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6476" w:rsidRDefault="00BD6476" w:rsidP="00BD6476">
      <w:pPr>
        <w:pStyle w:val="CRCoverPage"/>
        <w:tabs>
          <w:tab w:val="right" w:pos="9639"/>
        </w:tabs>
        <w:spacing w:after="0"/>
        <w:rPr>
          <w:b/>
          <w:i/>
          <w:noProof/>
          <w:sz w:val="28"/>
        </w:rPr>
      </w:pPr>
      <w:bookmarkStart w:id="0" w:name="_Toc512007916"/>
      <w:bookmarkStart w:id="1" w:name="_Toc522499792"/>
      <w:bookmarkStart w:id="2" w:name="_Toc25610645"/>
      <w:bookmarkStart w:id="3" w:name="_Toc42507339"/>
      <w:bookmarkStart w:id="4" w:name="_Toc52307870"/>
      <w:bookmarkStart w:id="5" w:name="_Toc52782282"/>
      <w:bookmarkStart w:id="6" w:name="_Toc52782891"/>
      <w:bookmarkStart w:id="7" w:name="_Toc5904276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R5-211271</w:t>
        </w:r>
      </w:fldSimple>
      <w:bookmarkStart w:id="8" w:name="_GoBack"/>
      <w:bookmarkEnd w:id="8"/>
      <w:r w:rsidR="00CC71A2" w:rsidRPr="00CC71A2">
        <w:rPr>
          <w:b/>
          <w:i/>
          <w:noProof/>
          <w:sz w:val="28"/>
          <w:highlight w:val="yellow"/>
        </w:rPr>
        <w:t>r1</w:t>
      </w:r>
    </w:p>
    <w:p w:rsidR="00BD6476" w:rsidRDefault="00BD6476" w:rsidP="00BD647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Feb 2021</w:t>
        </w:r>
      </w:fldSimple>
      <w:r>
        <w:rPr>
          <w:b/>
          <w:noProof/>
          <w:sz w:val="24"/>
        </w:rPr>
        <w:t xml:space="preserve"> - </w:t>
      </w:r>
      <w:fldSimple w:instr=" DOCPROPERTY  EndDate  \* MERGEFORMAT ">
        <w:r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476" w:rsidTr="00EB3F9E">
        <w:tc>
          <w:tcPr>
            <w:tcW w:w="9641" w:type="dxa"/>
            <w:gridSpan w:val="9"/>
            <w:tcBorders>
              <w:top w:val="single" w:sz="4" w:space="0" w:color="auto"/>
              <w:left w:val="single" w:sz="4" w:space="0" w:color="auto"/>
              <w:right w:val="single" w:sz="4" w:space="0" w:color="auto"/>
            </w:tcBorders>
          </w:tcPr>
          <w:p w:rsidR="00BD6476" w:rsidRDefault="00BD6476" w:rsidP="00EB3F9E">
            <w:pPr>
              <w:pStyle w:val="CRCoverPage"/>
              <w:spacing w:after="0"/>
              <w:jc w:val="right"/>
              <w:rPr>
                <w:i/>
                <w:noProof/>
              </w:rPr>
            </w:pPr>
            <w:r>
              <w:rPr>
                <w:i/>
                <w:noProof/>
                <w:sz w:val="14"/>
              </w:rPr>
              <w:t>CR-Form-v12.1</w:t>
            </w:r>
          </w:p>
        </w:tc>
      </w:tr>
      <w:tr w:rsidR="00BD6476" w:rsidTr="00EB3F9E">
        <w:tc>
          <w:tcPr>
            <w:tcW w:w="9641" w:type="dxa"/>
            <w:gridSpan w:val="9"/>
            <w:tcBorders>
              <w:left w:val="single" w:sz="4" w:space="0" w:color="auto"/>
              <w:right w:val="single" w:sz="4" w:space="0" w:color="auto"/>
            </w:tcBorders>
          </w:tcPr>
          <w:p w:rsidR="00BD6476" w:rsidRDefault="00BD6476" w:rsidP="00EB3F9E">
            <w:pPr>
              <w:pStyle w:val="CRCoverPage"/>
              <w:spacing w:after="0"/>
              <w:jc w:val="center"/>
              <w:rPr>
                <w:noProof/>
              </w:rPr>
            </w:pPr>
            <w:r>
              <w:rPr>
                <w:b/>
                <w:noProof/>
                <w:sz w:val="32"/>
              </w:rPr>
              <w:t>CHANGE REQUEST</w:t>
            </w:r>
          </w:p>
        </w:tc>
      </w:tr>
      <w:tr w:rsidR="00BD6476" w:rsidTr="00EB3F9E">
        <w:tc>
          <w:tcPr>
            <w:tcW w:w="9641" w:type="dxa"/>
            <w:gridSpan w:val="9"/>
            <w:tcBorders>
              <w:left w:val="single" w:sz="4" w:space="0" w:color="auto"/>
              <w:right w:val="single" w:sz="4" w:space="0" w:color="auto"/>
            </w:tcBorders>
          </w:tcPr>
          <w:p w:rsidR="00BD6476" w:rsidRDefault="00BD6476" w:rsidP="00EB3F9E">
            <w:pPr>
              <w:pStyle w:val="CRCoverPage"/>
              <w:spacing w:after="0"/>
              <w:rPr>
                <w:noProof/>
                <w:sz w:val="8"/>
                <w:szCs w:val="8"/>
              </w:rPr>
            </w:pPr>
          </w:p>
        </w:tc>
      </w:tr>
      <w:tr w:rsidR="00BD6476" w:rsidTr="00EB3F9E">
        <w:tc>
          <w:tcPr>
            <w:tcW w:w="142" w:type="dxa"/>
            <w:tcBorders>
              <w:left w:val="single" w:sz="4" w:space="0" w:color="auto"/>
            </w:tcBorders>
          </w:tcPr>
          <w:p w:rsidR="00BD6476" w:rsidRDefault="00BD6476" w:rsidP="00EB3F9E">
            <w:pPr>
              <w:pStyle w:val="CRCoverPage"/>
              <w:spacing w:after="0"/>
              <w:jc w:val="right"/>
              <w:rPr>
                <w:noProof/>
              </w:rPr>
            </w:pPr>
          </w:p>
        </w:tc>
        <w:tc>
          <w:tcPr>
            <w:tcW w:w="1559" w:type="dxa"/>
            <w:shd w:val="pct30" w:color="FFFF00" w:fill="auto"/>
          </w:tcPr>
          <w:p w:rsidR="00BD6476" w:rsidRPr="00410371" w:rsidRDefault="00BD6476" w:rsidP="00EB3F9E">
            <w:pPr>
              <w:pStyle w:val="CRCoverPage"/>
              <w:spacing w:after="0"/>
              <w:jc w:val="right"/>
              <w:rPr>
                <w:b/>
                <w:noProof/>
                <w:sz w:val="28"/>
              </w:rPr>
            </w:pPr>
            <w:fldSimple w:instr=" DOCPROPERTY  Spec#  \* MERGEFORMAT ">
              <w:r w:rsidRPr="00410371">
                <w:rPr>
                  <w:b/>
                  <w:noProof/>
                  <w:sz w:val="28"/>
                </w:rPr>
                <w:t>36.579-7</w:t>
              </w:r>
            </w:fldSimple>
          </w:p>
        </w:tc>
        <w:tc>
          <w:tcPr>
            <w:tcW w:w="709" w:type="dxa"/>
          </w:tcPr>
          <w:p w:rsidR="00BD6476" w:rsidRDefault="00BD6476" w:rsidP="00EB3F9E">
            <w:pPr>
              <w:pStyle w:val="CRCoverPage"/>
              <w:spacing w:after="0"/>
              <w:jc w:val="center"/>
              <w:rPr>
                <w:noProof/>
              </w:rPr>
            </w:pPr>
            <w:r>
              <w:rPr>
                <w:b/>
                <w:noProof/>
                <w:sz w:val="28"/>
              </w:rPr>
              <w:t>CR</w:t>
            </w:r>
          </w:p>
        </w:tc>
        <w:tc>
          <w:tcPr>
            <w:tcW w:w="1276" w:type="dxa"/>
            <w:shd w:val="pct30" w:color="FFFF00" w:fill="auto"/>
          </w:tcPr>
          <w:p w:rsidR="00BD6476" w:rsidRPr="00410371" w:rsidRDefault="00BD6476" w:rsidP="00EB3F9E">
            <w:pPr>
              <w:pStyle w:val="CRCoverPage"/>
              <w:spacing w:after="0"/>
              <w:rPr>
                <w:noProof/>
              </w:rPr>
            </w:pPr>
            <w:fldSimple w:instr=" DOCPROPERTY  Cr#  \* MERGEFORMAT ">
              <w:r w:rsidRPr="00410371">
                <w:rPr>
                  <w:b/>
                  <w:noProof/>
                  <w:sz w:val="28"/>
                </w:rPr>
                <w:t>0003</w:t>
              </w:r>
            </w:fldSimple>
          </w:p>
        </w:tc>
        <w:tc>
          <w:tcPr>
            <w:tcW w:w="709" w:type="dxa"/>
          </w:tcPr>
          <w:p w:rsidR="00BD6476" w:rsidRDefault="00BD6476" w:rsidP="00EB3F9E">
            <w:pPr>
              <w:pStyle w:val="CRCoverPage"/>
              <w:tabs>
                <w:tab w:val="right" w:pos="625"/>
              </w:tabs>
              <w:spacing w:after="0"/>
              <w:jc w:val="center"/>
              <w:rPr>
                <w:noProof/>
              </w:rPr>
            </w:pPr>
            <w:r>
              <w:rPr>
                <w:b/>
                <w:bCs/>
                <w:noProof/>
                <w:sz w:val="28"/>
              </w:rPr>
              <w:t>rev</w:t>
            </w:r>
          </w:p>
        </w:tc>
        <w:tc>
          <w:tcPr>
            <w:tcW w:w="992" w:type="dxa"/>
            <w:shd w:val="pct30" w:color="FFFF00" w:fill="auto"/>
          </w:tcPr>
          <w:p w:rsidR="00BD6476" w:rsidRPr="00410371" w:rsidRDefault="00BD6476" w:rsidP="00EB3F9E">
            <w:pPr>
              <w:pStyle w:val="CRCoverPage"/>
              <w:spacing w:after="0"/>
              <w:jc w:val="center"/>
              <w:rPr>
                <w:b/>
                <w:noProof/>
              </w:rPr>
            </w:pPr>
            <w:fldSimple w:instr=" DOCPROPERTY  Revision  \* MERGEFORMAT ">
              <w:r w:rsidRPr="00410371">
                <w:rPr>
                  <w:b/>
                  <w:noProof/>
                  <w:sz w:val="28"/>
                </w:rPr>
                <w:t>-</w:t>
              </w:r>
            </w:fldSimple>
          </w:p>
        </w:tc>
        <w:tc>
          <w:tcPr>
            <w:tcW w:w="2410" w:type="dxa"/>
          </w:tcPr>
          <w:p w:rsidR="00BD6476" w:rsidRDefault="00BD6476" w:rsidP="00EB3F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D6476" w:rsidRPr="00410371" w:rsidRDefault="00BD6476" w:rsidP="00EB3F9E">
            <w:pPr>
              <w:pStyle w:val="CRCoverPage"/>
              <w:spacing w:after="0"/>
              <w:jc w:val="center"/>
              <w:rPr>
                <w:noProof/>
                <w:sz w:val="28"/>
              </w:rPr>
            </w:pPr>
            <w:fldSimple w:instr=" DOCPROPERTY  Version  \* MERGEFORMAT ">
              <w:r w:rsidRPr="00410371">
                <w:rPr>
                  <w:b/>
                  <w:noProof/>
                  <w:sz w:val="28"/>
                </w:rPr>
                <w:t>14.1.0</w:t>
              </w:r>
            </w:fldSimple>
          </w:p>
        </w:tc>
        <w:tc>
          <w:tcPr>
            <w:tcW w:w="143" w:type="dxa"/>
            <w:tcBorders>
              <w:right w:val="single" w:sz="4" w:space="0" w:color="auto"/>
            </w:tcBorders>
          </w:tcPr>
          <w:p w:rsidR="00BD6476" w:rsidRDefault="00BD6476" w:rsidP="00EB3F9E">
            <w:pPr>
              <w:pStyle w:val="CRCoverPage"/>
              <w:spacing w:after="0"/>
              <w:rPr>
                <w:noProof/>
              </w:rPr>
            </w:pPr>
          </w:p>
        </w:tc>
      </w:tr>
      <w:tr w:rsidR="00BD6476" w:rsidTr="00EB3F9E">
        <w:tc>
          <w:tcPr>
            <w:tcW w:w="9641" w:type="dxa"/>
            <w:gridSpan w:val="9"/>
            <w:tcBorders>
              <w:left w:val="single" w:sz="4" w:space="0" w:color="auto"/>
              <w:right w:val="single" w:sz="4" w:space="0" w:color="auto"/>
            </w:tcBorders>
          </w:tcPr>
          <w:p w:rsidR="00BD6476" w:rsidRDefault="00BD6476" w:rsidP="00EB3F9E">
            <w:pPr>
              <w:pStyle w:val="CRCoverPage"/>
              <w:spacing w:after="0"/>
              <w:rPr>
                <w:noProof/>
              </w:rPr>
            </w:pPr>
          </w:p>
        </w:tc>
      </w:tr>
      <w:tr w:rsidR="00BD6476" w:rsidTr="00EB3F9E">
        <w:tc>
          <w:tcPr>
            <w:tcW w:w="9641" w:type="dxa"/>
            <w:gridSpan w:val="9"/>
            <w:tcBorders>
              <w:top w:val="single" w:sz="4" w:space="0" w:color="auto"/>
            </w:tcBorders>
          </w:tcPr>
          <w:p w:rsidR="00BD6476" w:rsidRPr="00F25D98" w:rsidRDefault="00BD6476" w:rsidP="00EB3F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6476" w:rsidTr="00EB3F9E">
        <w:tc>
          <w:tcPr>
            <w:tcW w:w="9641" w:type="dxa"/>
            <w:gridSpan w:val="9"/>
          </w:tcPr>
          <w:p w:rsidR="00BD6476" w:rsidRDefault="00BD6476" w:rsidP="00EB3F9E">
            <w:pPr>
              <w:pStyle w:val="CRCoverPage"/>
              <w:spacing w:after="0"/>
              <w:rPr>
                <w:noProof/>
                <w:sz w:val="8"/>
                <w:szCs w:val="8"/>
              </w:rPr>
            </w:pPr>
          </w:p>
        </w:tc>
      </w:tr>
    </w:tbl>
    <w:p w:rsidR="00BD6476" w:rsidRDefault="00BD6476" w:rsidP="00BD64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476" w:rsidTr="00EB3F9E">
        <w:tc>
          <w:tcPr>
            <w:tcW w:w="2835" w:type="dxa"/>
          </w:tcPr>
          <w:p w:rsidR="00BD6476" w:rsidRDefault="00BD6476" w:rsidP="00EB3F9E">
            <w:pPr>
              <w:pStyle w:val="CRCoverPage"/>
              <w:tabs>
                <w:tab w:val="right" w:pos="2751"/>
              </w:tabs>
              <w:spacing w:after="0"/>
              <w:rPr>
                <w:b/>
                <w:i/>
                <w:noProof/>
              </w:rPr>
            </w:pPr>
            <w:r>
              <w:rPr>
                <w:b/>
                <w:i/>
                <w:noProof/>
              </w:rPr>
              <w:t>Proposed change affects:</w:t>
            </w:r>
          </w:p>
        </w:tc>
        <w:tc>
          <w:tcPr>
            <w:tcW w:w="1418" w:type="dxa"/>
          </w:tcPr>
          <w:p w:rsidR="00BD6476" w:rsidRDefault="00BD6476" w:rsidP="00EB3F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6476" w:rsidRDefault="00BD6476" w:rsidP="00EB3F9E">
            <w:pPr>
              <w:pStyle w:val="CRCoverPage"/>
              <w:spacing w:after="0"/>
              <w:jc w:val="center"/>
              <w:rPr>
                <w:b/>
                <w:caps/>
                <w:noProof/>
              </w:rPr>
            </w:pPr>
          </w:p>
        </w:tc>
        <w:tc>
          <w:tcPr>
            <w:tcW w:w="709" w:type="dxa"/>
            <w:tcBorders>
              <w:left w:val="single" w:sz="4" w:space="0" w:color="auto"/>
            </w:tcBorders>
          </w:tcPr>
          <w:p w:rsidR="00BD6476" w:rsidRDefault="00BD6476" w:rsidP="00EB3F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6476" w:rsidRDefault="00BD6476" w:rsidP="00EB3F9E">
            <w:pPr>
              <w:pStyle w:val="CRCoverPage"/>
              <w:spacing w:after="0"/>
              <w:jc w:val="center"/>
              <w:rPr>
                <w:b/>
                <w:caps/>
                <w:noProof/>
              </w:rPr>
            </w:pPr>
          </w:p>
        </w:tc>
        <w:tc>
          <w:tcPr>
            <w:tcW w:w="2126" w:type="dxa"/>
          </w:tcPr>
          <w:p w:rsidR="00BD6476" w:rsidRDefault="00BD6476" w:rsidP="00EB3F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6476" w:rsidRDefault="00BD6476" w:rsidP="00EB3F9E">
            <w:pPr>
              <w:pStyle w:val="CRCoverPage"/>
              <w:spacing w:after="0"/>
              <w:jc w:val="center"/>
              <w:rPr>
                <w:b/>
                <w:caps/>
                <w:noProof/>
              </w:rPr>
            </w:pPr>
          </w:p>
        </w:tc>
        <w:tc>
          <w:tcPr>
            <w:tcW w:w="1418" w:type="dxa"/>
            <w:tcBorders>
              <w:left w:val="nil"/>
            </w:tcBorders>
          </w:tcPr>
          <w:p w:rsidR="00BD6476" w:rsidRDefault="00BD6476" w:rsidP="00EB3F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6476" w:rsidRDefault="00BD6476" w:rsidP="00EB3F9E">
            <w:pPr>
              <w:pStyle w:val="CRCoverPage"/>
              <w:spacing w:after="0"/>
              <w:jc w:val="center"/>
              <w:rPr>
                <w:b/>
                <w:bCs/>
                <w:caps/>
                <w:noProof/>
              </w:rPr>
            </w:pPr>
          </w:p>
        </w:tc>
      </w:tr>
    </w:tbl>
    <w:p w:rsidR="00BD6476" w:rsidRDefault="00BD6476" w:rsidP="00BD64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476" w:rsidTr="00EB3F9E">
        <w:tc>
          <w:tcPr>
            <w:tcW w:w="9640" w:type="dxa"/>
            <w:gridSpan w:val="11"/>
          </w:tcPr>
          <w:p w:rsidR="00BD6476" w:rsidRDefault="00BD6476" w:rsidP="00EB3F9E">
            <w:pPr>
              <w:pStyle w:val="CRCoverPage"/>
              <w:spacing w:after="0"/>
              <w:rPr>
                <w:noProof/>
                <w:sz w:val="8"/>
                <w:szCs w:val="8"/>
              </w:rPr>
            </w:pPr>
          </w:p>
        </w:tc>
      </w:tr>
      <w:tr w:rsidR="00BD6476" w:rsidTr="00EB3F9E">
        <w:tc>
          <w:tcPr>
            <w:tcW w:w="1843" w:type="dxa"/>
            <w:tcBorders>
              <w:top w:val="single" w:sz="4" w:space="0" w:color="auto"/>
              <w:left w:val="single" w:sz="4" w:space="0" w:color="auto"/>
            </w:tcBorders>
          </w:tcPr>
          <w:p w:rsidR="00BD6476" w:rsidRDefault="00BD6476" w:rsidP="00EB3F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6476" w:rsidRDefault="00BD6476" w:rsidP="00EB3F9E">
            <w:pPr>
              <w:pStyle w:val="CRCoverPage"/>
              <w:spacing w:after="0"/>
              <w:ind w:left="100"/>
              <w:rPr>
                <w:noProof/>
              </w:rPr>
            </w:pPr>
            <w:fldSimple w:instr=" DOCPROPERTY  CrTitle  \* MERGEFORMAT ">
              <w:r>
                <w:t>Editorial for correcting heading styles</w:t>
              </w:r>
            </w:fldSimple>
          </w:p>
        </w:tc>
      </w:tr>
      <w:tr w:rsidR="00BD6476" w:rsidTr="00EB3F9E">
        <w:tc>
          <w:tcPr>
            <w:tcW w:w="1843" w:type="dxa"/>
            <w:tcBorders>
              <w:left w:val="single" w:sz="4" w:space="0" w:color="auto"/>
            </w:tcBorders>
          </w:tcPr>
          <w:p w:rsidR="00BD6476" w:rsidRDefault="00BD6476" w:rsidP="00EB3F9E">
            <w:pPr>
              <w:pStyle w:val="CRCoverPage"/>
              <w:spacing w:after="0"/>
              <w:rPr>
                <w:b/>
                <w:i/>
                <w:noProof/>
                <w:sz w:val="8"/>
                <w:szCs w:val="8"/>
              </w:rPr>
            </w:pPr>
          </w:p>
        </w:tc>
        <w:tc>
          <w:tcPr>
            <w:tcW w:w="7797" w:type="dxa"/>
            <w:gridSpan w:val="10"/>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6476" w:rsidRDefault="00BD6476" w:rsidP="00EB3F9E">
            <w:pPr>
              <w:pStyle w:val="CRCoverPage"/>
              <w:spacing w:after="0"/>
              <w:ind w:left="100"/>
              <w:rPr>
                <w:noProof/>
              </w:rPr>
            </w:pPr>
            <w:fldSimple w:instr=" DOCPROPERTY  SourceIfWg  \* MERGEFORMAT ">
              <w:r>
                <w:rPr>
                  <w:noProof/>
                </w:rPr>
                <w:t>NIST</w:t>
              </w:r>
            </w:fldSimple>
          </w:p>
        </w:tc>
      </w:tr>
      <w:tr w:rsidR="00BD6476" w:rsidTr="00EB3F9E">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6476" w:rsidRDefault="00BD6476" w:rsidP="00EB3F9E">
            <w:pPr>
              <w:pStyle w:val="CRCoverPage"/>
              <w:spacing w:after="0"/>
              <w:ind w:left="100"/>
              <w:rPr>
                <w:noProof/>
              </w:rPr>
            </w:pPr>
            <w:r>
              <w:t>R5</w:t>
            </w:r>
            <w:fldSimple w:instr=" DOCPROPERTY  SourceIfTsg  \* MERGEFORMAT "/>
          </w:p>
        </w:tc>
      </w:tr>
      <w:tr w:rsidR="00BD6476" w:rsidTr="00EB3F9E">
        <w:tc>
          <w:tcPr>
            <w:tcW w:w="1843" w:type="dxa"/>
            <w:tcBorders>
              <w:left w:val="single" w:sz="4" w:space="0" w:color="auto"/>
            </w:tcBorders>
          </w:tcPr>
          <w:p w:rsidR="00BD6476" w:rsidRDefault="00BD6476" w:rsidP="00EB3F9E">
            <w:pPr>
              <w:pStyle w:val="CRCoverPage"/>
              <w:spacing w:after="0"/>
              <w:rPr>
                <w:b/>
                <w:i/>
                <w:noProof/>
                <w:sz w:val="8"/>
                <w:szCs w:val="8"/>
              </w:rPr>
            </w:pPr>
          </w:p>
        </w:tc>
        <w:tc>
          <w:tcPr>
            <w:tcW w:w="7797" w:type="dxa"/>
            <w:gridSpan w:val="10"/>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Work item code:</w:t>
            </w:r>
          </w:p>
        </w:tc>
        <w:tc>
          <w:tcPr>
            <w:tcW w:w="3686" w:type="dxa"/>
            <w:gridSpan w:val="5"/>
            <w:shd w:val="pct30" w:color="FFFF00" w:fill="auto"/>
          </w:tcPr>
          <w:p w:rsidR="00BD6476" w:rsidRDefault="00BD6476" w:rsidP="00EB3F9E">
            <w:pPr>
              <w:pStyle w:val="CRCoverPage"/>
              <w:spacing w:after="0"/>
              <w:ind w:left="100"/>
              <w:rPr>
                <w:noProof/>
              </w:rPr>
            </w:pPr>
            <w:fldSimple w:instr=" DOCPROPERTY  RelatedWis  \* MERGEFORMAT ">
              <w:r>
                <w:rPr>
                  <w:noProof/>
                </w:rPr>
                <w:t>TEI14_Test, MCImp-UEConTest</w:t>
              </w:r>
            </w:fldSimple>
          </w:p>
        </w:tc>
        <w:tc>
          <w:tcPr>
            <w:tcW w:w="567" w:type="dxa"/>
            <w:tcBorders>
              <w:left w:val="nil"/>
            </w:tcBorders>
          </w:tcPr>
          <w:p w:rsidR="00BD6476" w:rsidRDefault="00BD6476" w:rsidP="00EB3F9E">
            <w:pPr>
              <w:pStyle w:val="CRCoverPage"/>
              <w:spacing w:after="0"/>
              <w:ind w:right="100"/>
              <w:rPr>
                <w:noProof/>
              </w:rPr>
            </w:pPr>
          </w:p>
        </w:tc>
        <w:tc>
          <w:tcPr>
            <w:tcW w:w="1417" w:type="dxa"/>
            <w:gridSpan w:val="3"/>
            <w:tcBorders>
              <w:left w:val="nil"/>
            </w:tcBorders>
          </w:tcPr>
          <w:p w:rsidR="00BD6476" w:rsidRDefault="00BD6476" w:rsidP="00EB3F9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D6476" w:rsidRDefault="00BD6476" w:rsidP="00EB3F9E">
            <w:pPr>
              <w:pStyle w:val="CRCoverPage"/>
              <w:spacing w:after="0"/>
              <w:ind w:left="100"/>
              <w:rPr>
                <w:noProof/>
              </w:rPr>
            </w:pPr>
            <w:fldSimple w:instr=" DOCPROPERTY  ResDate  \* MERGEFORMAT ">
              <w:r>
                <w:rPr>
                  <w:noProof/>
                </w:rPr>
                <w:t>2021-02-08</w:t>
              </w:r>
            </w:fldSimple>
          </w:p>
        </w:tc>
      </w:tr>
      <w:tr w:rsidR="00BD6476" w:rsidTr="00EB3F9E">
        <w:tc>
          <w:tcPr>
            <w:tcW w:w="1843" w:type="dxa"/>
            <w:tcBorders>
              <w:left w:val="single" w:sz="4" w:space="0" w:color="auto"/>
            </w:tcBorders>
          </w:tcPr>
          <w:p w:rsidR="00BD6476" w:rsidRDefault="00BD6476" w:rsidP="00EB3F9E">
            <w:pPr>
              <w:pStyle w:val="CRCoverPage"/>
              <w:spacing w:after="0"/>
              <w:rPr>
                <w:b/>
                <w:i/>
                <w:noProof/>
                <w:sz w:val="8"/>
                <w:szCs w:val="8"/>
              </w:rPr>
            </w:pPr>
          </w:p>
        </w:tc>
        <w:tc>
          <w:tcPr>
            <w:tcW w:w="1986" w:type="dxa"/>
            <w:gridSpan w:val="4"/>
          </w:tcPr>
          <w:p w:rsidR="00BD6476" w:rsidRDefault="00BD6476" w:rsidP="00EB3F9E">
            <w:pPr>
              <w:pStyle w:val="CRCoverPage"/>
              <w:spacing w:after="0"/>
              <w:rPr>
                <w:noProof/>
                <w:sz w:val="8"/>
                <w:szCs w:val="8"/>
              </w:rPr>
            </w:pPr>
          </w:p>
        </w:tc>
        <w:tc>
          <w:tcPr>
            <w:tcW w:w="2267" w:type="dxa"/>
            <w:gridSpan w:val="2"/>
          </w:tcPr>
          <w:p w:rsidR="00BD6476" w:rsidRDefault="00BD6476" w:rsidP="00EB3F9E">
            <w:pPr>
              <w:pStyle w:val="CRCoverPage"/>
              <w:spacing w:after="0"/>
              <w:rPr>
                <w:noProof/>
                <w:sz w:val="8"/>
                <w:szCs w:val="8"/>
              </w:rPr>
            </w:pPr>
          </w:p>
        </w:tc>
        <w:tc>
          <w:tcPr>
            <w:tcW w:w="1417" w:type="dxa"/>
            <w:gridSpan w:val="3"/>
          </w:tcPr>
          <w:p w:rsidR="00BD6476" w:rsidRDefault="00BD6476" w:rsidP="00EB3F9E">
            <w:pPr>
              <w:pStyle w:val="CRCoverPage"/>
              <w:spacing w:after="0"/>
              <w:rPr>
                <w:noProof/>
                <w:sz w:val="8"/>
                <w:szCs w:val="8"/>
              </w:rPr>
            </w:pPr>
          </w:p>
        </w:tc>
        <w:tc>
          <w:tcPr>
            <w:tcW w:w="2127" w:type="dxa"/>
            <w:tcBorders>
              <w:right w:val="single" w:sz="4" w:space="0" w:color="auto"/>
            </w:tcBorders>
          </w:tcPr>
          <w:p w:rsidR="00BD6476" w:rsidRDefault="00BD6476" w:rsidP="00EB3F9E">
            <w:pPr>
              <w:pStyle w:val="CRCoverPage"/>
              <w:spacing w:after="0"/>
              <w:rPr>
                <w:noProof/>
                <w:sz w:val="8"/>
                <w:szCs w:val="8"/>
              </w:rPr>
            </w:pPr>
          </w:p>
        </w:tc>
      </w:tr>
      <w:tr w:rsidR="00BD6476" w:rsidTr="00EB3F9E">
        <w:trPr>
          <w:cantSplit/>
        </w:trPr>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Category:</w:t>
            </w:r>
          </w:p>
        </w:tc>
        <w:tc>
          <w:tcPr>
            <w:tcW w:w="851" w:type="dxa"/>
            <w:shd w:val="pct30" w:color="FFFF00" w:fill="auto"/>
          </w:tcPr>
          <w:p w:rsidR="00BD6476" w:rsidRDefault="00BD6476" w:rsidP="00EB3F9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BD6476" w:rsidRDefault="00BD6476" w:rsidP="00EB3F9E">
            <w:pPr>
              <w:pStyle w:val="CRCoverPage"/>
              <w:spacing w:after="0"/>
              <w:rPr>
                <w:noProof/>
              </w:rPr>
            </w:pPr>
          </w:p>
        </w:tc>
        <w:tc>
          <w:tcPr>
            <w:tcW w:w="1417" w:type="dxa"/>
            <w:gridSpan w:val="3"/>
            <w:tcBorders>
              <w:left w:val="nil"/>
            </w:tcBorders>
          </w:tcPr>
          <w:p w:rsidR="00BD6476" w:rsidRDefault="00BD6476" w:rsidP="00EB3F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D6476" w:rsidRDefault="00BD6476" w:rsidP="00EB3F9E">
            <w:pPr>
              <w:pStyle w:val="CRCoverPage"/>
              <w:spacing w:after="0"/>
              <w:ind w:left="100"/>
              <w:rPr>
                <w:noProof/>
              </w:rPr>
            </w:pPr>
            <w:fldSimple w:instr=" DOCPROPERTY  Release  \* MERGEFORMAT ">
              <w:r>
                <w:rPr>
                  <w:noProof/>
                </w:rPr>
                <w:t>Rel-14</w:t>
              </w:r>
            </w:fldSimple>
          </w:p>
        </w:tc>
      </w:tr>
      <w:tr w:rsidR="00BD6476" w:rsidTr="00EB3F9E">
        <w:tc>
          <w:tcPr>
            <w:tcW w:w="1843" w:type="dxa"/>
            <w:tcBorders>
              <w:left w:val="single" w:sz="4" w:space="0" w:color="auto"/>
              <w:bottom w:val="single" w:sz="4" w:space="0" w:color="auto"/>
            </w:tcBorders>
          </w:tcPr>
          <w:p w:rsidR="00BD6476" w:rsidRDefault="00BD6476" w:rsidP="00EB3F9E">
            <w:pPr>
              <w:pStyle w:val="CRCoverPage"/>
              <w:spacing w:after="0"/>
              <w:rPr>
                <w:b/>
                <w:i/>
                <w:noProof/>
              </w:rPr>
            </w:pPr>
          </w:p>
        </w:tc>
        <w:tc>
          <w:tcPr>
            <w:tcW w:w="4677" w:type="dxa"/>
            <w:gridSpan w:val="8"/>
            <w:tcBorders>
              <w:bottom w:val="single" w:sz="4" w:space="0" w:color="auto"/>
            </w:tcBorders>
          </w:tcPr>
          <w:p w:rsidR="00BD6476" w:rsidRDefault="00BD6476" w:rsidP="00EB3F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D6476" w:rsidRDefault="00BD6476" w:rsidP="00EB3F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D6476" w:rsidRPr="007C2097" w:rsidRDefault="00BD6476" w:rsidP="00EB3F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6476" w:rsidTr="00EB3F9E">
        <w:tc>
          <w:tcPr>
            <w:tcW w:w="1843" w:type="dxa"/>
          </w:tcPr>
          <w:p w:rsidR="00BD6476" w:rsidRDefault="00BD6476" w:rsidP="00EB3F9E">
            <w:pPr>
              <w:pStyle w:val="CRCoverPage"/>
              <w:spacing w:after="0"/>
              <w:rPr>
                <w:b/>
                <w:i/>
                <w:noProof/>
                <w:sz w:val="8"/>
                <w:szCs w:val="8"/>
              </w:rPr>
            </w:pPr>
          </w:p>
        </w:tc>
        <w:tc>
          <w:tcPr>
            <w:tcW w:w="7797" w:type="dxa"/>
            <w:gridSpan w:val="10"/>
          </w:tcPr>
          <w:p w:rsidR="00BD6476" w:rsidRDefault="00BD6476" w:rsidP="00EB3F9E">
            <w:pPr>
              <w:pStyle w:val="CRCoverPage"/>
              <w:spacing w:after="0"/>
              <w:rPr>
                <w:noProof/>
                <w:sz w:val="8"/>
                <w:szCs w:val="8"/>
              </w:rPr>
            </w:pPr>
          </w:p>
        </w:tc>
      </w:tr>
      <w:tr w:rsidR="00BD6476" w:rsidTr="00EB3F9E">
        <w:tc>
          <w:tcPr>
            <w:tcW w:w="2694" w:type="dxa"/>
            <w:gridSpan w:val="2"/>
            <w:tcBorders>
              <w:top w:val="single" w:sz="4" w:space="0" w:color="auto"/>
              <w:left w:val="single" w:sz="4" w:space="0" w:color="auto"/>
            </w:tcBorders>
          </w:tcPr>
          <w:p w:rsidR="00BD6476" w:rsidRDefault="00BD6476" w:rsidP="00EB3F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6476" w:rsidRDefault="00BD6476" w:rsidP="00EB3F9E">
            <w:pPr>
              <w:pStyle w:val="CRCoverPage"/>
              <w:spacing w:after="0"/>
              <w:ind w:left="100"/>
              <w:rPr>
                <w:noProof/>
              </w:rPr>
            </w:pPr>
            <w:r>
              <w:rPr>
                <w:noProof/>
              </w:rPr>
              <w:t>The heading styles in the test cases were wrong</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sz w:val="8"/>
                <w:szCs w:val="8"/>
              </w:rPr>
            </w:pPr>
          </w:p>
        </w:tc>
        <w:tc>
          <w:tcPr>
            <w:tcW w:w="6946" w:type="dxa"/>
            <w:gridSpan w:val="9"/>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2694" w:type="dxa"/>
            <w:gridSpan w:val="2"/>
            <w:tcBorders>
              <w:left w:val="single" w:sz="4" w:space="0" w:color="auto"/>
            </w:tcBorders>
          </w:tcPr>
          <w:p w:rsidR="00BD6476" w:rsidRDefault="00BD6476" w:rsidP="00EB3F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6476" w:rsidRDefault="00BD6476" w:rsidP="00EB3F9E">
            <w:pPr>
              <w:pStyle w:val="CRCoverPage"/>
              <w:spacing w:after="0"/>
              <w:ind w:left="100"/>
              <w:rPr>
                <w:noProof/>
              </w:rPr>
            </w:pPr>
            <w:r>
              <w:rPr>
                <w:noProof/>
              </w:rPr>
              <w:t>Changed the heading styles for all of the test cases to H6</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sz w:val="8"/>
                <w:szCs w:val="8"/>
              </w:rPr>
            </w:pPr>
          </w:p>
        </w:tc>
        <w:tc>
          <w:tcPr>
            <w:tcW w:w="6946" w:type="dxa"/>
            <w:gridSpan w:val="9"/>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2694" w:type="dxa"/>
            <w:gridSpan w:val="2"/>
            <w:tcBorders>
              <w:left w:val="single" w:sz="4" w:space="0" w:color="auto"/>
              <w:bottom w:val="single" w:sz="4" w:space="0" w:color="auto"/>
            </w:tcBorders>
          </w:tcPr>
          <w:p w:rsidR="00BD6476" w:rsidRDefault="00BD6476" w:rsidP="00EB3F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6476" w:rsidRDefault="00BD6476" w:rsidP="00EB3F9E">
            <w:pPr>
              <w:pStyle w:val="CRCoverPage"/>
              <w:spacing w:after="0"/>
              <w:ind w:left="100"/>
              <w:rPr>
                <w:noProof/>
              </w:rPr>
            </w:pPr>
            <w:r>
              <w:rPr>
                <w:noProof/>
              </w:rPr>
              <w:t>The test cases would not be following the PRD13 guidelines</w:t>
            </w:r>
          </w:p>
        </w:tc>
      </w:tr>
      <w:tr w:rsidR="00BD6476" w:rsidTr="00EB3F9E">
        <w:tc>
          <w:tcPr>
            <w:tcW w:w="2694" w:type="dxa"/>
            <w:gridSpan w:val="2"/>
          </w:tcPr>
          <w:p w:rsidR="00BD6476" w:rsidRDefault="00BD6476" w:rsidP="00EB3F9E">
            <w:pPr>
              <w:pStyle w:val="CRCoverPage"/>
              <w:spacing w:after="0"/>
              <w:rPr>
                <w:b/>
                <w:i/>
                <w:noProof/>
                <w:sz w:val="8"/>
                <w:szCs w:val="8"/>
              </w:rPr>
            </w:pPr>
          </w:p>
        </w:tc>
        <w:tc>
          <w:tcPr>
            <w:tcW w:w="6946" w:type="dxa"/>
            <w:gridSpan w:val="9"/>
          </w:tcPr>
          <w:p w:rsidR="00BD6476" w:rsidRDefault="00BD6476" w:rsidP="00EB3F9E">
            <w:pPr>
              <w:pStyle w:val="CRCoverPage"/>
              <w:spacing w:after="0"/>
              <w:rPr>
                <w:noProof/>
                <w:sz w:val="8"/>
                <w:szCs w:val="8"/>
              </w:rPr>
            </w:pPr>
          </w:p>
        </w:tc>
      </w:tr>
      <w:tr w:rsidR="00BD6476" w:rsidTr="00EB3F9E">
        <w:tc>
          <w:tcPr>
            <w:tcW w:w="2694" w:type="dxa"/>
            <w:gridSpan w:val="2"/>
            <w:tcBorders>
              <w:top w:val="single" w:sz="4" w:space="0" w:color="auto"/>
              <w:left w:val="single" w:sz="4" w:space="0" w:color="auto"/>
            </w:tcBorders>
          </w:tcPr>
          <w:p w:rsidR="00BD6476" w:rsidRDefault="00BD6476" w:rsidP="00EB3F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6476" w:rsidRDefault="00BD6476" w:rsidP="00EB3F9E">
            <w:pPr>
              <w:pStyle w:val="CRCoverPage"/>
              <w:spacing w:after="0"/>
              <w:ind w:left="100"/>
              <w:rPr>
                <w:noProof/>
              </w:rPr>
            </w:pPr>
            <w:r>
              <w:rPr>
                <w:noProof/>
              </w:rPr>
              <w:t>5 and 6</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sz w:val="8"/>
                <w:szCs w:val="8"/>
              </w:rPr>
            </w:pPr>
          </w:p>
        </w:tc>
        <w:tc>
          <w:tcPr>
            <w:tcW w:w="6946" w:type="dxa"/>
            <w:gridSpan w:val="9"/>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2694" w:type="dxa"/>
            <w:gridSpan w:val="2"/>
            <w:tcBorders>
              <w:left w:val="single" w:sz="4" w:space="0" w:color="auto"/>
            </w:tcBorders>
          </w:tcPr>
          <w:p w:rsidR="00BD6476" w:rsidRDefault="00BD6476" w:rsidP="00EB3F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6476" w:rsidRDefault="00BD6476" w:rsidP="00EB3F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6476" w:rsidRDefault="00BD6476" w:rsidP="00EB3F9E">
            <w:pPr>
              <w:pStyle w:val="CRCoverPage"/>
              <w:spacing w:after="0"/>
              <w:jc w:val="center"/>
              <w:rPr>
                <w:b/>
                <w:caps/>
                <w:noProof/>
              </w:rPr>
            </w:pPr>
            <w:r>
              <w:rPr>
                <w:b/>
                <w:caps/>
                <w:noProof/>
              </w:rPr>
              <w:t>N</w:t>
            </w:r>
          </w:p>
        </w:tc>
        <w:tc>
          <w:tcPr>
            <w:tcW w:w="2977" w:type="dxa"/>
            <w:gridSpan w:val="4"/>
          </w:tcPr>
          <w:p w:rsidR="00BD6476" w:rsidRDefault="00BD6476" w:rsidP="00EB3F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D6476" w:rsidRDefault="00BD6476" w:rsidP="00EB3F9E">
            <w:pPr>
              <w:pStyle w:val="CRCoverPage"/>
              <w:spacing w:after="0"/>
              <w:ind w:left="99"/>
              <w:rPr>
                <w:noProof/>
              </w:rPr>
            </w:pPr>
          </w:p>
        </w:tc>
      </w:tr>
      <w:tr w:rsidR="00BD6476" w:rsidTr="00EB3F9E">
        <w:tc>
          <w:tcPr>
            <w:tcW w:w="2694" w:type="dxa"/>
            <w:gridSpan w:val="2"/>
            <w:tcBorders>
              <w:left w:val="single" w:sz="4" w:space="0" w:color="auto"/>
            </w:tcBorders>
          </w:tcPr>
          <w:p w:rsidR="00BD6476" w:rsidRDefault="00BD6476" w:rsidP="00EB3F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6476" w:rsidRDefault="00BD6476" w:rsidP="00EB3F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476" w:rsidRDefault="00BD6476" w:rsidP="00EB3F9E">
            <w:pPr>
              <w:pStyle w:val="CRCoverPage"/>
              <w:spacing w:after="0"/>
              <w:jc w:val="center"/>
              <w:rPr>
                <w:b/>
                <w:caps/>
                <w:noProof/>
              </w:rPr>
            </w:pPr>
            <w:r>
              <w:rPr>
                <w:b/>
                <w:caps/>
                <w:noProof/>
              </w:rPr>
              <w:t>X</w:t>
            </w:r>
          </w:p>
        </w:tc>
        <w:tc>
          <w:tcPr>
            <w:tcW w:w="2977" w:type="dxa"/>
            <w:gridSpan w:val="4"/>
          </w:tcPr>
          <w:p w:rsidR="00BD6476" w:rsidRDefault="00BD6476" w:rsidP="00EB3F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D6476" w:rsidRDefault="00BD6476" w:rsidP="00EB3F9E">
            <w:pPr>
              <w:pStyle w:val="CRCoverPage"/>
              <w:spacing w:after="0"/>
              <w:ind w:left="99"/>
              <w:rPr>
                <w:noProof/>
              </w:rPr>
            </w:pPr>
            <w:r>
              <w:rPr>
                <w:noProof/>
              </w:rPr>
              <w:t xml:space="preserve">TS/TR ... CR ... </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6476" w:rsidRDefault="00BD6476" w:rsidP="00EB3F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476" w:rsidRDefault="00BD6476" w:rsidP="00EB3F9E">
            <w:pPr>
              <w:pStyle w:val="CRCoverPage"/>
              <w:spacing w:after="0"/>
              <w:jc w:val="center"/>
              <w:rPr>
                <w:b/>
                <w:caps/>
                <w:noProof/>
              </w:rPr>
            </w:pPr>
            <w:r>
              <w:rPr>
                <w:b/>
                <w:caps/>
                <w:noProof/>
              </w:rPr>
              <w:t>X</w:t>
            </w:r>
          </w:p>
        </w:tc>
        <w:tc>
          <w:tcPr>
            <w:tcW w:w="2977" w:type="dxa"/>
            <w:gridSpan w:val="4"/>
          </w:tcPr>
          <w:p w:rsidR="00BD6476" w:rsidRDefault="00BD6476" w:rsidP="00EB3F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D6476" w:rsidRDefault="00BD6476" w:rsidP="00EB3F9E">
            <w:pPr>
              <w:pStyle w:val="CRCoverPage"/>
              <w:spacing w:after="0"/>
              <w:ind w:left="99"/>
              <w:rPr>
                <w:noProof/>
              </w:rPr>
            </w:pPr>
            <w:r>
              <w:rPr>
                <w:noProof/>
              </w:rPr>
              <w:t xml:space="preserve">TS/TR ... CR ... </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6476" w:rsidRDefault="00BD6476" w:rsidP="00EB3F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476" w:rsidRDefault="00BD6476" w:rsidP="00EB3F9E">
            <w:pPr>
              <w:pStyle w:val="CRCoverPage"/>
              <w:spacing w:after="0"/>
              <w:jc w:val="center"/>
              <w:rPr>
                <w:b/>
                <w:caps/>
                <w:noProof/>
              </w:rPr>
            </w:pPr>
            <w:r>
              <w:rPr>
                <w:b/>
                <w:caps/>
                <w:noProof/>
              </w:rPr>
              <w:t>X</w:t>
            </w:r>
          </w:p>
        </w:tc>
        <w:tc>
          <w:tcPr>
            <w:tcW w:w="2977" w:type="dxa"/>
            <w:gridSpan w:val="4"/>
          </w:tcPr>
          <w:p w:rsidR="00BD6476" w:rsidRDefault="00BD6476" w:rsidP="00EB3F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D6476" w:rsidRDefault="00BD6476" w:rsidP="00EB3F9E">
            <w:pPr>
              <w:pStyle w:val="CRCoverPage"/>
              <w:spacing w:after="0"/>
              <w:ind w:left="99"/>
              <w:rPr>
                <w:noProof/>
              </w:rPr>
            </w:pPr>
            <w:r>
              <w:rPr>
                <w:noProof/>
              </w:rPr>
              <w:t xml:space="preserve">TS/TR ... CR ... </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rPr>
            </w:pPr>
          </w:p>
        </w:tc>
        <w:tc>
          <w:tcPr>
            <w:tcW w:w="6946" w:type="dxa"/>
            <w:gridSpan w:val="9"/>
            <w:tcBorders>
              <w:right w:val="single" w:sz="4" w:space="0" w:color="auto"/>
            </w:tcBorders>
          </w:tcPr>
          <w:p w:rsidR="00BD6476" w:rsidRDefault="00BD6476" w:rsidP="00EB3F9E">
            <w:pPr>
              <w:pStyle w:val="CRCoverPage"/>
              <w:spacing w:after="0"/>
              <w:rPr>
                <w:noProof/>
              </w:rPr>
            </w:pPr>
          </w:p>
        </w:tc>
      </w:tr>
      <w:tr w:rsidR="00BD6476" w:rsidTr="00EB3F9E">
        <w:tc>
          <w:tcPr>
            <w:tcW w:w="2694" w:type="dxa"/>
            <w:gridSpan w:val="2"/>
            <w:tcBorders>
              <w:left w:val="single" w:sz="4" w:space="0" w:color="auto"/>
              <w:bottom w:val="single" w:sz="4" w:space="0" w:color="auto"/>
            </w:tcBorders>
          </w:tcPr>
          <w:p w:rsidR="00BD6476" w:rsidRDefault="00BD6476" w:rsidP="00EB3F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D6476" w:rsidRDefault="00BD6476" w:rsidP="00EB3F9E">
            <w:pPr>
              <w:pStyle w:val="CRCoverPage"/>
              <w:spacing w:after="0"/>
              <w:ind w:left="100"/>
              <w:rPr>
                <w:noProof/>
              </w:rPr>
            </w:pPr>
          </w:p>
        </w:tc>
      </w:tr>
      <w:tr w:rsidR="00BD6476" w:rsidRPr="008863B9" w:rsidTr="00BD6476">
        <w:tc>
          <w:tcPr>
            <w:tcW w:w="2694" w:type="dxa"/>
            <w:gridSpan w:val="2"/>
            <w:tcBorders>
              <w:top w:val="single" w:sz="4" w:space="0" w:color="auto"/>
              <w:bottom w:val="single" w:sz="4" w:space="0" w:color="auto"/>
            </w:tcBorders>
          </w:tcPr>
          <w:p w:rsidR="00BD6476" w:rsidRPr="008863B9" w:rsidRDefault="00BD6476" w:rsidP="00EB3F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D6476" w:rsidRPr="008863B9" w:rsidRDefault="00BD6476" w:rsidP="00EB3F9E">
            <w:pPr>
              <w:pStyle w:val="CRCoverPage"/>
              <w:spacing w:after="0"/>
              <w:ind w:left="100"/>
              <w:rPr>
                <w:noProof/>
                <w:sz w:val="8"/>
                <w:szCs w:val="8"/>
              </w:rPr>
            </w:pPr>
          </w:p>
        </w:tc>
      </w:tr>
      <w:tr w:rsidR="00BD6476" w:rsidTr="00EB3F9E">
        <w:tc>
          <w:tcPr>
            <w:tcW w:w="2694" w:type="dxa"/>
            <w:gridSpan w:val="2"/>
            <w:tcBorders>
              <w:top w:val="single" w:sz="4" w:space="0" w:color="auto"/>
              <w:left w:val="single" w:sz="4" w:space="0" w:color="auto"/>
              <w:bottom w:val="single" w:sz="4" w:space="0" w:color="auto"/>
            </w:tcBorders>
          </w:tcPr>
          <w:p w:rsidR="00BD6476" w:rsidRDefault="00BD6476" w:rsidP="00EB3F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476" w:rsidRDefault="00CC71A2" w:rsidP="00EB3F9E">
            <w:pPr>
              <w:pStyle w:val="CRCoverPage"/>
              <w:spacing w:after="0"/>
              <w:ind w:left="100"/>
              <w:rPr>
                <w:noProof/>
              </w:rPr>
            </w:pPr>
            <w:r w:rsidRPr="00CC71A2">
              <w:rPr>
                <w:noProof/>
                <w:highlight w:val="yellow"/>
              </w:rPr>
              <w:t>1</w:t>
            </w:r>
            <w:r w:rsidRPr="00CC71A2">
              <w:rPr>
                <w:noProof/>
                <w:highlight w:val="yellow"/>
                <w:vertAlign w:val="superscript"/>
              </w:rPr>
              <w:t>st</w:t>
            </w:r>
            <w:r w:rsidRPr="00CC71A2">
              <w:rPr>
                <w:noProof/>
                <w:highlight w:val="yellow"/>
              </w:rPr>
              <w:t xml:space="preserve"> revision (changed the file type from .doc to .docx)</w:t>
            </w:r>
          </w:p>
        </w:tc>
      </w:tr>
    </w:tbl>
    <w:p w:rsidR="00BD6476" w:rsidRDefault="00BD6476" w:rsidP="00BD6476">
      <w:pPr>
        <w:pStyle w:val="CRCoverPage"/>
        <w:spacing w:after="0"/>
        <w:rPr>
          <w:noProof/>
          <w:sz w:val="8"/>
          <w:szCs w:val="8"/>
        </w:rPr>
      </w:pPr>
    </w:p>
    <w:p w:rsidR="00BD6476" w:rsidRDefault="00BD6476" w:rsidP="00BD6476">
      <w:pPr>
        <w:rPr>
          <w:noProof/>
        </w:rPr>
        <w:sectPr w:rsidR="00BD6476">
          <w:headerReference w:type="even" r:id="rId12"/>
          <w:footnotePr>
            <w:numRestart w:val="eachSect"/>
          </w:footnotePr>
          <w:pgSz w:w="11907" w:h="16840" w:code="9"/>
          <w:pgMar w:top="1418" w:right="1134" w:bottom="1134" w:left="1134" w:header="680" w:footer="567" w:gutter="0"/>
          <w:cols w:space="720"/>
        </w:sectPr>
      </w:pPr>
    </w:p>
    <w:p w:rsidR="00BD6476" w:rsidRDefault="00BD6476" w:rsidP="00BD6476">
      <w:pPr>
        <w:rPr>
          <w:noProof/>
        </w:rPr>
      </w:pPr>
    </w:p>
    <w:p w:rsidR="007A0BA8" w:rsidRDefault="007A0BA8" w:rsidP="007A0BA8">
      <w:pPr>
        <w:rPr>
          <w:color w:val="FF0000"/>
          <w:sz w:val="32"/>
          <w:szCs w:val="32"/>
        </w:rPr>
      </w:pPr>
      <w:r w:rsidRPr="007A0BA8">
        <w:rPr>
          <w:color w:val="FF0000"/>
          <w:sz w:val="32"/>
          <w:szCs w:val="32"/>
        </w:rPr>
        <w:t>&lt;</w:t>
      </w:r>
      <w:r>
        <w:rPr>
          <w:color w:val="FF0000"/>
          <w:sz w:val="32"/>
          <w:szCs w:val="32"/>
        </w:rPr>
        <w:t>START</w:t>
      </w:r>
      <w:r w:rsidRPr="007A0BA8">
        <w:rPr>
          <w:color w:val="FF0000"/>
          <w:sz w:val="32"/>
          <w:szCs w:val="32"/>
        </w:rPr>
        <w:t xml:space="preserve"> OF CHANGES&gt;</w:t>
      </w:r>
    </w:p>
    <w:p w:rsidR="007A0BA8" w:rsidRPr="007A0BA8" w:rsidRDefault="007A0BA8" w:rsidP="007A0BA8">
      <w:pPr>
        <w:rPr>
          <w:color w:val="FF0000"/>
          <w:sz w:val="32"/>
          <w:szCs w:val="32"/>
        </w:rPr>
      </w:pPr>
    </w:p>
    <w:p w:rsidR="00B93CA2" w:rsidRPr="00D90393" w:rsidRDefault="00B93CA2" w:rsidP="00B93CA2">
      <w:pPr>
        <w:pStyle w:val="Heading2"/>
      </w:pPr>
      <w:r w:rsidRPr="00D90393">
        <w:t>5.1</w:t>
      </w:r>
      <w:r w:rsidRPr="00D90393">
        <w:tab/>
        <w:t>Configuration / Authentication / User Authorization / UE Configuration / User Profile / Key Generation</w:t>
      </w:r>
      <w:bookmarkEnd w:id="1"/>
      <w:bookmarkEnd w:id="2"/>
      <w:bookmarkEnd w:id="3"/>
      <w:bookmarkEnd w:id="4"/>
      <w:bookmarkEnd w:id="5"/>
      <w:bookmarkEnd w:id="6"/>
      <w:bookmarkEnd w:id="7"/>
    </w:p>
    <w:p w:rsidR="00B93CA2" w:rsidRPr="00D90393" w:rsidRDefault="00B93CA2" w:rsidP="00991648">
      <w:pPr>
        <w:pStyle w:val="H6"/>
        <w:pPrChange w:id="10" w:author="Kahn, Jason D. (Fed)" w:date="2021-02-08T14:06:00Z">
          <w:pPr>
            <w:pStyle w:val="Heading3"/>
          </w:pPr>
        </w:pPrChange>
      </w:pPr>
      <w:bookmarkStart w:id="11" w:name="_Toc522499793"/>
      <w:bookmarkStart w:id="12" w:name="_Toc25610646"/>
      <w:bookmarkStart w:id="13" w:name="_Hlk35434780"/>
      <w:bookmarkStart w:id="14" w:name="_Toc52782283"/>
      <w:bookmarkStart w:id="15" w:name="_Toc52782892"/>
      <w:bookmarkStart w:id="16" w:name="_Toc59042761"/>
      <w:r w:rsidRPr="00D90393">
        <w:t>5.1.1</w:t>
      </w:r>
      <w:r w:rsidRPr="00D90393">
        <w:tab/>
        <w:t>Test Purpose (TP)</w:t>
      </w:r>
      <w:bookmarkEnd w:id="14"/>
      <w:bookmarkEnd w:id="15"/>
      <w:bookmarkEnd w:id="1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attached to EPS services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activates an MCData application and requests MCData initialisation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performs MCData User Authentication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user authenticated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has established a secure HTPP tunnel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performs key management authorization and obtains identity management key material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has obtained identity management key material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user service authorization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sends a user authorization request to the MCData Server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authorized for user services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configuration management authorization}</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requests subscription to multiple documents simultaneously </w:t>
      </w:r>
      <w:r w:rsidRPr="00D90393">
        <w:rPr>
          <w:rFonts w:cs="Courier New"/>
          <w:b/>
          <w:noProof w:val="0"/>
          <w:szCs w:val="16"/>
        </w:rPr>
        <w:t>and</w:t>
      </w:r>
      <w:r w:rsidRPr="00D90393">
        <w:rPr>
          <w:rFonts w:cs="Courier New"/>
          <w:noProof w:val="0"/>
          <w:szCs w:val="16"/>
        </w:rPr>
        <w:t xml:space="preserve"> request the retrieval of the MCData UE Configuration document, the MCData User Profile Configuration Document and the MCData Service Configuration Document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obtained user configuration data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group management authorization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receives the group profile including group traffic keys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(6)</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obtained all required configuration data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requires to refresh its service settings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sends a SIP PUBLISH request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991648">
      <w:pPr>
        <w:pStyle w:val="H6"/>
        <w:pPrChange w:id="17" w:author="Kahn, Jason D. (Fed)" w:date="2021-02-08T14:06:00Z">
          <w:pPr>
            <w:pStyle w:val="Heading3"/>
          </w:pPr>
        </w:pPrChange>
      </w:pPr>
      <w:bookmarkStart w:id="18" w:name="_Toc52782284"/>
      <w:bookmarkStart w:id="19" w:name="_Toc52782893"/>
      <w:bookmarkStart w:id="20" w:name="_Toc59042762"/>
      <w:r w:rsidRPr="00D90393">
        <w:lastRenderedPageBreak/>
        <w:t>5.1.2</w:t>
      </w:r>
      <w:r w:rsidRPr="00D90393">
        <w:tab/>
        <w:t>Conformance requirements</w:t>
      </w:r>
      <w:bookmarkEnd w:id="18"/>
      <w:bookmarkEnd w:id="19"/>
      <w:bookmarkEnd w:id="20"/>
    </w:p>
    <w:p w:rsidR="00B93CA2" w:rsidRPr="00D90393" w:rsidRDefault="00B93CA2" w:rsidP="00B93CA2">
      <w:pPr>
        <w:keepNext/>
        <w:keepLines/>
      </w:pPr>
      <w:bookmarkStart w:id="21" w:name="_Hlk37847318"/>
      <w:r w:rsidRPr="00D90393">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bookmarkEnd w:id="21"/>
    <w:p w:rsidR="00B93CA2" w:rsidRPr="00D90393" w:rsidRDefault="00B93CA2" w:rsidP="00B93CA2">
      <w:r w:rsidRPr="00D90393">
        <w:t>[TS 24.482, clause 6.2.1]</w:t>
      </w:r>
    </w:p>
    <w:p w:rsidR="00B93CA2" w:rsidRPr="00D90393" w:rsidRDefault="00B93CA2" w:rsidP="00B93CA2">
      <w:r w:rsidRPr="00D90393">
        <w:t>Upon an indication from the MC service client to initiate MC service user authentication, the IdM client shall perform the user authentication procedure according to 3GPP TS 33.180 [17] with the following clarifications:</w:t>
      </w:r>
    </w:p>
    <w:p w:rsidR="00B93CA2" w:rsidRPr="00D90393" w:rsidRDefault="00B93CA2" w:rsidP="00B93CA2">
      <w:pPr>
        <w:pStyle w:val="B10"/>
      </w:pPr>
      <w:r w:rsidRPr="00D90393">
        <w:t>1)</w:t>
      </w:r>
      <w:r w:rsidRPr="00D90393">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rsidR="00B93CA2" w:rsidRPr="00D90393" w:rsidRDefault="00B93CA2" w:rsidP="00B93CA2">
      <w:pPr>
        <w:pStyle w:val="B10"/>
      </w:pPr>
      <w:r w:rsidRPr="00D90393">
        <w:t>2)</w:t>
      </w:r>
      <w:r w:rsidRPr="00D90393">
        <w:tab/>
        <w:t>shall generate an OIDC Authentication Request message as specified in the OpenID Connect 1.0 [6] and IETF RFC 6749 [5] with the following clarifications:</w:t>
      </w:r>
    </w:p>
    <w:p w:rsidR="00B93CA2" w:rsidRPr="00D90393" w:rsidRDefault="00B93CA2" w:rsidP="00B93CA2">
      <w:pPr>
        <w:pStyle w:val="B2"/>
      </w:pPr>
      <w:r w:rsidRPr="00D90393">
        <w:t>a)</w:t>
      </w:r>
      <w:r w:rsidRPr="00D90393">
        <w:tab/>
        <w:t>shall generate an HTTP GET request method according to IETF RFC 2616 [4];</w:t>
      </w:r>
    </w:p>
    <w:p w:rsidR="00B93CA2" w:rsidRPr="00D90393" w:rsidRDefault="00B93CA2" w:rsidP="00B93CA2">
      <w:pPr>
        <w:pStyle w:val="B2"/>
      </w:pPr>
      <w:r w:rsidRPr="00D90393">
        <w:t>b)</w:t>
      </w:r>
      <w:r w:rsidRPr="00D90393">
        <w:tab/>
        <w:t>shall include the configured parameter IdM client id as the client_id parameter specified in 3GPP TS 33.180 [17] in the query component of the authorization endpoint's URI using the "application/x-www-form-urlencoded" format as specified in W3C.REC-html401-19991224 [7]; and</w:t>
      </w:r>
    </w:p>
    <w:p w:rsidR="00B93CA2" w:rsidRPr="00D90393" w:rsidRDefault="00B93CA2" w:rsidP="00B93CA2">
      <w:pPr>
        <w:pStyle w:val="NO"/>
      </w:pPr>
      <w:r w:rsidRPr="00D90393">
        <w:t>NOTE 1:</w:t>
      </w:r>
      <w:r w:rsidRPr="00D90393">
        <w:tab/>
        <w:t>The configuration of client_id is specified in 3GPP TS 24.483 [11].</w:t>
      </w:r>
    </w:p>
    <w:p w:rsidR="00B93CA2" w:rsidRPr="00D90393" w:rsidRDefault="00B93CA2" w:rsidP="00B93CA2">
      <w:pPr>
        <w:pStyle w:val="B2"/>
      </w:pPr>
      <w:r w:rsidRPr="00D90393">
        <w:t>c)</w:t>
      </w:r>
      <w:r w:rsidRPr="00D90393">
        <w:tab/>
        <w:t>shall include the remaining required parameters as specified in 3GPP TS 33.180 [17] in the query component of the authorization endpoint's URI using the "application/x-www-form-urlencoded" format as specified in W3C.REC-html401-19991224 [7]; and</w:t>
      </w:r>
    </w:p>
    <w:p w:rsidR="00B93CA2" w:rsidRPr="00D90393" w:rsidRDefault="00B93CA2" w:rsidP="00B93CA2">
      <w:pPr>
        <w:pStyle w:val="B10"/>
      </w:pPr>
      <w:r w:rsidRPr="00D90393">
        <w:t>3)</w:t>
      </w:r>
      <w:r w:rsidRPr="00D90393">
        <w:tab/>
        <w:t>shall send the HTTP GET request method towards the IdM server.</w:t>
      </w:r>
    </w:p>
    <w:p w:rsidR="00B93CA2" w:rsidRPr="00D90393" w:rsidRDefault="00B93CA2" w:rsidP="00B93CA2">
      <w:pPr>
        <w:pStyle w:val="NO"/>
      </w:pPr>
      <w:r w:rsidRPr="00D90393">
        <w:t>NOTE 2:</w:t>
      </w:r>
      <w:r w:rsidRPr="00D90393">
        <w:tab/>
        <w:t>The OpenID Connect 1.0 [6] specification allows for an alternative mechanism for sending the OIDC Authentication request message using an HTTP POST request method which can be used in place of steps 1, 2, and 3 above.</w:t>
      </w:r>
    </w:p>
    <w:p w:rsidR="00B93CA2" w:rsidRPr="00D90393" w:rsidRDefault="00B93CA2" w:rsidP="00B93CA2">
      <w:r w:rsidRPr="00D90393">
        <w:t>Upon receipt of an HTTP 200 (OK) response from the IdM server, the IdM client:</w:t>
      </w:r>
    </w:p>
    <w:p w:rsidR="00B93CA2" w:rsidRPr="00D90393" w:rsidRDefault="00B93CA2" w:rsidP="00B93CA2">
      <w:pPr>
        <w:pStyle w:val="B10"/>
      </w:pPr>
      <w:r w:rsidRPr="00D90393">
        <w:t>1)</w:t>
      </w:r>
      <w:r w:rsidRPr="00D90393">
        <w:tab/>
        <w:t>shall prompt the MC service user for their username and password;</w:t>
      </w:r>
    </w:p>
    <w:p w:rsidR="00B93CA2" w:rsidRPr="00D90393" w:rsidRDefault="00B93CA2" w:rsidP="00B93CA2">
      <w:pPr>
        <w:pStyle w:val="NO"/>
      </w:pPr>
      <w:r w:rsidRPr="00D90393">
        <w:t>NOTE 3:</w:t>
      </w:r>
      <w:r w:rsidRPr="00D90393">
        <w:tab/>
        <w:t>Other types of authentication are supported and are not defined by the OIDC specifications. 3GPP TS 33.180 [17] has defined username and password as a mandatory authentication method to be supported, hence a procedure to realize that method is included here.</w:t>
      </w:r>
    </w:p>
    <w:p w:rsidR="00B93CA2" w:rsidRPr="00D90393" w:rsidRDefault="00B93CA2" w:rsidP="00B93CA2">
      <w:pPr>
        <w:pStyle w:val="B10"/>
      </w:pPr>
      <w:r w:rsidRPr="00D90393">
        <w:t>2)</w:t>
      </w:r>
      <w:r w:rsidRPr="00D90393">
        <w:tab/>
        <w:t>shall generate an HTTP POST request method containing the MC service user's username and password; and</w:t>
      </w:r>
    </w:p>
    <w:p w:rsidR="00B93CA2" w:rsidRPr="00D90393" w:rsidRDefault="00B93CA2" w:rsidP="00B93CA2">
      <w:pPr>
        <w:pStyle w:val="B10"/>
      </w:pPr>
      <w:r w:rsidRPr="00D90393">
        <w:t>3)</w:t>
      </w:r>
      <w:r w:rsidRPr="00D90393">
        <w:tab/>
        <w:t>shall send the HTTP POST request method towards the IdM server.</w:t>
      </w:r>
    </w:p>
    <w:p w:rsidR="00B93CA2" w:rsidRPr="00D90393" w:rsidRDefault="00B93CA2" w:rsidP="00B93CA2">
      <w:r w:rsidRPr="00D90393">
        <w:t xml:space="preserve">Upon receipt of an </w:t>
      </w:r>
      <w:r w:rsidRPr="00D90393">
        <w:rPr>
          <w:shd w:val="clear" w:color="auto" w:fill="FFFFFF"/>
        </w:rPr>
        <w:t>OIDC Authentication Response message,</w:t>
      </w:r>
      <w:r w:rsidRPr="00D90393">
        <w:t xml:space="preserve"> </w:t>
      </w:r>
      <w:r w:rsidRPr="00D90393">
        <w:rPr>
          <w:shd w:val="clear" w:color="auto" w:fill="FFFFFF"/>
        </w:rPr>
        <w:t xml:space="preserve">the </w:t>
      </w:r>
      <w:r w:rsidRPr="00D90393">
        <w:t>IdM client:</w:t>
      </w:r>
    </w:p>
    <w:p w:rsidR="00B93CA2" w:rsidRPr="00D90393" w:rsidRDefault="00B93CA2" w:rsidP="00B93CA2">
      <w:pPr>
        <w:pStyle w:val="B10"/>
      </w:pPr>
      <w:r w:rsidRPr="00D90393">
        <w:t>1)</w:t>
      </w:r>
      <w:r w:rsidRPr="00D90393">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rsidR="00B93CA2" w:rsidRPr="00D90393" w:rsidRDefault="00B93CA2" w:rsidP="00B93CA2">
      <w:pPr>
        <w:pStyle w:val="B10"/>
      </w:pPr>
      <w:r w:rsidRPr="00D90393">
        <w:t>2)</w:t>
      </w:r>
      <w:r w:rsidRPr="00D90393">
        <w:tab/>
        <w:t>shall generate an OIDC Token Request message as specified in OpenID Connect 1.0 [6] and IETF RFC 6749 [5] with the following clarifications:</w:t>
      </w:r>
    </w:p>
    <w:p w:rsidR="00B93CA2" w:rsidRPr="00D90393" w:rsidRDefault="00B93CA2" w:rsidP="00B93CA2">
      <w:pPr>
        <w:pStyle w:val="B2"/>
      </w:pPr>
      <w:r w:rsidRPr="00D90393">
        <w:t>a)</w:t>
      </w:r>
      <w:r w:rsidRPr="00D90393">
        <w:tab/>
        <w:t>shall generate an HTTP POST request method according to IETF RFC 2616 [4]; and</w:t>
      </w:r>
    </w:p>
    <w:p w:rsidR="00B93CA2" w:rsidRPr="00D90393" w:rsidRDefault="00B93CA2" w:rsidP="00B93CA2">
      <w:pPr>
        <w:pStyle w:val="B2"/>
      </w:pPr>
      <w:r w:rsidRPr="00D90393">
        <w:lastRenderedPageBreak/>
        <w:t>b)</w:t>
      </w:r>
      <w:r w:rsidRPr="00D90393">
        <w:tab/>
        <w:t>shall include the grant_type parameter set to a value of "authorization_code" and the other required parameters in the entity body of the HTTP POST request method using the using the "application/x-www-form-urlencoded" format as specified in 3GPP TS 33.180 [17]; and</w:t>
      </w:r>
    </w:p>
    <w:p w:rsidR="00B93CA2" w:rsidRPr="00D90393" w:rsidRDefault="00B93CA2" w:rsidP="00B93CA2">
      <w:pPr>
        <w:pStyle w:val="B10"/>
      </w:pPr>
      <w:r w:rsidRPr="00D90393">
        <w:t>3)</w:t>
      </w:r>
      <w:r w:rsidRPr="00D90393">
        <w:tab/>
        <w:t>shall send the HTTP POST request method towards the IdM server.</w:t>
      </w:r>
    </w:p>
    <w:p w:rsidR="00B93CA2" w:rsidRPr="00D90393" w:rsidRDefault="00B93CA2" w:rsidP="00B93CA2">
      <w:r w:rsidRPr="00D90393">
        <w:t>Upon receipt of an OIDC Token Response message, the IdM client:</w:t>
      </w:r>
    </w:p>
    <w:p w:rsidR="00B93CA2" w:rsidRPr="00D90393" w:rsidRDefault="00B93CA2" w:rsidP="00B93CA2">
      <w:pPr>
        <w:pStyle w:val="B10"/>
      </w:pPr>
      <w:r w:rsidRPr="00D90393">
        <w:t>1)</w:t>
      </w:r>
      <w:r w:rsidRPr="00D90393">
        <w:tab/>
        <w:t>shall validate the id_token, access_token and refresh token in the received OIDC Token Response message as specified in the OpenID Connect 1.0 [6] specification; and</w:t>
      </w:r>
    </w:p>
    <w:p w:rsidR="00B93CA2" w:rsidRPr="00D90393" w:rsidRDefault="00B93CA2" w:rsidP="00B93CA2">
      <w:pPr>
        <w:pStyle w:val="B10"/>
      </w:pPr>
      <w:r w:rsidRPr="00D90393">
        <w:t>2)</w:t>
      </w:r>
      <w:r w:rsidRPr="00D90393">
        <w:tab/>
        <w:t>shall provide the id_token and access_token in the received OIDC Token Response message to the MC service client.</w:t>
      </w:r>
    </w:p>
    <w:p w:rsidR="00B93CA2" w:rsidRPr="00D90393" w:rsidRDefault="00B93CA2" w:rsidP="00B93CA2">
      <w:pPr>
        <w:pStyle w:val="NO"/>
      </w:pPr>
      <w:r w:rsidRPr="00D90393">
        <w:t>NOTE 4:</w:t>
      </w:r>
      <w:r w:rsidRPr="00D90393">
        <w:tab/>
        <w:t>The method in which the IdM client provides the id_token and access_token to the MC service client is implementation specific.</w:t>
      </w:r>
    </w:p>
    <w:p w:rsidR="00B93CA2" w:rsidRPr="00D90393" w:rsidRDefault="00B93CA2" w:rsidP="00B93CA2">
      <w:r w:rsidRPr="00D90393">
        <w:t>The MC UE may repeat the entire procedure in this clause as needed to obtain the necessary authorisation tokens for the MC service clients, depending on the scope parameter in the Authentication Request message as specified in 3GPP TS 33.180 [17].</w:t>
      </w:r>
    </w:p>
    <w:p w:rsidR="00B93CA2" w:rsidRPr="00D90393" w:rsidRDefault="00B93CA2" w:rsidP="00B93CA2">
      <w:r w:rsidRPr="00D90393">
        <w:t>[TS 24.482, Annex A.2.1.2]</w:t>
      </w:r>
    </w:p>
    <w:p w:rsidR="00B93CA2" w:rsidRPr="00D90393" w:rsidRDefault="00B93CA2" w:rsidP="00B93CA2">
      <w:r w:rsidRPr="00D90393">
        <w:t>The HTTP client in the UE shall support the client role defined in IETF RFC 2818 [10].</w:t>
      </w:r>
    </w:p>
    <w:p w:rsidR="00B93CA2" w:rsidRPr="00D90393" w:rsidRDefault="00B93CA2" w:rsidP="00B93CA2">
      <w:r w:rsidRPr="00D90393">
        <w:t>The HTTP client in the UE shall support transport layer security (TLS) as specified in 3GPP TS 33.180 [17].</w:t>
      </w:r>
    </w:p>
    <w:p w:rsidR="00B93CA2" w:rsidRPr="00D90393" w:rsidRDefault="00B93CA2" w:rsidP="00B93CA2">
      <w:r w:rsidRPr="00D90393">
        <w:t>The HTTP client in the UE is configured with the following parameters:</w:t>
      </w:r>
    </w:p>
    <w:p w:rsidR="00B93CA2" w:rsidRPr="00D90393" w:rsidRDefault="00B93CA2" w:rsidP="00B93CA2">
      <w:pPr>
        <w:pStyle w:val="B10"/>
      </w:pPr>
      <w:r w:rsidRPr="00D90393">
        <w:t>1)</w:t>
      </w:r>
      <w:r w:rsidRPr="00D90393">
        <w:tab/>
        <w:t>a home HTTP proxy FQDN;</w:t>
      </w:r>
    </w:p>
    <w:p w:rsidR="00B93CA2" w:rsidRPr="00D90393" w:rsidRDefault="00B93CA2" w:rsidP="00B93CA2">
      <w:pPr>
        <w:pStyle w:val="B10"/>
      </w:pPr>
      <w:r w:rsidRPr="00D90393">
        <w:t>2)</w:t>
      </w:r>
      <w:r w:rsidRPr="00D90393">
        <w:tab/>
        <w:t>a home HTTP proxy port;</w:t>
      </w:r>
    </w:p>
    <w:p w:rsidR="00B93CA2" w:rsidRPr="00D90393" w:rsidRDefault="00B93CA2" w:rsidP="00B93CA2">
      <w:pPr>
        <w:pStyle w:val="B10"/>
      </w:pPr>
      <w:r w:rsidRPr="00D90393">
        <w:t>3)</w:t>
      </w:r>
      <w:r w:rsidRPr="00D90393">
        <w:tab/>
        <w:t>a TLS tunnel authentication method. The TLS tunnel authentication method parameter is set to one of the following:</w:t>
      </w:r>
    </w:p>
    <w:p w:rsidR="00B93CA2" w:rsidRPr="00D90393" w:rsidRDefault="00B93CA2" w:rsidP="00B93CA2">
      <w:pPr>
        <w:pStyle w:val="B2"/>
      </w:pPr>
      <w:r w:rsidRPr="00D90393">
        <w:t>a)</w:t>
      </w:r>
      <w:r w:rsidRPr="00D90393">
        <w:tab/>
        <w:t>one-way authentication of the HTTP proxy based on the server certificate;</w:t>
      </w:r>
    </w:p>
    <w:p w:rsidR="00B93CA2" w:rsidRPr="00D90393" w:rsidRDefault="00B93CA2" w:rsidP="00B93CA2">
      <w:pPr>
        <w:pStyle w:val="B2"/>
      </w:pPr>
      <w:r w:rsidRPr="00D90393">
        <w:t>b)</w:t>
      </w:r>
      <w:r w:rsidRPr="00D90393">
        <w:tab/>
        <w:t>mutual authentication based on certificates; and</w:t>
      </w:r>
    </w:p>
    <w:p w:rsidR="00B93CA2" w:rsidRPr="00D90393" w:rsidRDefault="00B93CA2" w:rsidP="00B93CA2">
      <w:pPr>
        <w:pStyle w:val="B2"/>
      </w:pPr>
      <w:r w:rsidRPr="00D90393">
        <w:t>c)</w:t>
      </w:r>
      <w:r w:rsidRPr="00D90393">
        <w:tab/>
        <w:t>mutual authentication based on pre-shared key;</w:t>
      </w:r>
    </w:p>
    <w:p w:rsidR="00B93CA2" w:rsidRPr="00D90393" w:rsidRDefault="00B93CA2" w:rsidP="00B93CA2">
      <w:pPr>
        <w:pStyle w:val="B10"/>
      </w:pPr>
      <w:r w:rsidRPr="00D90393">
        <w:tab/>
        <w:t>as specified in 3GPP TS 33.180 [17];</w:t>
      </w:r>
    </w:p>
    <w:p w:rsidR="00B93CA2" w:rsidRPr="00D90393" w:rsidRDefault="00B93CA2" w:rsidP="00B93CA2">
      <w:pPr>
        <w:pStyle w:val="B10"/>
      </w:pPr>
      <w:r w:rsidRPr="00D90393">
        <w:t>4)</w:t>
      </w:r>
      <w:r w:rsidRPr="00D90393">
        <w:tab/>
        <w:t>if the TLS tunnel authentication method is the mutual authentication based on certificates:</w:t>
      </w:r>
    </w:p>
    <w:p w:rsidR="00B93CA2" w:rsidRPr="00D90393" w:rsidRDefault="00B93CA2" w:rsidP="00B93CA2">
      <w:pPr>
        <w:pStyle w:val="B2"/>
      </w:pPr>
      <w:r w:rsidRPr="00D90393">
        <w:t>a)</w:t>
      </w:r>
      <w:r w:rsidRPr="00D90393">
        <w:tab/>
        <w:t>TLS tunnel authentication X.509 certificate; and</w:t>
      </w:r>
    </w:p>
    <w:p w:rsidR="00B93CA2" w:rsidRPr="00D90393" w:rsidRDefault="00B93CA2" w:rsidP="00B93CA2">
      <w:pPr>
        <w:pStyle w:val="B10"/>
      </w:pPr>
      <w:r w:rsidRPr="00D90393">
        <w:t>5)</w:t>
      </w:r>
      <w:r w:rsidRPr="00D90393">
        <w:tab/>
        <w:t>if the TLS tunnel authentication method is the mutual authentication based on pre-shared key;</w:t>
      </w:r>
    </w:p>
    <w:p w:rsidR="00B93CA2" w:rsidRPr="00D90393" w:rsidRDefault="00B93CA2" w:rsidP="00B93CA2">
      <w:pPr>
        <w:pStyle w:val="B2"/>
      </w:pPr>
      <w:r w:rsidRPr="00D90393">
        <w:t>a)</w:t>
      </w:r>
      <w:r w:rsidRPr="00D90393">
        <w:tab/>
        <w:t>TLS tunnel authentication pre-shared key.</w:t>
      </w:r>
    </w:p>
    <w:p w:rsidR="00B93CA2" w:rsidRPr="00D90393" w:rsidRDefault="00B93CA2" w:rsidP="00B93CA2">
      <w:r w:rsidRPr="00D90393">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rsidR="00B93CA2" w:rsidRPr="00D90393" w:rsidRDefault="00B93CA2" w:rsidP="00B93CA2">
      <w:r w:rsidRPr="00D90393">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rsidR="00B93CA2" w:rsidRPr="00D90393" w:rsidRDefault="00B93CA2" w:rsidP="00B93CA2">
      <w:pPr>
        <w:pStyle w:val="NO"/>
      </w:pPr>
      <w:r w:rsidRPr="00D90393">
        <w:lastRenderedPageBreak/>
        <w:t>NOTE:</w:t>
      </w:r>
      <w:r w:rsidRPr="00D90393">
        <w:tab/>
        <w:t>The TLS tunnel can be terminated in the HTTP proxy (rather than in the HTTP server providing the dereferenced HTTP URL).</w:t>
      </w:r>
    </w:p>
    <w:p w:rsidR="00B93CA2" w:rsidRPr="00D90393" w:rsidRDefault="00B93CA2" w:rsidP="00B93CA2">
      <w:r w:rsidRPr="00D90393">
        <w:t>The HTTP client in the UE shall send and receive all HTTP messages via the TLS tunnel.</w:t>
      </w:r>
    </w:p>
    <w:p w:rsidR="00B93CA2" w:rsidRPr="00D90393" w:rsidRDefault="00B93CA2" w:rsidP="00B93CA2">
      <w:r w:rsidRPr="00D90393">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rsidR="00B93CA2" w:rsidRPr="00D90393" w:rsidRDefault="00B93CA2" w:rsidP="00B93CA2">
      <w:r w:rsidRPr="00D90393">
        <w:t>[TS 33.180, Annex D.1]</w:t>
      </w:r>
    </w:p>
    <w:p w:rsidR="00B93CA2" w:rsidRPr="00D90393" w:rsidRDefault="00B93CA2" w:rsidP="00B93CA2">
      <w:r w:rsidRPr="00D90393">
        <w:t xml:space="preserve">This annex specifies the key management procedures between the KMS and the key management client that allows keys to be provisioned to the key management client based on </w:t>
      </w:r>
      <w:r w:rsidR="00CC252A" w:rsidRPr="00D90393">
        <w:t>an</w:t>
      </w:r>
      <w:r w:rsidRPr="00D90393">
        <w:t xml:space="preserve"> identity. It describes the requests and responses for the authorization following provisioning messages:</w:t>
      </w:r>
    </w:p>
    <w:p w:rsidR="00B93CA2" w:rsidRPr="00D90393" w:rsidRDefault="00B93CA2" w:rsidP="00B93CA2">
      <w:pPr>
        <w:pStyle w:val="B10"/>
      </w:pPr>
      <w:r w:rsidRPr="00D90393">
        <w:t>-</w:t>
      </w:r>
      <w:r w:rsidRPr="00D90393">
        <w:tab/>
        <w:t>KMS Initialize.</w:t>
      </w:r>
    </w:p>
    <w:p w:rsidR="00B93CA2" w:rsidRPr="00D90393" w:rsidRDefault="00B93CA2" w:rsidP="00B93CA2">
      <w:pPr>
        <w:pStyle w:val="B10"/>
      </w:pPr>
      <w:r w:rsidRPr="00D90393">
        <w:t>-</w:t>
      </w:r>
      <w:r w:rsidRPr="00D90393">
        <w:tab/>
        <w:t>KMS KeyProvision.</w:t>
      </w:r>
    </w:p>
    <w:p w:rsidR="00B93CA2" w:rsidRPr="00D90393" w:rsidRDefault="00B93CA2" w:rsidP="00B93CA2">
      <w:pPr>
        <w:pStyle w:val="B10"/>
      </w:pPr>
      <w:r w:rsidRPr="00D90393">
        <w:t>-</w:t>
      </w:r>
      <w:r w:rsidRPr="00D90393">
        <w:tab/>
        <w:t>KMS CertCache.</w:t>
      </w:r>
    </w:p>
    <w:p w:rsidR="00B93CA2" w:rsidRPr="00D90393" w:rsidRDefault="00B93CA2" w:rsidP="00B93CA2">
      <w:r w:rsidRPr="00D90393">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rsidR="00B93CA2" w:rsidRPr="00D90393" w:rsidRDefault="00B93CA2" w:rsidP="00B93CA2">
      <w:r w:rsidRPr="00D90393">
        <w:t>It is assumed that transmissions between the KMS and the key management client are secure and that the KMS has authenticated the identity of the key management client.</w:t>
      </w:r>
    </w:p>
    <w:p w:rsidR="00B93CA2" w:rsidRPr="00D90393" w:rsidRDefault="00B93CA2" w:rsidP="00B93CA2">
      <w:r w:rsidRPr="00D90393">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rsidR="00B93CA2" w:rsidRPr="00D90393" w:rsidRDefault="00B93CA2" w:rsidP="00B93CA2">
      <w:r w:rsidRPr="00D90393">
        <w:t>[TS 33.180, clause 5.1.3.1]</w:t>
      </w:r>
    </w:p>
    <w:p w:rsidR="00B93CA2" w:rsidRPr="00D90393" w:rsidRDefault="00B93CA2" w:rsidP="00B93CA2">
      <w:pPr>
        <w:keepNext/>
        <w:keepLines/>
      </w:pPr>
      <w:r w:rsidRPr="00D90393">
        <w:t>This clause expands on the MCX user service authorization step shown in figure 5.1.1-1 step C.</w:t>
      </w:r>
    </w:p>
    <w:p w:rsidR="00B93CA2" w:rsidRPr="00D90393" w:rsidRDefault="00B93CA2" w:rsidP="00B93CA2">
      <w:r w:rsidRPr="00D90393">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t xml:space="preserve"> </w:t>
      </w:r>
      <w:r w:rsidRPr="00D90393">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rsidR="00B93CA2" w:rsidRPr="00D90393" w:rsidRDefault="00B93CA2" w:rsidP="00B93CA2">
      <w:pPr>
        <w:pStyle w:val="NO"/>
      </w:pPr>
      <w:r w:rsidRPr="00D90393">
        <w:t>NOTE:</w:t>
      </w:r>
      <w:r w:rsidRPr="00D90393">
        <w:tab/>
        <w:t>All HTTP traffic between the UE and HTTP proxy, and all HTTP traffic between the UE and KMS (if not going through the HTTP proxy)  is protected using HTTPS.</w:t>
      </w:r>
    </w:p>
    <w:p w:rsidR="00B93CA2" w:rsidRPr="00D90393" w:rsidRDefault="00B93CA2" w:rsidP="00B93CA2">
      <w:r w:rsidRPr="00D90393">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rsidR="00B93CA2" w:rsidRPr="00D90393" w:rsidRDefault="00B93CA2" w:rsidP="00B93CA2">
      <w:r w:rsidRPr="00D90393">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rsidR="00B93CA2" w:rsidRPr="00D90393" w:rsidRDefault="00B93CA2" w:rsidP="00B93CA2">
      <w:r w:rsidRPr="00D90393">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D90393">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rsidR="00B93CA2" w:rsidRPr="00D90393" w:rsidRDefault="00B93CA2" w:rsidP="00B93CA2">
      <w:r w:rsidRPr="00D90393">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rsidR="00B93CA2" w:rsidRPr="00D90393" w:rsidRDefault="00B93CA2" w:rsidP="00B93CA2">
      <w:r w:rsidRPr="00D90393">
        <w:t xml:space="preserve">The UE can now perform configuration management authorization and download the user profile for the service(s) (MCPTT, MCVideo, MCData). Following the flow described in subclause 10.1.4.3 of 3GPP TS 23.280 [36] " MC service user obtains the </w:t>
      </w:r>
      <w:r w:rsidRPr="00D90393">
        <w:rPr>
          <w:lang w:eastAsia="zh-CN"/>
        </w:rPr>
        <w:t xml:space="preserve">MC service </w:t>
      </w:r>
      <w:r w:rsidRPr="00D90393">
        <w:t>user profile</w:t>
      </w:r>
      <w:r w:rsidRPr="00D90393">
        <w:rPr>
          <w:lang w:eastAsia="zh-CN"/>
        </w:rPr>
        <w:t>(s) from the network</w:t>
      </w:r>
      <w:r w:rsidRPr="00D90393" w:rsidDel="00320C3D">
        <w:t xml:space="preserve"> </w:t>
      </w:r>
      <w:r w:rsidRPr="00D90393">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rsidR="00B93CA2" w:rsidRPr="00D90393" w:rsidRDefault="00B93CA2" w:rsidP="00B93CA2">
      <w:r w:rsidRPr="00D90393">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rsidR="00B93CA2" w:rsidRPr="00D90393" w:rsidRDefault="00B93CA2" w:rsidP="00B93CA2">
      <w:pPr>
        <w:pStyle w:val="TH"/>
      </w:pPr>
      <w:r w:rsidRPr="00D90393">
        <w:object w:dxaOrig="10357" w:dyaOrig="7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254.25pt" o:ole="">
            <v:imagedata r:id="rId13" o:title=""/>
          </v:shape>
          <o:OLEObject Type="Embed" ProgID="Visio.Drawing.15" ShapeID="_x0000_i1025" DrawAspect="Content" ObjectID="_1675148209" r:id="rId14"/>
        </w:object>
      </w:r>
    </w:p>
    <w:p w:rsidR="00B93CA2" w:rsidRPr="00D90393" w:rsidRDefault="00B93CA2" w:rsidP="00B93CA2">
      <w:pPr>
        <w:pStyle w:val="TF"/>
      </w:pPr>
      <w:r w:rsidRPr="00D90393">
        <w:t>Figure 5.1.3.1-1: MCX user service authorization</w:t>
      </w:r>
    </w:p>
    <w:p w:rsidR="00B93CA2" w:rsidRPr="00D90393" w:rsidRDefault="00B93CA2" w:rsidP="00B93CA2">
      <w:r w:rsidRPr="00D90393">
        <w:t>The user authorization procedure in Step C of Figure 5.1.1-1 is further detailed into 5 sub steps that comprise the MCX user service authorization process:</w:t>
      </w:r>
    </w:p>
    <w:p w:rsidR="00B93CA2" w:rsidRPr="00D90393" w:rsidRDefault="00B93CA2" w:rsidP="00B93CA2">
      <w:pPr>
        <w:pStyle w:val="EX"/>
      </w:pPr>
      <w:r w:rsidRPr="00D90393">
        <w:t>Step C-1:</w:t>
      </w:r>
      <w:r w:rsidRPr="00D90393">
        <w:tab/>
        <w:t>If not already done, establish a secure HTTP tunnel using HTTPS between the MCX UE and MCX proxy server. Subsequent HTTP messaging makes use of this tunnel (with the possible exception of the KMS client to KMS server interface).</w:t>
      </w:r>
    </w:p>
    <w:p w:rsidR="00B93CA2" w:rsidRPr="00D90393" w:rsidRDefault="00B93CA2" w:rsidP="00B93CA2">
      <w:pPr>
        <w:pStyle w:val="EX"/>
      </w:pPr>
      <w:r w:rsidRPr="00D90393">
        <w:lastRenderedPageBreak/>
        <w:t>Step C-2:</w:t>
      </w:r>
      <w:r w:rsidRPr="00D90393">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rsidR="00B93CA2" w:rsidRPr="00D90393" w:rsidRDefault="00B93CA2" w:rsidP="00B93CA2">
      <w:pPr>
        <w:pStyle w:val="EX"/>
      </w:pPr>
      <w:r w:rsidRPr="00D90393">
        <w:t>Step C-3:</w:t>
      </w:r>
      <w:r w:rsidRPr="00D90393">
        <w:tab/>
        <w:t>The MCX client in the UE presents an access token to the MCX server over SIP as defined in clause 5.1.3.2 of the present document.  This step may be repeated to authorise the user with additional MCX services (MCPTT, MCVideo, MCData) as necessary.</w:t>
      </w:r>
    </w:p>
    <w:p w:rsidR="00B93CA2" w:rsidRPr="00D90393" w:rsidRDefault="00B93CA2" w:rsidP="00B93CA2">
      <w:pPr>
        <w:pStyle w:val="EX"/>
      </w:pPr>
      <w:r w:rsidRPr="00D90393">
        <w:t>Step C-4:</w:t>
      </w:r>
      <w:r w:rsidRPr="00D90393">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rsidR="00B93CA2" w:rsidRPr="00D90393" w:rsidRDefault="00B93CA2" w:rsidP="00B93CA2">
      <w:pPr>
        <w:pStyle w:val="EX"/>
      </w:pPr>
      <w:r w:rsidRPr="00D90393">
        <w:t>Step C-5:</w:t>
      </w:r>
      <w:r w:rsidRPr="00D90393">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rsidR="00B93CA2" w:rsidRPr="00D90393" w:rsidRDefault="00B93CA2" w:rsidP="00B93CA2">
      <w:r w:rsidRPr="00D90393">
        <w:t>[TS 33.180, clause 5.3.3]</w:t>
      </w:r>
    </w:p>
    <w:p w:rsidR="00B93CA2" w:rsidRPr="00D90393" w:rsidRDefault="00B93CA2" w:rsidP="00B93CA2">
      <w:r w:rsidRPr="00D90393">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rsidR="00B93CA2" w:rsidRPr="00D90393" w:rsidRDefault="00B93CA2" w:rsidP="00B93CA2">
      <w:pPr>
        <w:pStyle w:val="TH"/>
      </w:pPr>
      <w:r w:rsidRPr="00D90393">
        <w:object w:dxaOrig="8634" w:dyaOrig="2550">
          <v:shape id="_x0000_i1026" type="#_x0000_t75" style="width:6in;height:127.5pt" o:ole="">
            <v:imagedata r:id="rId15" o:title="" croptop="4758f" cropright="1666f"/>
          </v:shape>
          <o:OLEObject Type="Embed" ProgID="Visio.Drawing.15" ShapeID="_x0000_i1026" DrawAspect="Content" ObjectID="_1675148210" r:id="rId16"/>
        </w:object>
      </w:r>
    </w:p>
    <w:p w:rsidR="00B93CA2" w:rsidRPr="00D90393" w:rsidRDefault="00B93CA2" w:rsidP="00B93CA2">
      <w:pPr>
        <w:pStyle w:val="TF"/>
      </w:pPr>
      <w:r w:rsidRPr="00D90393">
        <w:t>Figure 5.3.3-1: Provisioning of key material via the HTTP proxy</w:t>
      </w:r>
    </w:p>
    <w:p w:rsidR="00CC252A" w:rsidRPr="00D90393" w:rsidRDefault="00CC252A" w:rsidP="00B93CA2"/>
    <w:p w:rsidR="00B93CA2" w:rsidRPr="00D90393" w:rsidRDefault="00B93CA2" w:rsidP="00B93CA2">
      <w:r w:rsidRPr="00D90393">
        <w:t xml:space="preserve">The procedure in figure 5.3.3-1 is now described step-by-step. </w:t>
      </w:r>
    </w:p>
    <w:p w:rsidR="00B93CA2" w:rsidRPr="00D90393" w:rsidRDefault="00B93CA2" w:rsidP="00B93CA2">
      <w:pPr>
        <w:pStyle w:val="B10"/>
      </w:pPr>
      <w:r w:rsidRPr="00D90393">
        <w:t>0)</w:t>
      </w:r>
      <w:r w:rsidRPr="00D90393">
        <w:tab/>
        <w:t>The key management client establishes a connection to the KMS. As with other elements in the Common Services Core, the connection is routed via, and secured by, the HTTP Proxy. The message flow below is within this secure connection.</w:t>
      </w:r>
    </w:p>
    <w:p w:rsidR="00B93CA2" w:rsidRPr="00D90393" w:rsidRDefault="00B93CA2" w:rsidP="00B93CA2">
      <w:pPr>
        <w:pStyle w:val="NO"/>
      </w:pPr>
      <w:r w:rsidRPr="00D90393">
        <w:t>NOTE:</w:t>
      </w:r>
      <w:r w:rsidRPr="00D90393">
        <w:tab/>
        <w:t xml:space="preserve">Additionally, the connection between the KMS and the HTTP Proxy </w:t>
      </w:r>
      <w:r w:rsidRPr="00D90393">
        <w:rPr>
          <w:lang w:eastAsia="zh-CN"/>
        </w:rPr>
        <w:t xml:space="preserve">is </w:t>
      </w:r>
      <w:r w:rsidRPr="00D90393">
        <w:t xml:space="preserve">secured </w:t>
      </w:r>
      <w:r w:rsidRPr="00D90393">
        <w:rPr>
          <w:lang w:eastAsia="zh-CN"/>
        </w:rPr>
        <w:t>according to clause 6.1</w:t>
      </w:r>
      <w:r w:rsidRPr="00D90393">
        <w:t>.</w:t>
      </w:r>
    </w:p>
    <w:p w:rsidR="00B93CA2" w:rsidRPr="00D90393" w:rsidRDefault="00B93CA2" w:rsidP="00B93CA2">
      <w:pPr>
        <w:pStyle w:val="B10"/>
      </w:pPr>
      <w:r w:rsidRPr="00D90393">
        <w:t>1)</w:t>
      </w:r>
      <w:r w:rsidRPr="00D90393">
        <w:tab/>
        <w:t>The key management client makes a request for user key material from the KMS. The request contains an access token to authenticate the user as defined in clause 5.1. There are three types of request (as defined in Annex D):</w:t>
      </w:r>
    </w:p>
    <w:p w:rsidR="00B93CA2" w:rsidRPr="00D90393" w:rsidRDefault="00B93CA2" w:rsidP="00B93CA2">
      <w:pPr>
        <w:pStyle w:val="B2"/>
      </w:pPr>
      <w:r w:rsidRPr="00D90393">
        <w:t>a)</w:t>
      </w:r>
      <w:r w:rsidRPr="00D90393">
        <w:tab/>
        <w:t>KMSInit Request. This request is the first request sent to the KMS to setup the user.</w:t>
      </w:r>
    </w:p>
    <w:p w:rsidR="00B93CA2" w:rsidRPr="00D90393" w:rsidRDefault="00B93CA2" w:rsidP="00B93CA2">
      <w:pPr>
        <w:pStyle w:val="B2"/>
      </w:pPr>
      <w:r w:rsidRPr="00D90393">
        <w:t>b)</w:t>
      </w:r>
      <w:r w:rsidRPr="00D90393">
        <w:tab/>
        <w:t xml:space="preserve">KMSKeyProv Request: This request is to obtain new key material from the KMS. The request may contain details of a specific identity (e.g. MCPTT ID) required for key management, and may contain a specific time for which the key material is required. </w:t>
      </w:r>
    </w:p>
    <w:p w:rsidR="00B93CA2" w:rsidRPr="00D90393" w:rsidRDefault="00B93CA2" w:rsidP="00B93CA2">
      <w:pPr>
        <w:pStyle w:val="B2"/>
      </w:pPr>
      <w:r w:rsidRPr="00D90393">
        <w:lastRenderedPageBreak/>
        <w:t>c)</w:t>
      </w:r>
      <w:r w:rsidRPr="00D90393">
        <w:tab/>
        <w:t>KMSCertCache Request: This request is to obtain external KMS certificates associated with external security domains (managed by another KMS). The request may contain details of the latest version of the cache received by the client.</w:t>
      </w:r>
    </w:p>
    <w:p w:rsidR="00B93CA2" w:rsidRPr="00D90393" w:rsidRDefault="00B93CA2" w:rsidP="00B93CA2">
      <w:pPr>
        <w:pStyle w:val="B10"/>
      </w:pPr>
      <w:r w:rsidRPr="00D90393">
        <w:t>2)</w:t>
      </w:r>
      <w:r w:rsidRPr="00D90393">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rsidR="00B93CA2" w:rsidRPr="00D90393" w:rsidRDefault="00B93CA2" w:rsidP="00B93CA2">
      <w:pPr>
        <w:pStyle w:val="B2"/>
      </w:pPr>
      <w:r w:rsidRPr="00D90393">
        <w:t>a)</w:t>
      </w:r>
      <w:r w:rsidRPr="00D90393">
        <w:tab/>
        <w:t>KMSInit Response. This response contains domain parameters and optionally, a new TrK and/or a new InK.</w:t>
      </w:r>
    </w:p>
    <w:p w:rsidR="00B93CA2" w:rsidRPr="00D90393" w:rsidRDefault="00B93CA2" w:rsidP="00B93CA2">
      <w:pPr>
        <w:pStyle w:val="B2"/>
      </w:pPr>
      <w:r w:rsidRPr="00D90393">
        <w:t>b)</w:t>
      </w:r>
      <w:r w:rsidRPr="00D90393">
        <w:tab/>
        <w:t>KMSKeyProv Response: This response provides new key material to the user and optionally, a new TrK.</w:t>
      </w:r>
    </w:p>
    <w:p w:rsidR="00B93CA2" w:rsidRPr="00D90393" w:rsidRDefault="00B93CA2" w:rsidP="00B93CA2">
      <w:pPr>
        <w:pStyle w:val="B2"/>
      </w:pPr>
      <w:r w:rsidRPr="00D90393">
        <w:t>c)</w:t>
      </w:r>
      <w:r w:rsidRPr="00D90393">
        <w:tab/>
        <w:t>KMSCertCache Response: This response contains new or updated home KMS certificates and/or external KMS certificates required by the user for communications with external security domains.</w:t>
      </w:r>
    </w:p>
    <w:p w:rsidR="00B93CA2" w:rsidRPr="00D90393" w:rsidRDefault="00B93CA2" w:rsidP="00B93CA2">
      <w:r w:rsidRPr="00D90393">
        <w:t>The procedure for the provisioning of identity-specific key material when the HTTP proxy is not used between the KMS and the KMS client is as described in Figure 5.3.3-2.</w:t>
      </w:r>
    </w:p>
    <w:p w:rsidR="00B93CA2" w:rsidRPr="00D90393" w:rsidRDefault="00B93CA2" w:rsidP="00CC252A">
      <w:pPr>
        <w:pStyle w:val="TH"/>
      </w:pPr>
      <w:r w:rsidRPr="00D90393">
        <w:object w:dxaOrig="8856" w:dyaOrig="2760">
          <v:shape id="_x0000_i1027" type="#_x0000_t75" style="width:442.5pt;height:138pt" o:ole="">
            <v:imagedata r:id="rId17" o:title=""/>
          </v:shape>
          <o:OLEObject Type="Embed" ProgID="Visio.Drawing.15" ShapeID="_x0000_i1027" DrawAspect="Content" ObjectID="_1675148211" r:id="rId18"/>
        </w:object>
      </w:r>
    </w:p>
    <w:p w:rsidR="00B93CA2" w:rsidRPr="00D90393" w:rsidRDefault="00B93CA2" w:rsidP="00B93CA2">
      <w:pPr>
        <w:pStyle w:val="TF"/>
      </w:pPr>
      <w:r w:rsidRPr="00D90393">
        <w:t>Figure 5.3.3-2: Provisioning of key material without a proxy</w:t>
      </w:r>
    </w:p>
    <w:p w:rsidR="00CC252A" w:rsidRPr="00D90393" w:rsidRDefault="00CC252A" w:rsidP="00B93CA2"/>
    <w:p w:rsidR="00B93CA2" w:rsidRPr="00D90393" w:rsidRDefault="00B93CA2" w:rsidP="00B93CA2">
      <w:r w:rsidRPr="00D90393">
        <w:t xml:space="preserve">The procedure in Figure 5.3.3-2 is now described step-by-step: </w:t>
      </w:r>
    </w:p>
    <w:p w:rsidR="00B93CA2" w:rsidRPr="00D90393" w:rsidRDefault="00B93CA2" w:rsidP="00B93CA2">
      <w:pPr>
        <w:pStyle w:val="B10"/>
      </w:pPr>
      <w:r w:rsidRPr="00D90393">
        <w:t>0)</w:t>
      </w:r>
      <w:r w:rsidRPr="00D90393">
        <w:tab/>
        <w:t>The key management client establishes a direct HTTPS connection to the KMS. The following message flow is within this secure connection.</w:t>
      </w:r>
    </w:p>
    <w:p w:rsidR="00B93CA2" w:rsidRPr="00D90393" w:rsidRDefault="00B93CA2" w:rsidP="00B93CA2">
      <w:pPr>
        <w:pStyle w:val="B10"/>
      </w:pPr>
      <w:r w:rsidRPr="00D90393">
        <w:t>1)</w:t>
      </w:r>
      <w:r w:rsidRPr="00D90393">
        <w:tab/>
        <w:t>The key management client makes a request to the KMS. The same requests can be made as defined above with a proxy.</w:t>
      </w:r>
    </w:p>
    <w:p w:rsidR="00B93CA2" w:rsidRPr="00D90393" w:rsidRDefault="00B93CA2" w:rsidP="00B93CA2">
      <w:pPr>
        <w:pStyle w:val="B10"/>
      </w:pPr>
      <w:r w:rsidRPr="00D90393">
        <w:t>2)</w:t>
      </w:r>
      <w:r w:rsidRPr="00D90393">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rsidR="00B93CA2" w:rsidRPr="00D90393" w:rsidRDefault="00B93CA2" w:rsidP="00B93CA2">
      <w:r w:rsidRPr="00D90393">
        <w:t>As a result of this procedure, the key management client has securely obtained key material for use within the MC system.</w:t>
      </w:r>
    </w:p>
    <w:p w:rsidR="00B93CA2" w:rsidRPr="00D90393" w:rsidRDefault="00B93CA2" w:rsidP="00B93CA2">
      <w:r w:rsidRPr="00D90393">
        <w:t>[TS 24.484, clause 4.2.1]</w:t>
      </w:r>
    </w:p>
    <w:p w:rsidR="00B93CA2" w:rsidRPr="00D90393" w:rsidRDefault="00B93CA2" w:rsidP="00B93CA2">
      <w:r w:rsidRPr="00D90393">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rsidR="00B93CA2" w:rsidRPr="00D90393" w:rsidRDefault="00B93CA2" w:rsidP="00B93CA2">
      <w:r w:rsidRPr="00D90393">
        <w:t>In order to obtain access to MC services the UE needs to obtain configuration data either online via the network or offline using some external device (e.g. a laptop). As part of the bootstrap process the MC UE needs to discover either:</w:t>
      </w:r>
    </w:p>
    <w:p w:rsidR="00B93CA2" w:rsidRPr="00D90393" w:rsidRDefault="00B93CA2" w:rsidP="00B93CA2">
      <w:pPr>
        <w:pStyle w:val="B10"/>
      </w:pPr>
      <w:r w:rsidRPr="00D90393">
        <w:t>1.</w:t>
      </w:r>
      <w:r w:rsidRPr="00D90393">
        <w:tab/>
        <w:t xml:space="preserve">the online configuration management server in the network that configures the MCS UE initial configuration MO </w:t>
      </w:r>
      <w:r w:rsidRPr="00D90393">
        <w:rPr>
          <w:rFonts w:eastAsia="SimSun"/>
          <w:lang w:eastAsia="zh-CN"/>
        </w:rPr>
        <w:t xml:space="preserve">and the default MCS user profile </w:t>
      </w:r>
      <w:r w:rsidRPr="00D90393">
        <w:t>configuration</w:t>
      </w:r>
      <w:r w:rsidRPr="00D90393">
        <w:rPr>
          <w:rFonts w:eastAsia="SimSun"/>
          <w:lang w:eastAsia="zh-CN"/>
        </w:rPr>
        <w:t xml:space="preserve"> MO(s)</w:t>
      </w:r>
      <w:r w:rsidRPr="00D90393">
        <w:t>, then the MC UE:</w:t>
      </w:r>
    </w:p>
    <w:p w:rsidR="00B93CA2" w:rsidRPr="00D90393" w:rsidRDefault="00B93CA2" w:rsidP="00B93CA2">
      <w:pPr>
        <w:pStyle w:val="B2"/>
      </w:pPr>
      <w:r w:rsidRPr="00D90393">
        <w:lastRenderedPageBreak/>
        <w:t>a)</w:t>
      </w:r>
      <w:r w:rsidRPr="00D90393">
        <w:tab/>
        <w:t>using the URI of the configuration management server obtained from the MCS UE initial configuration MO, obtains for each MCS that is enabled:</w:t>
      </w:r>
    </w:p>
    <w:p w:rsidR="00B93CA2" w:rsidRPr="00D90393" w:rsidRDefault="00B93CA2" w:rsidP="00B93CA2">
      <w:pPr>
        <w:pStyle w:val="B3"/>
      </w:pPr>
      <w:r w:rsidRPr="00D90393">
        <w:t>-</w:t>
      </w:r>
      <w:r w:rsidRPr="00D90393">
        <w:tab/>
        <w:t>the appropriateMCS UE configuration document;</w:t>
      </w:r>
    </w:p>
    <w:p w:rsidR="00B93CA2" w:rsidRPr="00D90393" w:rsidRDefault="00B93CA2" w:rsidP="00B93CA2">
      <w:pPr>
        <w:pStyle w:val="B3"/>
      </w:pPr>
      <w:r w:rsidRPr="00D90393">
        <w:t>-</w:t>
      </w:r>
      <w:r w:rsidRPr="00D90393">
        <w:tab/>
        <w:t>the appropriateMCS user profile configuration document; and</w:t>
      </w:r>
    </w:p>
    <w:p w:rsidR="00B93CA2" w:rsidRPr="00D90393" w:rsidRDefault="00B93CA2" w:rsidP="00B93CA2">
      <w:pPr>
        <w:pStyle w:val="B3"/>
      </w:pPr>
      <w:r w:rsidRPr="00D90393">
        <w:t>-</w:t>
      </w:r>
      <w:r w:rsidRPr="00D90393">
        <w:tab/>
        <w:t>the appropriateMC service configuration document; and</w:t>
      </w:r>
    </w:p>
    <w:p w:rsidR="00B93CA2" w:rsidRPr="00D90393" w:rsidRDefault="00B93CA2" w:rsidP="00B93CA2">
      <w:pPr>
        <w:pStyle w:val="B2"/>
      </w:pPr>
      <w:r w:rsidRPr="00D90393">
        <w:t>b)</w:t>
      </w:r>
      <w:r w:rsidRPr="00D90393">
        <w:tab/>
        <w:t>using the URI of the group management server obtained from the MCS UE initial configuration MO obtain the MCS group document; or</w:t>
      </w:r>
    </w:p>
    <w:p w:rsidR="00B93CA2" w:rsidRPr="00D90393" w:rsidRDefault="00B93CA2" w:rsidP="00B93CA2">
      <w:pPr>
        <w:pStyle w:val="B10"/>
      </w:pPr>
      <w:r w:rsidRPr="00D90393">
        <w:t>2.</w:t>
      </w:r>
      <w:r w:rsidRPr="00D90393">
        <w:tab/>
        <w:t>the:</w:t>
      </w:r>
    </w:p>
    <w:p w:rsidR="00B93CA2" w:rsidRPr="00D90393" w:rsidRDefault="00B93CA2" w:rsidP="00B93CA2">
      <w:pPr>
        <w:pStyle w:val="B2"/>
      </w:pPr>
      <w:r w:rsidRPr="00D90393">
        <w:t>a)</w:t>
      </w:r>
      <w:r w:rsidRPr="00D90393">
        <w:tab/>
        <w:t>offline configuration management server on the external device that configures the MC UE with the:</w:t>
      </w:r>
    </w:p>
    <w:p w:rsidR="00B93CA2" w:rsidRPr="00D90393" w:rsidRDefault="00B93CA2" w:rsidP="00B93CA2">
      <w:pPr>
        <w:pStyle w:val="B3"/>
      </w:pPr>
      <w:r w:rsidRPr="00D90393">
        <w:t>-</w:t>
      </w:r>
      <w:r w:rsidRPr="00D90393">
        <w:tab/>
        <w:t>MCS UE initial configuration MO;</w:t>
      </w:r>
    </w:p>
    <w:p w:rsidR="00B93CA2" w:rsidRPr="00D90393" w:rsidRDefault="00B93CA2" w:rsidP="00B93CA2">
      <w:pPr>
        <w:pStyle w:val="B3"/>
      </w:pPr>
      <w:r w:rsidRPr="00D90393">
        <w:t>-</w:t>
      </w:r>
      <w:r w:rsidRPr="00D90393">
        <w:tab/>
        <w:t>appropriate MCS UE configuration MO(s);</w:t>
      </w:r>
    </w:p>
    <w:p w:rsidR="00B93CA2" w:rsidRPr="00D90393" w:rsidRDefault="00B93CA2" w:rsidP="00B93CA2">
      <w:pPr>
        <w:pStyle w:val="B3"/>
      </w:pPr>
      <w:r w:rsidRPr="00D90393">
        <w:t>-</w:t>
      </w:r>
      <w:r w:rsidRPr="00D90393">
        <w:tab/>
        <w:t>appropriate MCS user profile MO(s); and</w:t>
      </w:r>
    </w:p>
    <w:p w:rsidR="00B93CA2" w:rsidRPr="00D90393" w:rsidRDefault="00B93CA2" w:rsidP="00B93CA2">
      <w:pPr>
        <w:pStyle w:val="B3"/>
      </w:pPr>
      <w:r w:rsidRPr="00D90393">
        <w:t>-</w:t>
      </w:r>
      <w:r w:rsidRPr="00D90393">
        <w:tab/>
        <w:t>appropriate MCS service configuration MO(s); and</w:t>
      </w:r>
    </w:p>
    <w:p w:rsidR="00B93CA2" w:rsidRPr="00D90393" w:rsidRDefault="00B93CA2" w:rsidP="00B93CA2">
      <w:pPr>
        <w:pStyle w:val="B2"/>
      </w:pPr>
      <w:r w:rsidRPr="00D90393">
        <w:t>b)</w:t>
      </w:r>
      <w:r w:rsidRPr="00D90393">
        <w:tab/>
        <w:t>offline group management server on the external device that configures the MC UE with the MCS group MO.</w:t>
      </w:r>
    </w:p>
    <w:p w:rsidR="00B93CA2" w:rsidRPr="00D90393" w:rsidRDefault="00B93CA2" w:rsidP="00B93CA2">
      <w:r w:rsidRPr="00D90393">
        <w:rPr>
          <w:rFonts w:eastAsia="SimSun"/>
          <w:lang w:eastAsia="zh-CN"/>
        </w:rPr>
        <w:t xml:space="preserve">The mechanism to </w:t>
      </w:r>
      <w:r w:rsidRPr="00D90393">
        <w:t xml:space="preserve">discover the online or offline configuration management server </w:t>
      </w:r>
      <w:r w:rsidRPr="00D90393">
        <w:rPr>
          <w:rFonts w:eastAsia="SimSun"/>
          <w:lang w:eastAsia="zh-CN"/>
        </w:rPr>
        <w:t>is dependent on the protocol used to manage and configure the MO and is out of scope of the present document.</w:t>
      </w:r>
    </w:p>
    <w:p w:rsidR="00B93CA2" w:rsidRPr="00D90393" w:rsidRDefault="00B93CA2" w:rsidP="00B93CA2">
      <w:pPr>
        <w:rPr>
          <w:rFonts w:eastAsia="SimSun"/>
          <w:lang w:eastAsia="zh-CN"/>
        </w:rPr>
      </w:pPr>
      <w:r w:rsidRPr="00D90393">
        <w:t>[TS 24.484, clause 4.2.2.1]</w:t>
      </w:r>
    </w:p>
    <w:p w:rsidR="00B93CA2" w:rsidRPr="00D90393" w:rsidRDefault="00B93CA2" w:rsidP="00B93CA2">
      <w:r w:rsidRPr="00D90393">
        <w:t>The format of the MCS UE initial configuration MO downloaded to the MC UE during online configuration is defined in 3GPP TS 24.483 [4].</w:t>
      </w:r>
    </w:p>
    <w:p w:rsidR="00B93CA2" w:rsidRPr="00D90393" w:rsidRDefault="00B93CA2" w:rsidP="00B93CA2">
      <w:r w:rsidRPr="00D90393">
        <w:t>The format of the MCS group document downloaded to the MC UE during online configuration is defined in 3GPP TS 24.481 [5].</w:t>
      </w:r>
    </w:p>
    <w:p w:rsidR="00B93CA2" w:rsidRPr="00D90393" w:rsidRDefault="00B93CA2" w:rsidP="00B93CA2">
      <w:r w:rsidRPr="00D90393">
        <w:t xml:space="preserve">Figure 4.2.2-1 shows the </w:t>
      </w:r>
      <w:r w:rsidRPr="00D90393">
        <w:rPr>
          <w:rFonts w:eastAsia="SimSun"/>
          <w:lang w:eastAsia="zh-CN"/>
        </w:rPr>
        <w:t xml:space="preserve">MCPTT UE online configuration </w:t>
      </w:r>
      <w:r w:rsidRPr="00D90393">
        <w:t>time sequence</w:t>
      </w:r>
      <w:r w:rsidRPr="00D90393">
        <w:rPr>
          <w:rFonts w:eastAsia="SimSun"/>
          <w:lang w:eastAsia="zh-CN"/>
        </w:rPr>
        <w:t>.</w:t>
      </w:r>
      <w:r w:rsidRPr="00D90393">
        <w:t xml:space="preserve"> </w:t>
      </w:r>
    </w:p>
    <w:p w:rsidR="00B93CA2" w:rsidRPr="00D90393" w:rsidRDefault="00B93CA2" w:rsidP="00B93CA2">
      <w:pPr>
        <w:pStyle w:val="TH"/>
        <w:rPr>
          <w:rFonts w:eastAsia="Malgun Gothic"/>
          <w:lang w:eastAsia="ko-KR"/>
        </w:rPr>
      </w:pPr>
      <w:r w:rsidRPr="00D90393">
        <w:rPr>
          <w:lang w:eastAsia="x-none"/>
        </w:rPr>
        <w:object w:dxaOrig="5592" w:dyaOrig="5460">
          <v:shape id="_x0000_i1028" type="#_x0000_t75" style="width:279.75pt;height:273pt" o:ole="">
            <v:imagedata r:id="rId19" o:title=""/>
          </v:shape>
          <o:OLEObject Type="Embed" ProgID="Visio.Drawing.11" ShapeID="_x0000_i1028" DrawAspect="Content" ObjectID="_1675148212" r:id="rId20"/>
        </w:object>
      </w:r>
    </w:p>
    <w:p w:rsidR="00B93CA2" w:rsidRPr="00D90393" w:rsidRDefault="00B93CA2" w:rsidP="00B93CA2">
      <w:pPr>
        <w:pStyle w:val="TF"/>
      </w:pPr>
      <w:r w:rsidRPr="00D90393">
        <w:t>Figure 4.2.2-1 MC UE online configuration time sequence</w:t>
      </w:r>
    </w:p>
    <w:p w:rsidR="00CC252A" w:rsidRPr="00D90393" w:rsidRDefault="00CC252A" w:rsidP="00B93CA2">
      <w:pPr>
        <w:rPr>
          <w:rFonts w:eastAsia="SimSun"/>
          <w:lang w:eastAsia="zh-CN"/>
        </w:rPr>
      </w:pPr>
    </w:p>
    <w:p w:rsidR="00B93CA2" w:rsidRPr="00D90393" w:rsidRDefault="00B93CA2" w:rsidP="00B93CA2">
      <w:pPr>
        <w:rPr>
          <w:rFonts w:eastAsia="SimSun"/>
          <w:lang w:eastAsia="zh-CN"/>
        </w:rPr>
      </w:pPr>
      <w:r w:rsidRPr="00D90393">
        <w:rPr>
          <w:rFonts w:eastAsia="SimSun"/>
          <w:lang w:eastAsia="zh-CN"/>
        </w:rPr>
        <w:t xml:space="preserve">If the MCS UE initial configuration MO has changed from the version stored in the MC UE, the updated MC UE initial configuration MO is downloaded to the MCPTT UE. </w:t>
      </w:r>
    </w:p>
    <w:p w:rsidR="00B93CA2" w:rsidRPr="00D90393" w:rsidRDefault="00B93CA2" w:rsidP="00B93CA2">
      <w:pPr>
        <w:rPr>
          <w:rFonts w:eastAsia="SimSun"/>
          <w:lang w:eastAsia="zh-CN"/>
        </w:rPr>
      </w:pPr>
      <w:r w:rsidRPr="00D90393">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rsidR="00B93CA2" w:rsidRPr="00D90393" w:rsidRDefault="00B93CA2" w:rsidP="00B93CA2">
      <w:pPr>
        <w:pStyle w:val="NO"/>
        <w:rPr>
          <w:rFonts w:eastAsia="SimSun"/>
          <w:lang w:eastAsia="zh-CN"/>
        </w:rPr>
      </w:pPr>
      <w:r w:rsidRPr="00D90393">
        <w:rPr>
          <w:rFonts w:eastAsia="SimSun"/>
          <w:lang w:eastAsia="zh-CN"/>
        </w:rPr>
        <w:t>NOTE</w:t>
      </w:r>
      <w:r w:rsidRPr="00D90393">
        <w:t> 1</w:t>
      </w:r>
      <w:r w:rsidRPr="00D90393">
        <w:rPr>
          <w:rFonts w:eastAsia="SimSun"/>
          <w:lang w:eastAsia="zh-CN"/>
        </w:rPr>
        <w:t>:</w:t>
      </w:r>
      <w:r w:rsidRPr="00D90393">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B93CA2" w:rsidRPr="00D90393" w:rsidRDefault="00B93CA2" w:rsidP="00B93CA2">
      <w:r w:rsidRPr="00D90393">
        <w:rPr>
          <w:rFonts w:eastAsia="SimSun"/>
          <w:lang w:eastAsia="zh-CN"/>
        </w:rPr>
        <w:t xml:space="preserve">The MC UE contacts the identity management server using the HTTPS URI stored in the MCS UE initial configuration MO and performs MC User authentication as specified in </w:t>
      </w:r>
      <w:r w:rsidRPr="00D90393">
        <w:t>3GPP TS 24.482 [6].</w:t>
      </w:r>
    </w:p>
    <w:p w:rsidR="00B93CA2" w:rsidRPr="00D90393" w:rsidRDefault="00B93CA2" w:rsidP="00B93CA2">
      <w:r w:rsidRPr="00D90393">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rsidR="00B93CA2" w:rsidRPr="00D90393" w:rsidRDefault="00B93CA2" w:rsidP="00B93CA2">
      <w:pPr>
        <w:pStyle w:val="NO"/>
        <w:rPr>
          <w:rFonts w:eastAsia="SimSun"/>
          <w:lang w:eastAsia="zh-CN"/>
        </w:rPr>
      </w:pPr>
      <w:r w:rsidRPr="00D90393">
        <w:t>NOTE 2:</w:t>
      </w:r>
      <w:r w:rsidRPr="00D90393">
        <w:tab/>
        <w:t xml:space="preserve">The MC UE can be notified of changes to an configuration documents at any time while using the MCS. </w:t>
      </w:r>
    </w:p>
    <w:p w:rsidR="00B93CA2" w:rsidRPr="00D90393" w:rsidRDefault="00B93CA2" w:rsidP="00B93CA2">
      <w:r w:rsidRPr="00D90393">
        <w:t>[TS 24.484, clause 6.2.2]</w:t>
      </w:r>
    </w:p>
    <w:p w:rsidR="00B93CA2" w:rsidRPr="00D90393" w:rsidRDefault="00B93CA2" w:rsidP="00B93CA2">
      <w:r w:rsidRPr="00D90393">
        <w:t>The CMC shall send the HTTP request over TLS connection as specified for the HTTP client in the UE in annex A of 3GPP TS 24.482 [6].</w:t>
      </w:r>
    </w:p>
    <w:p w:rsidR="00B93CA2" w:rsidRPr="00D90393" w:rsidRDefault="00B93CA2" w:rsidP="00B93CA2">
      <w:r w:rsidRPr="00D90393">
        <w:t>[TS 24.484, clause 6.3.1.1]</w:t>
      </w:r>
    </w:p>
    <w:p w:rsidR="00B93CA2" w:rsidRPr="00D90393" w:rsidRDefault="00B93CA2" w:rsidP="00B93CA2">
      <w:r w:rsidRPr="00D90393">
        <w:t>A CMC shall support subclause 6.1.1 "</w:t>
      </w:r>
      <w:r w:rsidRPr="00D90393">
        <w:rPr>
          <w:i/>
        </w:rPr>
        <w:t>Document Management</w:t>
      </w:r>
      <w:r w:rsidRPr="00D90393">
        <w:t>" of OMA OMA-TS-XDM_Core-V2_1 [2] and subclause 6.3.13.2.2 for subscribing to configuration management documents.</w:t>
      </w:r>
    </w:p>
    <w:p w:rsidR="00B93CA2" w:rsidRPr="00D90393" w:rsidRDefault="00B93CA2" w:rsidP="00B93CA2">
      <w:r w:rsidRPr="00D90393">
        <w:t>[TS 24.484, clause 6.3.3.2.1]</w:t>
      </w:r>
    </w:p>
    <w:p w:rsidR="00B93CA2" w:rsidRPr="00D90393" w:rsidRDefault="00B93CA2" w:rsidP="00B93CA2">
      <w:r w:rsidRPr="00D90393">
        <w:t>In order to retrieve a configuration management document, a GC shall send an HTTP GET request with the Request URI that references the document to be updated to the network according to procedures specified in IETF RFC 4825 [14] "</w:t>
      </w:r>
      <w:r w:rsidRPr="00D90393">
        <w:rPr>
          <w:i/>
        </w:rPr>
        <w:t>Retrieve a Document</w:t>
      </w:r>
      <w:r w:rsidRPr="00D90393">
        <w:t>".</w:t>
      </w:r>
    </w:p>
    <w:p w:rsidR="00B93CA2" w:rsidRPr="00D90393" w:rsidRDefault="00B93CA2" w:rsidP="00B93CA2">
      <w:r w:rsidRPr="00D90393">
        <w:t>[TS 24.484, clause 6.3.3.2.2]</w:t>
      </w:r>
    </w:p>
    <w:p w:rsidR="00B93CA2" w:rsidRPr="00D90393" w:rsidRDefault="00B93CA2" w:rsidP="00B93CA2">
      <w:r w:rsidRPr="00D90393">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rsidR="00B93CA2" w:rsidRPr="00D90393" w:rsidRDefault="00B93CA2" w:rsidP="00B93CA2">
      <w:r w:rsidRPr="00D90393">
        <w:t>Subclause 7.5 specifies which configuration management documents can be retrieved from the CMS over the CSC-4 reference point.</w:t>
      </w:r>
    </w:p>
    <w:p w:rsidR="00B93CA2" w:rsidRPr="00D90393" w:rsidRDefault="00B93CA2" w:rsidP="00B93CA2">
      <w:r w:rsidRPr="00D90393">
        <w:t>[TS 24.484, clause 6.3.13.2.1]</w:t>
      </w:r>
    </w:p>
    <w:p w:rsidR="00B93CA2" w:rsidRPr="00D90393" w:rsidRDefault="00B93CA2" w:rsidP="00B93CA2">
      <w:r w:rsidRPr="00D90393">
        <w:t>This procedure enables the CMC to subscribe to notification of changes of one or more configuration management documents defined.</w:t>
      </w:r>
    </w:p>
    <w:p w:rsidR="00B93CA2" w:rsidRPr="00D90393" w:rsidRDefault="00B93CA2" w:rsidP="00B93CA2">
      <w:r w:rsidRPr="00D90393">
        <w:t>This procedure enables the MCS server to subscribe to notification of changes of the MCPTT service configuration document.</w:t>
      </w:r>
    </w:p>
    <w:p w:rsidR="00B93CA2" w:rsidRPr="00D90393" w:rsidRDefault="00B93CA2" w:rsidP="00B93CA2">
      <w:r w:rsidRPr="00D90393">
        <w:t>[TS 24.484, clause 6.3.13.2.2]</w:t>
      </w:r>
    </w:p>
    <w:p w:rsidR="00B93CA2" w:rsidRPr="00D90393" w:rsidRDefault="00B93CA2" w:rsidP="00B93CA2">
      <w:r w:rsidRPr="00D90393">
        <w:t>In order to subscribe to Configuration management</w:t>
      </w:r>
      <w:r w:rsidRPr="00D90393">
        <w:rPr>
          <w:lang w:eastAsia="ko-KR"/>
        </w:rPr>
        <w:t xml:space="preserve"> document</w:t>
      </w:r>
      <w:r w:rsidRPr="00D90393">
        <w:t>, a CMC shall send an initial SIP SUBSCRIBE request to the network according to the UE originating procedures specified in 3GPP TS 24.229 [22] and IETF RFC 5875 [11]. In the initial SIP SUBSCRIBE request, the CMC:</w:t>
      </w:r>
    </w:p>
    <w:p w:rsidR="00B93CA2" w:rsidRPr="00D90393" w:rsidRDefault="00B93CA2" w:rsidP="00B93CA2">
      <w:pPr>
        <w:pStyle w:val="B10"/>
      </w:pPr>
      <w:r w:rsidRPr="00D90393">
        <w:lastRenderedPageBreak/>
        <w:t>…</w:t>
      </w:r>
    </w:p>
    <w:p w:rsidR="00B93CA2" w:rsidRPr="00D90393" w:rsidRDefault="00B93CA2" w:rsidP="00B93CA2">
      <w:pPr>
        <w:pStyle w:val="B10"/>
      </w:pPr>
      <w:r w:rsidRPr="00D90393">
        <w:t>b)</w:t>
      </w:r>
      <w:r w:rsidRPr="00D90393">
        <w:tab/>
        <w:t>if subscription to multiple documents simultaneously using the subscription proxy function is used:</w:t>
      </w:r>
    </w:p>
    <w:p w:rsidR="00B93CA2" w:rsidRPr="00D90393" w:rsidRDefault="00B93CA2" w:rsidP="00B93CA2">
      <w:pPr>
        <w:pStyle w:val="B2"/>
      </w:pPr>
      <w:r w:rsidRPr="00D90393">
        <w:rPr>
          <w:rFonts w:eastAsia="SimSun"/>
        </w:rPr>
        <w:t>1)</w:t>
      </w:r>
      <w:r w:rsidRPr="00D90393">
        <w:rPr>
          <w:rFonts w:eastAsia="SimSun"/>
        </w:rPr>
        <w:tab/>
        <w:t>shall include an application/resource-lists+xml</w:t>
      </w:r>
      <w:r w:rsidRPr="00D90393">
        <w:t xml:space="preserve"> </w:t>
      </w:r>
      <w:r w:rsidRPr="00D90393">
        <w:rPr>
          <w:lang w:eastAsia="ko-KR"/>
        </w:rPr>
        <w:t xml:space="preserve">MIME body. In the </w:t>
      </w:r>
      <w:r w:rsidRPr="00D90393">
        <w:rPr>
          <w:rFonts w:eastAsia="SimSun"/>
        </w:rPr>
        <w:t>application/resource-lists+xml</w:t>
      </w:r>
      <w:r w:rsidRPr="00D90393">
        <w:t xml:space="preserve"> </w:t>
      </w:r>
      <w:r w:rsidRPr="00D90393">
        <w:rPr>
          <w:lang w:eastAsia="ko-KR"/>
        </w:rPr>
        <w:t xml:space="preserve">MIME body, the CMC </w:t>
      </w:r>
      <w:r w:rsidRPr="00D90393">
        <w:t>shall include one &lt;entry&gt; element for each document or element to be subscribed to, such that the "uri" attribute of the &lt;entry&gt; element contains a relative path reference:</w:t>
      </w:r>
    </w:p>
    <w:p w:rsidR="00B93CA2" w:rsidRPr="00D90393" w:rsidRDefault="00B93CA2" w:rsidP="00B93CA2">
      <w:pPr>
        <w:pStyle w:val="B3"/>
      </w:pPr>
      <w:r w:rsidRPr="00D90393">
        <w:t>A)</w:t>
      </w:r>
      <w:r w:rsidRPr="00D90393">
        <w:tab/>
        <w:t>with the base URI being equal to the "CMSXCAPRootURI" configured in the CMC as per 3GPP TS 24.483 [4]; and</w:t>
      </w:r>
    </w:p>
    <w:p w:rsidR="00B93CA2" w:rsidRPr="00D90393" w:rsidRDefault="00B93CA2" w:rsidP="00B93CA2">
      <w:pPr>
        <w:pStyle w:val="B3"/>
      </w:pPr>
      <w:r w:rsidRPr="00D90393">
        <w:t>B)</w:t>
      </w:r>
      <w:r w:rsidRPr="00D90393">
        <w:tab/>
        <w:t xml:space="preserve">with the "auid" parameter set to the appropriate application usage identifying a </w:t>
      </w:r>
      <w:r w:rsidRPr="00D90393">
        <w:rPr>
          <w:rFonts w:eastAsia="SimSun"/>
        </w:rPr>
        <w:t>configuration management document</w:t>
      </w:r>
      <w:r w:rsidRPr="00D90393">
        <w:t>;</w:t>
      </w:r>
    </w:p>
    <w:p w:rsidR="00B93CA2" w:rsidRPr="00D90393" w:rsidRDefault="00B93CA2" w:rsidP="00B93CA2">
      <w:pPr>
        <w:pStyle w:val="B2"/>
      </w:pPr>
      <w:r w:rsidRPr="00D90393">
        <w:t>2)</w:t>
      </w:r>
      <w:r w:rsidRPr="00D90393">
        <w:tab/>
        <w:t>shall set the Request-URI to the configured public service identity for performing subscription proxy function of the CMS;</w:t>
      </w:r>
    </w:p>
    <w:p w:rsidR="00B93CA2" w:rsidRPr="00D90393" w:rsidRDefault="00B93CA2" w:rsidP="00B93CA2">
      <w:pPr>
        <w:pStyle w:val="B10"/>
      </w:pPr>
      <w:r w:rsidRPr="00D90393">
        <w:rPr>
          <w:rFonts w:eastAsia="SimSun"/>
        </w:rPr>
        <w:t>c)</w:t>
      </w:r>
      <w:r w:rsidRPr="00D90393">
        <w:rPr>
          <w:rFonts w:eastAsia="SimSun"/>
        </w:rPr>
        <w:tab/>
      </w:r>
      <w:r w:rsidRPr="00D90393">
        <w:t xml:space="preserve">shall include </w:t>
      </w:r>
      <w:r w:rsidRPr="00D90393">
        <w:rPr>
          <w:rFonts w:eastAsia="SimSun"/>
        </w:rPr>
        <w:t xml:space="preserve">an </w:t>
      </w:r>
      <w:r w:rsidRPr="00D90393">
        <w:t>application/vnd.3gpp.mcptt-info+xml MIME body with the &lt;mcptt-access-token&gt; element set to the value of the access token received during authentication procedure as described in 3GPP TS 24.482 [6];</w:t>
      </w:r>
    </w:p>
    <w:p w:rsidR="00B93CA2" w:rsidRPr="00D90393" w:rsidRDefault="00B93CA2" w:rsidP="00B93CA2">
      <w:pPr>
        <w:pStyle w:val="B10"/>
      </w:pPr>
      <w:r w:rsidRPr="00D90393">
        <w:t>d)</w:t>
      </w:r>
      <w:r w:rsidRPr="00D90393">
        <w:tab/>
        <w:t>if identity hiding is required:</w:t>
      </w:r>
    </w:p>
    <w:p w:rsidR="00B93CA2" w:rsidRPr="00D90393" w:rsidRDefault="00B93CA2" w:rsidP="00B93CA2">
      <w:pPr>
        <w:pStyle w:val="B2"/>
      </w:pPr>
      <w:r w:rsidRPr="00D90393">
        <w:t>1)</w:t>
      </w:r>
      <w:r w:rsidRPr="00D90393">
        <w:tab/>
        <w:t xml:space="preserve">shall perform the confidentiality protection procedures and integrity protection procedures defined in 3GPP TS 24.379 [9] for MCPTT client on </w:t>
      </w:r>
      <w:r w:rsidRPr="00D90393">
        <w:rPr>
          <w:lang w:eastAsia="ko-KR"/>
        </w:rPr>
        <w:t>the application/</w:t>
      </w:r>
      <w:r w:rsidRPr="00D90393">
        <w:t xml:space="preserve">vnd.3gpp.mcptt-info+xml </w:t>
      </w:r>
      <w:r w:rsidRPr="00D90393">
        <w:rPr>
          <w:lang w:eastAsia="ko-KR"/>
        </w:rPr>
        <w:t xml:space="preserve">MIME body and on the </w:t>
      </w:r>
      <w:r w:rsidRPr="00D90393">
        <w:rPr>
          <w:rFonts w:eastAsia="SimSun"/>
        </w:rPr>
        <w:t>application/resource-lists+xml</w:t>
      </w:r>
      <w:r w:rsidRPr="00D90393">
        <w:t xml:space="preserve"> </w:t>
      </w:r>
      <w:r w:rsidRPr="00D90393">
        <w:rPr>
          <w:lang w:eastAsia="ko-KR"/>
        </w:rPr>
        <w:t>MIME body</w:t>
      </w:r>
      <w:r w:rsidRPr="00D90393">
        <w:t>; and</w:t>
      </w:r>
    </w:p>
    <w:p w:rsidR="00B93CA2" w:rsidRPr="00D90393" w:rsidRDefault="00B93CA2" w:rsidP="00B93CA2">
      <w:pPr>
        <w:pStyle w:val="B2"/>
      </w:pPr>
      <w:r w:rsidRPr="00D90393">
        <w:t>2)</w:t>
      </w:r>
      <w:r w:rsidRPr="00D90393">
        <w:tab/>
        <w:t>shall include an application/mikey MIME body with the CSK as specified in 3GPP TS 24.379 [9];</w:t>
      </w:r>
    </w:p>
    <w:p w:rsidR="00B93CA2" w:rsidRPr="00D90393" w:rsidRDefault="00B93CA2" w:rsidP="00B93CA2">
      <w:pPr>
        <w:pStyle w:val="B10"/>
      </w:pPr>
      <w:r w:rsidRPr="00D90393">
        <w:t>e)</w:t>
      </w:r>
      <w:r w:rsidRPr="00D90393">
        <w:tab/>
        <w:t>shall include the ICSI value "urn:urn-7:3gpp-service.ims.icsi.mcptt" (coded as specified in 3GPP TS 24.229 [22]), in a P-Preferred-Service header field according to IETF RFC 6050 [23]; and</w:t>
      </w:r>
    </w:p>
    <w:p w:rsidR="00B93CA2" w:rsidRPr="00D90393" w:rsidRDefault="00B93CA2" w:rsidP="00B93CA2">
      <w:pPr>
        <w:pStyle w:val="B10"/>
      </w:pPr>
      <w:r w:rsidRPr="00D90393">
        <w:t>f)</w:t>
      </w:r>
      <w:r w:rsidRPr="00D90393">
        <w:tab/>
        <w:t xml:space="preserve">shall include the </w:t>
      </w:r>
      <w:r w:rsidRPr="00D90393">
        <w:rPr>
          <w:rFonts w:eastAsia="SimSun"/>
          <w:lang w:eastAsia="zh-CN"/>
        </w:rPr>
        <w:t>g.3gpp.icsi-ref</w:t>
      </w:r>
      <w:r w:rsidRPr="00D90393">
        <w:t xml:space="preserve"> media feature tag containing the value of "urn:urn-7:3gpp-service.ims.icsi.mcptt" in the Contact header field.</w:t>
      </w:r>
    </w:p>
    <w:p w:rsidR="00B93CA2" w:rsidRPr="00D90393" w:rsidRDefault="00B93CA2" w:rsidP="00B93CA2">
      <w:r w:rsidRPr="00D90393">
        <w:t>Upon receiving a SIP NOTIFY request associated with a subscription created as result of the sent initial SIP SUBSCRIBE request:</w:t>
      </w:r>
    </w:p>
    <w:p w:rsidR="00B93CA2" w:rsidRPr="00D90393" w:rsidRDefault="00B93CA2" w:rsidP="00B93CA2">
      <w:pPr>
        <w:pStyle w:val="B10"/>
      </w:pPr>
      <w:r w:rsidRPr="00D90393">
        <w:t>1)</w:t>
      </w:r>
      <w:r w:rsidRPr="00D90393">
        <w:tab/>
        <w:t>if identity hiding is required, the CMC shall perform the confidentiality protection procedures and integrity protection procedures defined in 3GPP TS 24.379 [9] for MC client; and</w:t>
      </w:r>
    </w:p>
    <w:p w:rsidR="00B93CA2" w:rsidRPr="00D90393" w:rsidRDefault="00B93CA2" w:rsidP="00B93CA2">
      <w:pPr>
        <w:pStyle w:val="B10"/>
      </w:pPr>
      <w:r w:rsidRPr="00D90393">
        <w:t>2)</w:t>
      </w:r>
      <w:r w:rsidRPr="00D90393">
        <w:tab/>
        <w:t>shall handle the SIP NOTIFY request according to IETF RFC 5875 [11].</w:t>
      </w:r>
    </w:p>
    <w:p w:rsidR="00B93CA2" w:rsidRPr="00D90393" w:rsidRDefault="00B93CA2" w:rsidP="00B93CA2">
      <w:r w:rsidRPr="00D90393">
        <w:t>In order to re-subscribe to notification of changes of a modified list of one or more configuration management</w:t>
      </w:r>
      <w:r w:rsidRPr="00D90393">
        <w:rPr>
          <w:lang w:eastAsia="ko-KR"/>
        </w:rPr>
        <w:t xml:space="preserve"> documents;</w:t>
      </w:r>
      <w:r w:rsidRPr="00D90393">
        <w:t xml:space="preserve"> a CMC shall send a SIP re-SUBSCRIBE request to the network according to the UE originating procedures specified in 3GPP TS 24.229 [22] and IETF RFC 5875 [11]. In the SIP re-SUBSCRIBE request, the CMC: </w:t>
      </w:r>
    </w:p>
    <w:p w:rsidR="00B93CA2" w:rsidRPr="00D90393" w:rsidRDefault="00B93CA2" w:rsidP="00B93CA2">
      <w:pPr>
        <w:pStyle w:val="B10"/>
      </w:pPr>
      <w:r w:rsidRPr="00D90393">
        <w:t>a)</w:t>
      </w:r>
      <w:r w:rsidRPr="00D90393">
        <w:tab/>
        <w:t>if direct subscription is used, shall set the Request URI to a SIP URI containing:</w:t>
      </w:r>
    </w:p>
    <w:p w:rsidR="00B93CA2" w:rsidRPr="00D90393" w:rsidRDefault="00B93CA2" w:rsidP="00B93CA2">
      <w:pPr>
        <w:pStyle w:val="B2"/>
      </w:pPr>
      <w:r w:rsidRPr="00D90393">
        <w:t>1)</w:t>
      </w:r>
      <w:r w:rsidRPr="00D90393">
        <w:tab/>
        <w:t>the base URI being equal to the "CMSXCAPRootURI" configured in the CMC as per 3GPP TS 24.483 [4]; and</w:t>
      </w:r>
    </w:p>
    <w:p w:rsidR="00B93CA2" w:rsidRPr="00D90393" w:rsidRDefault="00B93CA2" w:rsidP="00B93CA2">
      <w:pPr>
        <w:pStyle w:val="B2"/>
      </w:pPr>
      <w:r w:rsidRPr="00D90393">
        <w:t>2)</w:t>
      </w:r>
      <w:r w:rsidRPr="00D90393">
        <w:tab/>
        <w:t xml:space="preserve">the "auid" parameter set to the appropriate application usage identifying a </w:t>
      </w:r>
      <w:r w:rsidRPr="00D90393">
        <w:rPr>
          <w:rFonts w:eastAsia="SimSun"/>
        </w:rPr>
        <w:t xml:space="preserve">configuration management document as described in </w:t>
      </w:r>
      <w:r w:rsidRPr="00D90393">
        <w:t>clause 7;</w:t>
      </w:r>
    </w:p>
    <w:p w:rsidR="00B93CA2" w:rsidRPr="00D90393" w:rsidRDefault="00B93CA2" w:rsidP="00B93CA2">
      <w:pPr>
        <w:pStyle w:val="B10"/>
      </w:pPr>
      <w:r w:rsidRPr="00D90393">
        <w:t>b)</w:t>
      </w:r>
      <w:r w:rsidRPr="00D90393">
        <w:tab/>
        <w:t>if subscription to multiple documents simultaneously using the subscription proxy function is used:</w:t>
      </w:r>
    </w:p>
    <w:p w:rsidR="00B93CA2" w:rsidRPr="00D90393" w:rsidRDefault="00B93CA2" w:rsidP="00B93CA2">
      <w:pPr>
        <w:pStyle w:val="B2"/>
      </w:pPr>
      <w:r w:rsidRPr="00D90393">
        <w:rPr>
          <w:rFonts w:eastAsia="SimSun"/>
        </w:rPr>
        <w:t>1)</w:t>
      </w:r>
      <w:r w:rsidRPr="00D90393">
        <w:rPr>
          <w:rFonts w:eastAsia="SimSun"/>
        </w:rPr>
        <w:tab/>
        <w:t>shall include an application/resource-lists+xml</w:t>
      </w:r>
      <w:r w:rsidRPr="00D90393">
        <w:t xml:space="preserve"> </w:t>
      </w:r>
      <w:r w:rsidRPr="00D90393">
        <w:rPr>
          <w:lang w:eastAsia="ko-KR"/>
        </w:rPr>
        <w:t xml:space="preserve">MIME body. In the </w:t>
      </w:r>
      <w:r w:rsidRPr="00D90393">
        <w:rPr>
          <w:rFonts w:eastAsia="SimSun"/>
        </w:rPr>
        <w:t>application/resource-lists+xml</w:t>
      </w:r>
      <w:r w:rsidRPr="00D90393">
        <w:t xml:space="preserve"> </w:t>
      </w:r>
      <w:r w:rsidRPr="00D90393">
        <w:rPr>
          <w:lang w:eastAsia="ko-KR"/>
        </w:rPr>
        <w:t xml:space="preserve">MIME body, the CMC </w:t>
      </w:r>
      <w:r w:rsidRPr="00D90393">
        <w:t>shall include one &lt;entry&gt; element for each document or element to be subscribed to, such that the "uri" attribute of the &lt;entry&gt; element contains a relative path reference:</w:t>
      </w:r>
    </w:p>
    <w:p w:rsidR="00B93CA2" w:rsidRPr="00D90393" w:rsidRDefault="00B93CA2" w:rsidP="00B93CA2">
      <w:pPr>
        <w:pStyle w:val="B3"/>
      </w:pPr>
      <w:r w:rsidRPr="00D90393">
        <w:t>A)</w:t>
      </w:r>
      <w:r w:rsidRPr="00D90393">
        <w:tab/>
        <w:t>with the base URI being equal to the "CMSXCAPRootURI" configured in the CMC as per 3GPP TS 24.483 [4]; and</w:t>
      </w:r>
    </w:p>
    <w:p w:rsidR="00B93CA2" w:rsidRPr="00D90393" w:rsidRDefault="00B93CA2" w:rsidP="00B93CA2">
      <w:pPr>
        <w:pStyle w:val="B3"/>
      </w:pPr>
      <w:r w:rsidRPr="00D90393">
        <w:t>B)</w:t>
      </w:r>
      <w:r w:rsidRPr="00D90393">
        <w:tab/>
        <w:t xml:space="preserve">with the "auid" parameter set to the appropriate application usage identifying a </w:t>
      </w:r>
      <w:r w:rsidRPr="00D90393">
        <w:rPr>
          <w:rFonts w:eastAsia="SimSun"/>
        </w:rPr>
        <w:t>configuration management document as described in clause</w:t>
      </w:r>
      <w:r w:rsidRPr="00D90393">
        <w:t> </w:t>
      </w:r>
      <w:r w:rsidRPr="00D90393">
        <w:rPr>
          <w:rFonts w:eastAsia="SimSun"/>
        </w:rPr>
        <w:t>7</w:t>
      </w:r>
      <w:r w:rsidRPr="00D90393">
        <w:t>;</w:t>
      </w:r>
    </w:p>
    <w:p w:rsidR="00B93CA2" w:rsidRPr="00D90393" w:rsidRDefault="00B93CA2" w:rsidP="00B93CA2">
      <w:pPr>
        <w:pStyle w:val="B10"/>
      </w:pPr>
      <w:r w:rsidRPr="00D90393">
        <w:lastRenderedPageBreak/>
        <w:t>c)</w:t>
      </w:r>
      <w:r w:rsidRPr="00D90393">
        <w:tab/>
        <w:t xml:space="preserve">if identity hiding is required, shall perform the confidentiality protection procedures and integrity protection procedures defined in 3GPP TS 24.379 [9] for MC client on </w:t>
      </w:r>
      <w:r w:rsidRPr="00D90393">
        <w:rPr>
          <w:lang w:eastAsia="ko-KR"/>
        </w:rPr>
        <w:t>the application/</w:t>
      </w:r>
      <w:r w:rsidRPr="00D90393">
        <w:t xml:space="preserve">vnd.3gpp.mcptt-info+xml </w:t>
      </w:r>
      <w:r w:rsidRPr="00D90393">
        <w:rPr>
          <w:lang w:eastAsia="ko-KR"/>
        </w:rPr>
        <w:t xml:space="preserve">MIME body and on the </w:t>
      </w:r>
      <w:r w:rsidRPr="00D90393">
        <w:rPr>
          <w:rFonts w:eastAsia="SimSun"/>
        </w:rPr>
        <w:t>application/resource-lists+xml</w:t>
      </w:r>
      <w:r w:rsidRPr="00D90393">
        <w:t xml:space="preserve"> </w:t>
      </w:r>
      <w:r w:rsidRPr="00D90393">
        <w:rPr>
          <w:lang w:eastAsia="ko-KR"/>
        </w:rPr>
        <w:t>MIME body using the CSK included in the initial SIP SUBSCRIBE request</w:t>
      </w:r>
      <w:r w:rsidRPr="00D90393">
        <w:t>; and</w:t>
      </w:r>
    </w:p>
    <w:p w:rsidR="00B93CA2" w:rsidRPr="00D90393" w:rsidRDefault="00B93CA2" w:rsidP="00B93CA2">
      <w:pPr>
        <w:pStyle w:val="B10"/>
      </w:pPr>
      <w:r w:rsidRPr="00D90393">
        <w:t>d)</w:t>
      </w:r>
      <w:r w:rsidRPr="00D90393">
        <w:tab/>
        <w:t xml:space="preserve">shall include the </w:t>
      </w:r>
      <w:r w:rsidRPr="00D90393">
        <w:rPr>
          <w:rFonts w:eastAsia="SimSun"/>
          <w:lang w:eastAsia="zh-CN"/>
        </w:rPr>
        <w:t>g.3gpp.icsi-ref</w:t>
      </w:r>
      <w:r w:rsidRPr="00D90393">
        <w:t xml:space="preserve"> media feature tag containing the value of "urn:urn-7:3gpp-service.ims.icsi.mcptt" in the Contact header field.</w:t>
      </w:r>
    </w:p>
    <w:p w:rsidR="00B93CA2" w:rsidRPr="00D90393" w:rsidRDefault="00B93CA2" w:rsidP="00B93CA2">
      <w:r w:rsidRPr="00D90393">
        <w:t>[TS 24.481, clauses 6.2.2.2]</w:t>
      </w:r>
    </w:p>
    <w:p w:rsidR="00B93CA2" w:rsidRPr="00D90393" w:rsidRDefault="00B93CA2" w:rsidP="00B93CA2">
      <w:pPr>
        <w:rPr>
          <w:lang w:eastAsia="x-none"/>
        </w:rPr>
      </w:pPr>
      <w:r w:rsidRPr="00D90393">
        <w:rPr>
          <w:lang w:eastAsia="x-none"/>
        </w:rPr>
        <w:t xml:space="preserve">In order to address an existing group document defining a group ID known by GC, the GC shall set the Request-URI of an HTTP request to a XCAP URI identifying a </w:t>
      </w:r>
      <w:r w:rsidRPr="00D90393">
        <w:rPr>
          <w:rFonts w:eastAsia="SimSun"/>
        </w:rPr>
        <w:t>group document addressed by a group ID as described in subclause</w:t>
      </w:r>
      <w:r w:rsidRPr="00D90393">
        <w:t> </w:t>
      </w:r>
      <w:r w:rsidRPr="00D90393">
        <w:rPr>
          <w:rFonts w:eastAsia="SimSun"/>
        </w:rPr>
        <w:t>7.2.10.2</w:t>
      </w:r>
      <w:r w:rsidRPr="00D90393">
        <w:rPr>
          <w:lang w:eastAsia="x-none"/>
        </w:rPr>
        <w:t>, where the group ID is set to the group ID known by GC and where the XCAP root URI is the XCAP root URI configured in the GC.</w:t>
      </w:r>
    </w:p>
    <w:p w:rsidR="00B93CA2" w:rsidRPr="00D90393" w:rsidRDefault="00B93CA2" w:rsidP="00B93CA2">
      <w:pPr>
        <w:rPr>
          <w:lang w:eastAsia="x-none"/>
        </w:rPr>
      </w:pPr>
      <w:r w:rsidRPr="00D90393">
        <w:t>[TS 24.481, clauses 6.2.3]</w:t>
      </w:r>
    </w:p>
    <w:p w:rsidR="00B93CA2" w:rsidRPr="00D90393" w:rsidRDefault="00B93CA2" w:rsidP="00B93CA2">
      <w:pPr>
        <w:rPr>
          <w:lang w:eastAsia="x-none"/>
        </w:rPr>
      </w:pPr>
      <w:r w:rsidRPr="00D90393">
        <w:rPr>
          <w:lang w:eastAsia="x-none"/>
        </w:rPr>
        <w:t>The GMC shall send the HTTP request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[10].</w:t>
      </w:r>
    </w:p>
    <w:p w:rsidR="00B93CA2" w:rsidRPr="00D90393" w:rsidRDefault="00B93CA2" w:rsidP="00B93CA2">
      <w:r w:rsidRPr="00D90393">
        <w:t>The GMC shall perform the procedures in subclause 6.2.2 specified for GC.</w:t>
      </w:r>
    </w:p>
    <w:p w:rsidR="00B93CA2" w:rsidRPr="00D90393" w:rsidRDefault="00B93CA2" w:rsidP="00B93CA2">
      <w:r w:rsidRPr="00D90393">
        <w:t>[TS 24.481, clauses 6.3.3.2.1]</w:t>
      </w:r>
    </w:p>
    <w:p w:rsidR="00B93CA2" w:rsidRPr="00D90393" w:rsidRDefault="00B93CA2" w:rsidP="00B93CA2">
      <w:r w:rsidRPr="00D90393">
        <w:t>In order to retrieve a group document, a GC shall send an HTTP GET request with the Request URI that references the document to be retrieved to the network according to procedures specified in IETF RFC 4825 [22] "</w:t>
      </w:r>
      <w:r w:rsidRPr="00D90393">
        <w:rPr>
          <w:i/>
        </w:rPr>
        <w:t>Fetch a Document</w:t>
      </w:r>
      <w:r w:rsidRPr="00D90393">
        <w:t>".</w:t>
      </w:r>
    </w:p>
    <w:p w:rsidR="00B93CA2" w:rsidRPr="00D90393" w:rsidRDefault="00B93CA2" w:rsidP="00B93CA2">
      <w:r w:rsidRPr="00D90393">
        <w:t>[TS 24.481, clauses 6.3.3.2.2]</w:t>
      </w:r>
    </w:p>
    <w:p w:rsidR="00B93CA2" w:rsidRPr="00D90393" w:rsidRDefault="00B93CA2" w:rsidP="00B93CA2">
      <w:r w:rsidRPr="00D90393">
        <w:t>In order to retrieve a group document, a GMC shall perform the procedures in subclause 6.3.3.2.1 specified for GC.</w:t>
      </w:r>
    </w:p>
    <w:p w:rsidR="00B93CA2" w:rsidRPr="00D90393" w:rsidRDefault="00B93CA2" w:rsidP="00B93CA2">
      <w:r w:rsidRPr="00D90393">
        <w:t>[TS 24.481, clauses 6.3.13.2.1]</w:t>
      </w:r>
    </w:p>
    <w:p w:rsidR="00B93CA2" w:rsidRPr="00D90393" w:rsidRDefault="00B93CA2" w:rsidP="00B93CA2">
      <w:r w:rsidRPr="00D90393">
        <w:t>In order to subscribe to notification of changes of:</w:t>
      </w:r>
    </w:p>
    <w:p w:rsidR="00B93CA2" w:rsidRPr="00D90393" w:rsidRDefault="00B93CA2" w:rsidP="00B93CA2">
      <w:pPr>
        <w:pStyle w:val="B10"/>
        <w:rPr>
          <w:lang w:eastAsia="ko-KR"/>
        </w:rPr>
      </w:pPr>
      <w:r w:rsidRPr="00D90393">
        <w:t>a)</w:t>
      </w:r>
      <w:r w:rsidRPr="00D90393">
        <w:tab/>
        <w:t>one or more MCData group</w:t>
      </w:r>
      <w:r w:rsidRPr="00D90393">
        <w:rPr>
          <w:lang w:eastAsia="ko-KR"/>
        </w:rPr>
        <w:t xml:space="preserve"> documents of MCData groups identified by MCData group IDs;</w:t>
      </w:r>
    </w:p>
    <w:p w:rsidR="00B93CA2" w:rsidRPr="00D90393" w:rsidRDefault="00B93CA2" w:rsidP="00B93CA2">
      <w:pPr>
        <w:pStyle w:val="B10"/>
      </w:pPr>
      <w:r w:rsidRPr="00D90393">
        <w:rPr>
          <w:lang w:eastAsia="ko-KR"/>
        </w:rPr>
        <w:t>…</w:t>
      </w:r>
    </w:p>
    <w:p w:rsidR="00B93CA2" w:rsidRPr="00D90393" w:rsidRDefault="00B93CA2" w:rsidP="00B93CA2">
      <w:r w:rsidRPr="00D90393">
        <w:t>a GMC shall send an initial SIP SUBSCRIBE request to the network according to the UE originating procedures specified in 3GPP TS 24.229 [12] and IETF RFC 5875 [13]. In the initial SIP SUBSCRIBE request, the GMC:</w:t>
      </w:r>
    </w:p>
    <w:p w:rsidR="00B93CA2" w:rsidRPr="00D90393" w:rsidRDefault="00B93CA2" w:rsidP="00B93CA2">
      <w:pPr>
        <w:pStyle w:val="B10"/>
      </w:pPr>
      <w:r w:rsidRPr="00D90393">
        <w:rPr>
          <w:rFonts w:eastAsia="SimSun"/>
        </w:rPr>
        <w:t>a)</w:t>
      </w:r>
      <w:r w:rsidRPr="00D90393">
        <w:rPr>
          <w:rFonts w:eastAsia="SimSun"/>
        </w:rPr>
        <w:tab/>
        <w:t>shall include an application/resource-lists+xml</w:t>
      </w:r>
      <w:r w:rsidRPr="00D90393">
        <w:t xml:space="preserve"> </w:t>
      </w:r>
      <w:r w:rsidRPr="00D90393">
        <w:rPr>
          <w:lang w:eastAsia="ko-KR"/>
        </w:rPr>
        <w:t xml:space="preserve">MIME body. In the </w:t>
      </w:r>
      <w:r w:rsidRPr="00D90393">
        <w:rPr>
          <w:rFonts w:eastAsia="SimSun"/>
        </w:rPr>
        <w:t>application/resource-lists+xml</w:t>
      </w:r>
      <w:r w:rsidRPr="00D90393">
        <w:t xml:space="preserve"> </w:t>
      </w:r>
      <w:r w:rsidRPr="00D90393">
        <w:rPr>
          <w:lang w:eastAsia="ko-KR"/>
        </w:rPr>
        <w:t xml:space="preserve">MIME body, the GMC </w:t>
      </w:r>
      <w:r w:rsidRPr="00D90393">
        <w:t>shall include one &lt;entry&gt; element for each document or element to be subscribed to, such that the "uri" attribute of the &lt;entry&gt; element:</w:t>
      </w:r>
    </w:p>
    <w:p w:rsidR="00B93CA2" w:rsidRPr="00D90393" w:rsidRDefault="00B93CA2" w:rsidP="00B93CA2">
      <w:pPr>
        <w:pStyle w:val="B2"/>
      </w:pPr>
      <w:r w:rsidRPr="00D90393">
        <w:t>1)</w:t>
      </w:r>
      <w:r w:rsidRPr="00D90393">
        <w:tab/>
        <w:t>contains a relative path reference:</w:t>
      </w:r>
    </w:p>
    <w:p w:rsidR="00B93CA2" w:rsidRPr="00D90393" w:rsidRDefault="00B93CA2" w:rsidP="00B93CA2">
      <w:pPr>
        <w:pStyle w:val="B3"/>
      </w:pPr>
      <w:r w:rsidRPr="00D90393">
        <w:t>A)</w:t>
      </w:r>
      <w:r w:rsidRPr="00D90393">
        <w:tab/>
        <w:t>with the base URI being equal to the XCAP root URI configured in the GMC; and</w:t>
      </w:r>
    </w:p>
    <w:p w:rsidR="00B93CA2" w:rsidRPr="00D90393" w:rsidRDefault="00B93CA2" w:rsidP="00B93CA2">
      <w:pPr>
        <w:pStyle w:val="B3"/>
      </w:pPr>
      <w:r w:rsidRPr="00D90393">
        <w:t>B)</w:t>
      </w:r>
      <w:r w:rsidRPr="00D90393">
        <w:tab/>
        <w:t xml:space="preserve">identifying a </w:t>
      </w:r>
      <w:r w:rsidRPr="00D90393">
        <w:rPr>
          <w:rFonts w:eastAsia="SimSun"/>
        </w:rPr>
        <w:t>group document addressed by a group ID as described in subclause</w:t>
      </w:r>
      <w:r w:rsidRPr="00D90393">
        <w:t> </w:t>
      </w:r>
      <w:r w:rsidRPr="00D90393">
        <w:rPr>
          <w:rFonts w:eastAsia="SimSun"/>
        </w:rPr>
        <w:t xml:space="preserve">7.2.10.2 </w:t>
      </w:r>
      <w:r w:rsidRPr="00D90393">
        <w:t>where the group ID is set to the MCData group ID; or</w:t>
      </w:r>
    </w:p>
    <w:p w:rsidR="00B93CA2" w:rsidRPr="00D90393" w:rsidRDefault="00B93CA2" w:rsidP="00B93CA2">
      <w:pPr>
        <w:pStyle w:val="B2"/>
      </w:pPr>
      <w:r w:rsidRPr="00D90393">
        <w:t>...</w:t>
      </w:r>
    </w:p>
    <w:p w:rsidR="00B93CA2" w:rsidRPr="00D90393" w:rsidRDefault="00B93CA2" w:rsidP="00B93CA2">
      <w:pPr>
        <w:pStyle w:val="B10"/>
      </w:pPr>
      <w:r w:rsidRPr="00D90393">
        <w:t>b)</w:t>
      </w:r>
      <w:r w:rsidRPr="00D90393">
        <w:tab/>
        <w:t>shall set the Request-URI to the configured public service identity for performing subscription proxy function of the GMS;</w:t>
      </w:r>
    </w:p>
    <w:p w:rsidR="00B93CA2" w:rsidRPr="00D90393" w:rsidRDefault="00B93CA2" w:rsidP="00B93CA2">
      <w:pPr>
        <w:pStyle w:val="B10"/>
      </w:pPr>
      <w:r w:rsidRPr="00D90393">
        <w:rPr>
          <w:rFonts w:eastAsia="SimSun"/>
        </w:rPr>
        <w:t>c)</w:t>
      </w:r>
      <w:r w:rsidRPr="00D90393">
        <w:rPr>
          <w:rFonts w:eastAsia="SimSun"/>
        </w:rPr>
        <w:tab/>
      </w:r>
      <w:r w:rsidRPr="00D90393">
        <w:t xml:space="preserve">shall include </w:t>
      </w:r>
      <w:r w:rsidRPr="00D90393">
        <w:rPr>
          <w:rFonts w:eastAsia="SimSun"/>
        </w:rPr>
        <w:t xml:space="preserve">an </w:t>
      </w:r>
      <w:r w:rsidRPr="00D90393">
        <w:rPr>
          <w:lang w:eastAsia="ko-KR"/>
        </w:rPr>
        <w:t>application/</w:t>
      </w:r>
      <w:r w:rsidRPr="00D90393">
        <w:t xml:space="preserve">vnd.3gpp.mcptt-info+xml </w:t>
      </w:r>
      <w:r w:rsidRPr="00D90393">
        <w:rPr>
          <w:lang w:eastAsia="ko-KR"/>
        </w:rPr>
        <w:t xml:space="preserve">MIME body with </w:t>
      </w:r>
      <w:r w:rsidRPr="00D90393">
        <w:t>the &lt;mcptt-access-token&gt; element set to the value of the access token received during authentication procedure as described in 3GPP TS 24.482 [49];</w:t>
      </w:r>
    </w:p>
    <w:p w:rsidR="00B93CA2" w:rsidRPr="00D90393" w:rsidRDefault="00B93CA2" w:rsidP="00B93CA2">
      <w:pPr>
        <w:pStyle w:val="B10"/>
      </w:pPr>
      <w:r w:rsidRPr="00D90393">
        <w:t>d)</w:t>
      </w:r>
      <w:r w:rsidRPr="00D90393">
        <w:tab/>
        <w:t>if identity hiding is required:</w:t>
      </w:r>
    </w:p>
    <w:p w:rsidR="00B93CA2" w:rsidRPr="00D90393" w:rsidRDefault="00B93CA2" w:rsidP="00B93CA2">
      <w:pPr>
        <w:pStyle w:val="B2"/>
      </w:pPr>
      <w:r w:rsidRPr="00D90393">
        <w:t>1)</w:t>
      </w:r>
      <w:r w:rsidRPr="00D90393">
        <w:tab/>
        <w:t xml:space="preserve">shall perform the confidentiality protection procedures and integrity protection procedures defined in 3GPP TS 24.379 [5] for MCPTT client on </w:t>
      </w:r>
      <w:r w:rsidRPr="00D90393">
        <w:rPr>
          <w:lang w:eastAsia="ko-KR"/>
        </w:rPr>
        <w:t>the application/</w:t>
      </w:r>
      <w:r w:rsidRPr="00D90393">
        <w:t xml:space="preserve">vnd.3gpp.mcptt-info+xml </w:t>
      </w:r>
      <w:r w:rsidRPr="00D90393">
        <w:rPr>
          <w:lang w:eastAsia="ko-KR"/>
        </w:rPr>
        <w:t xml:space="preserve">MIME body and on the </w:t>
      </w:r>
      <w:r w:rsidRPr="00D90393">
        <w:rPr>
          <w:rFonts w:eastAsia="SimSun"/>
        </w:rPr>
        <w:t>application/resource-lists+xml</w:t>
      </w:r>
      <w:r w:rsidRPr="00D90393">
        <w:t xml:space="preserve"> </w:t>
      </w:r>
      <w:r w:rsidRPr="00D90393">
        <w:rPr>
          <w:lang w:eastAsia="ko-KR"/>
        </w:rPr>
        <w:t>MIME body</w:t>
      </w:r>
      <w:r w:rsidRPr="00D90393">
        <w:t>; and</w:t>
      </w:r>
    </w:p>
    <w:p w:rsidR="00B93CA2" w:rsidRPr="00D90393" w:rsidRDefault="00B93CA2" w:rsidP="00B93CA2">
      <w:pPr>
        <w:pStyle w:val="B2"/>
      </w:pPr>
      <w:r w:rsidRPr="00D90393">
        <w:lastRenderedPageBreak/>
        <w:t>2)</w:t>
      </w:r>
      <w:r w:rsidRPr="00D90393">
        <w:tab/>
        <w:t>shall include an application/mikey MIME body with the CSK as specified in 3GPP TS 24.379 [5];</w:t>
      </w:r>
    </w:p>
    <w:p w:rsidR="00B93CA2" w:rsidRPr="00D90393" w:rsidRDefault="00B93CA2" w:rsidP="00B93CA2">
      <w:pPr>
        <w:pStyle w:val="B10"/>
      </w:pPr>
      <w:r w:rsidRPr="00D90393">
        <w:t>e)</w:t>
      </w:r>
      <w:r w:rsidRPr="00D90393">
        <w:tab/>
        <w:t>shall include the ICSI value "urn:urn-7:3gpp-service.ims.icsi.mcptt" (coded as specified in 3GPP TS 24.229 [12]), in a P-Preferred-Service header field according to IETF RFC 6050 [14]; and</w:t>
      </w:r>
    </w:p>
    <w:p w:rsidR="00B93CA2" w:rsidRPr="00D90393" w:rsidRDefault="00B93CA2" w:rsidP="00B93CA2">
      <w:pPr>
        <w:pStyle w:val="B10"/>
      </w:pPr>
      <w:r w:rsidRPr="00D90393">
        <w:t>f)</w:t>
      </w:r>
      <w:r w:rsidRPr="00D90393">
        <w:tab/>
        <w:t xml:space="preserve">shall include the </w:t>
      </w:r>
      <w:r w:rsidRPr="00D90393">
        <w:rPr>
          <w:rFonts w:eastAsia="SimSun"/>
          <w:lang w:eastAsia="zh-CN"/>
        </w:rPr>
        <w:t>g.3gpp.icsi-ref</w:t>
      </w:r>
      <w:r w:rsidRPr="00D90393">
        <w:t xml:space="preserve"> media feature tag containing the value of "urn:urn-7:3gpp-service.ims.icsi.mcptt" in the Contact header field.</w:t>
      </w:r>
    </w:p>
    <w:p w:rsidR="00B93CA2" w:rsidRPr="00D90393" w:rsidRDefault="00B93CA2" w:rsidP="00B93CA2">
      <w:r w:rsidRPr="00D90393">
        <w:t>Upon receiving a SIP NOTIFY request associated with a subscription created as result of the sent initial SIP SUBSCRIBE request:</w:t>
      </w:r>
    </w:p>
    <w:p w:rsidR="00B93CA2" w:rsidRPr="00D90393" w:rsidRDefault="00B93CA2" w:rsidP="00B93CA2">
      <w:pPr>
        <w:pStyle w:val="B10"/>
      </w:pPr>
      <w:r w:rsidRPr="00D90393">
        <w:t>1)</w:t>
      </w:r>
      <w:r w:rsidRPr="00D90393">
        <w:tab/>
        <w:t>if identity hiding is required, the GMC shall perform the confidentiality protection procedures and integrity protection procedures defined in 3GPP TS 24.379 [5] for MCPTT client; and</w:t>
      </w:r>
    </w:p>
    <w:p w:rsidR="00B93CA2" w:rsidRPr="00D90393" w:rsidRDefault="00B93CA2" w:rsidP="00B93CA2">
      <w:pPr>
        <w:pStyle w:val="B10"/>
      </w:pPr>
      <w:r w:rsidRPr="00D90393">
        <w:t>2)</w:t>
      </w:r>
      <w:r w:rsidRPr="00D90393">
        <w:tab/>
        <w:t>shall handle the SIP NOTIFY request according to IETF RFC 5875 [13].</w:t>
      </w:r>
    </w:p>
    <w:p w:rsidR="00B93CA2" w:rsidRPr="00D90393" w:rsidRDefault="00B93CA2" w:rsidP="00B93CA2">
      <w:r w:rsidRPr="00D90393">
        <w:t>[TS 24.282, clause 7.2.1]</w:t>
      </w:r>
    </w:p>
    <w:p w:rsidR="00B93CA2" w:rsidRPr="00D90393" w:rsidRDefault="00B93CA2" w:rsidP="00B93CA2">
      <w:r w:rsidRPr="00D90393">
        <w:t>When the MCData client performs SIP registration for service authorisation the MCData client shall perform the registration procedures as specified in 3GPP TS 24.229 [5].</w:t>
      </w:r>
    </w:p>
    <w:p w:rsidR="00B93CA2" w:rsidRPr="00D90393" w:rsidRDefault="00B93CA2" w:rsidP="00B93CA2">
      <w:r w:rsidRPr="00D90393">
        <w:t>The MCData client shall include the following media feature tags in the Contact header field of the SIP REGISTER request:</w:t>
      </w:r>
    </w:p>
    <w:p w:rsidR="00B93CA2" w:rsidRPr="00D90393" w:rsidRDefault="00B93CA2" w:rsidP="00B93CA2">
      <w:pPr>
        <w:pStyle w:val="B10"/>
      </w:pPr>
      <w:r w:rsidRPr="00D90393">
        <w:t>1)</w:t>
      </w:r>
      <w:r w:rsidRPr="00D90393">
        <w:tab/>
        <w:t xml:space="preserve">the </w:t>
      </w:r>
      <w:r w:rsidRPr="00D90393">
        <w:rPr>
          <w:rFonts w:eastAsia="SimSun"/>
          <w:lang w:eastAsia="zh-CN"/>
        </w:rPr>
        <w:t>g.3gpp.icsi-ref</w:t>
      </w:r>
      <w:r w:rsidRPr="00D90393">
        <w:t xml:space="preserve"> media feature tag containing the value of "urn:urn-7:3gpp-service.ims.icsi.mcdata";</w:t>
      </w:r>
    </w:p>
    <w:p w:rsidR="00B93CA2" w:rsidRPr="00D90393" w:rsidRDefault="00B93CA2" w:rsidP="00B93CA2">
      <w:pPr>
        <w:pStyle w:val="B10"/>
      </w:pPr>
      <w:r w:rsidRPr="00D90393">
        <w:t>2)</w:t>
      </w:r>
      <w:r w:rsidRPr="00D90393">
        <w:tab/>
        <w:t>if SDS is supported then:</w:t>
      </w:r>
    </w:p>
    <w:p w:rsidR="00B93CA2" w:rsidRPr="00D90393" w:rsidRDefault="00B93CA2" w:rsidP="00B93CA2">
      <w:pPr>
        <w:pStyle w:val="B2"/>
      </w:pPr>
      <w:r w:rsidRPr="00D90393">
        <w:t>a)</w:t>
      </w:r>
      <w:r w:rsidRPr="00D90393">
        <w:tab/>
        <w:t>the g.3gpp.mcdata.sds media feature tag; and</w:t>
      </w:r>
    </w:p>
    <w:p w:rsidR="00B93CA2" w:rsidRPr="00D90393" w:rsidRDefault="00B93CA2" w:rsidP="00B93CA2">
      <w:pPr>
        <w:pStyle w:val="B2"/>
      </w:pPr>
      <w:r w:rsidRPr="00D90393">
        <w:t>b)</w:t>
      </w:r>
      <w:r w:rsidRPr="00D90393">
        <w:tab/>
        <w:t xml:space="preserve">the </w:t>
      </w:r>
      <w:r w:rsidRPr="00D90393">
        <w:rPr>
          <w:rFonts w:eastAsia="SimSun"/>
          <w:lang w:eastAsia="zh-CN"/>
        </w:rPr>
        <w:t>g.3gpp.icsi-ref</w:t>
      </w:r>
      <w:r w:rsidRPr="00D90393">
        <w:t xml:space="preserve"> media feature tag containing the value of "urn:urn-7:3gpp-service.ims.icsi.mcdata.sds"; and</w:t>
      </w:r>
    </w:p>
    <w:p w:rsidR="00B93CA2" w:rsidRPr="00D90393" w:rsidRDefault="00B93CA2" w:rsidP="00B93CA2">
      <w:pPr>
        <w:pStyle w:val="B10"/>
      </w:pPr>
      <w:r w:rsidRPr="00D90393">
        <w:t>3)</w:t>
      </w:r>
      <w:r w:rsidRPr="00D90393">
        <w:tab/>
        <w:t>if FD service is supported then:</w:t>
      </w:r>
    </w:p>
    <w:p w:rsidR="00B93CA2" w:rsidRPr="00D90393" w:rsidRDefault="00B93CA2" w:rsidP="00B93CA2">
      <w:pPr>
        <w:pStyle w:val="B2"/>
      </w:pPr>
      <w:r w:rsidRPr="00D90393">
        <w:t>a)</w:t>
      </w:r>
      <w:r w:rsidRPr="00D90393">
        <w:tab/>
        <w:t>the g.3gpp.mcdata.fd media feature tag; and</w:t>
      </w:r>
    </w:p>
    <w:p w:rsidR="00B93CA2" w:rsidRPr="00D90393" w:rsidRDefault="00B93CA2" w:rsidP="00B93CA2">
      <w:pPr>
        <w:pStyle w:val="B2"/>
      </w:pPr>
      <w:r w:rsidRPr="00D90393">
        <w:t>b)</w:t>
      </w:r>
      <w:r w:rsidRPr="00D90393">
        <w:tab/>
        <w:t xml:space="preserve">the </w:t>
      </w:r>
      <w:r w:rsidRPr="00D90393">
        <w:rPr>
          <w:rFonts w:eastAsia="SimSun"/>
          <w:lang w:eastAsia="zh-CN"/>
        </w:rPr>
        <w:t>g.3gpp.icsi-ref</w:t>
      </w:r>
      <w:r w:rsidRPr="00D90393">
        <w:t xml:space="preserve"> media feature tag containing the value of "urn:urn-7:3gpp-service.ims.icsi.mcdata.fd".</w:t>
      </w:r>
    </w:p>
    <w:p w:rsidR="00B93CA2" w:rsidRPr="00D90393" w:rsidRDefault="00B93CA2" w:rsidP="00B93CA2">
      <w:pPr>
        <w:pStyle w:val="NO"/>
      </w:pPr>
      <w:r w:rsidRPr="00D90393">
        <w:rPr>
          <w:rFonts w:eastAsia="SimSun"/>
        </w:rPr>
        <w:t>NOTE 1:</w:t>
      </w:r>
      <w:r w:rsidRPr="00D90393">
        <w:rPr>
          <w:rFonts w:eastAsia="SimSun"/>
        </w:rPr>
        <w:tab/>
        <w:t xml:space="preserve">If the MCData client logs off from the MCData service but the MCData UE remains registered the MCData UE performs a re-registration </w:t>
      </w:r>
      <w:r w:rsidRPr="00D90393">
        <w:t xml:space="preserve">as specified in 3GPP TS 24.229 [5] without the supported g.3gpp.mcdata media feature tags and the </w:t>
      </w:r>
      <w:r w:rsidRPr="00D90393">
        <w:rPr>
          <w:rFonts w:eastAsia="SimSun"/>
          <w:lang w:eastAsia="zh-CN"/>
        </w:rPr>
        <w:t>g.3gpp.icsi-ref</w:t>
      </w:r>
      <w:r w:rsidRPr="00D90393">
        <w:t xml:space="preserve"> media feature tag containing the supported MCData service ICSIs in the Contact header field of the SIP REGISTER request.</w:t>
      </w:r>
    </w:p>
    <w:p w:rsidR="00B93CA2" w:rsidRPr="00D90393" w:rsidRDefault="00B93CA2" w:rsidP="00B93CA2">
      <w:r w:rsidRPr="00D90393">
        <w:t>If the MCData client, upon performing SIP registration:</w:t>
      </w:r>
    </w:p>
    <w:p w:rsidR="00B93CA2" w:rsidRPr="00D90393" w:rsidRDefault="00B93CA2" w:rsidP="00B93CA2">
      <w:pPr>
        <w:pStyle w:val="B10"/>
      </w:pPr>
      <w:r w:rsidRPr="00D90393">
        <w:t>1)</w:t>
      </w:r>
      <w:r w:rsidRPr="00D90393">
        <w:tab/>
        <w:t>has successfully finished the user authentication procedure as described in 3GPP TS 24.482 [24];</w:t>
      </w:r>
    </w:p>
    <w:p w:rsidR="00B93CA2" w:rsidRPr="00D90393" w:rsidRDefault="00B93CA2" w:rsidP="00B93CA2">
      <w:pPr>
        <w:pStyle w:val="B10"/>
      </w:pPr>
      <w:r w:rsidRPr="00D90393">
        <w:t>2)</w:t>
      </w:r>
      <w:r w:rsidRPr="00D90393">
        <w:tab/>
        <w:t>has available an access-token;</w:t>
      </w:r>
    </w:p>
    <w:p w:rsidR="00B93CA2" w:rsidRPr="00D90393" w:rsidRDefault="00B93CA2" w:rsidP="00B93CA2">
      <w:pPr>
        <w:pStyle w:val="B10"/>
      </w:pPr>
      <w:r w:rsidRPr="00D90393">
        <w:t>3)</w:t>
      </w:r>
      <w:r w:rsidRPr="00D90393">
        <w:tab/>
        <w:t>based on implementation decides to use SIP REGISTER for service authorization;</w:t>
      </w:r>
    </w:p>
    <w:p w:rsidR="00B93CA2" w:rsidRPr="00D90393" w:rsidRDefault="00B93CA2" w:rsidP="00B93CA2">
      <w:pPr>
        <w:pStyle w:val="B10"/>
      </w:pPr>
      <w:r w:rsidRPr="00D90393">
        <w:t>4)</w:t>
      </w:r>
      <w:r w:rsidRPr="00D90393">
        <w:tab/>
        <w:t>confidentiality protection is disabled as specified in subclause 6.5.2.3.1; and</w:t>
      </w:r>
    </w:p>
    <w:p w:rsidR="00B93CA2" w:rsidRPr="00D90393" w:rsidRDefault="00B93CA2" w:rsidP="00B93CA2">
      <w:pPr>
        <w:pStyle w:val="B10"/>
      </w:pPr>
      <w:r w:rsidRPr="00D90393">
        <w:t>5)</w:t>
      </w:r>
      <w:r w:rsidRPr="00D90393">
        <w:tab/>
        <w:t>integrity protection is disabled as specified in subclause 6.5.3.3.1;</w:t>
      </w:r>
    </w:p>
    <w:p w:rsidR="00B93CA2" w:rsidRPr="00D90393" w:rsidRDefault="00B93CA2" w:rsidP="00B93CA2">
      <w:r w:rsidRPr="00D90393">
        <w:t>then the MCData client shall include an application/vnd.3gpp.mcdata-info+xml MIME body as defined in Annex F.1 with the &lt;mcdata-access-token&gt; element set to the value of the access token received during the user authentication procedures, in the SIP REGISTER request.</w:t>
      </w:r>
    </w:p>
    <w:p w:rsidR="00B93CA2" w:rsidRPr="00D90393" w:rsidRDefault="00B93CA2" w:rsidP="00B93CA2">
      <w:pPr>
        <w:pStyle w:val="NO"/>
      </w:pPr>
      <w:r w:rsidRPr="00D90393">
        <w:t>NOTE 2:</w:t>
      </w:r>
      <w:r w:rsidRPr="00D90393">
        <w:tab/>
        <w:t>the access-token contains the MCData ID of the user.</w:t>
      </w:r>
    </w:p>
    <w:p w:rsidR="00B93CA2" w:rsidRPr="00D90393" w:rsidRDefault="00B93CA2" w:rsidP="00B93CA2">
      <w:r w:rsidRPr="00D90393">
        <w:t>If the MCData client, upon performing SIP registration:</w:t>
      </w:r>
    </w:p>
    <w:p w:rsidR="00B93CA2" w:rsidRPr="00D90393" w:rsidRDefault="00B93CA2" w:rsidP="00B93CA2">
      <w:pPr>
        <w:pStyle w:val="B10"/>
      </w:pPr>
      <w:r w:rsidRPr="00D90393">
        <w:t>1)</w:t>
      </w:r>
      <w:r w:rsidRPr="00D90393">
        <w:tab/>
        <w:t>has successfully finished the user authentication procedure as described in 3GPP TS 24.482 [24];</w:t>
      </w:r>
    </w:p>
    <w:p w:rsidR="00B93CA2" w:rsidRPr="00D90393" w:rsidRDefault="00B93CA2" w:rsidP="00B93CA2">
      <w:pPr>
        <w:pStyle w:val="B10"/>
      </w:pPr>
      <w:r w:rsidRPr="00D90393">
        <w:t>2)</w:t>
      </w:r>
      <w:r w:rsidRPr="00D90393">
        <w:tab/>
        <w:t>has an available access-token;</w:t>
      </w:r>
    </w:p>
    <w:p w:rsidR="00B93CA2" w:rsidRPr="00D90393" w:rsidRDefault="00B93CA2" w:rsidP="00B93CA2">
      <w:pPr>
        <w:pStyle w:val="B10"/>
      </w:pPr>
      <w:r w:rsidRPr="00D90393">
        <w:lastRenderedPageBreak/>
        <w:t>3)</w:t>
      </w:r>
      <w:r w:rsidRPr="00D90393">
        <w:tab/>
        <w:t>based on implementation decides to use SIP REGISTER for service authorization; and</w:t>
      </w:r>
    </w:p>
    <w:p w:rsidR="00B93CA2" w:rsidRPr="00D90393" w:rsidRDefault="00B93CA2" w:rsidP="00B93CA2">
      <w:pPr>
        <w:pStyle w:val="B10"/>
      </w:pPr>
      <w:r w:rsidRPr="00D90393">
        <w:t>4)</w:t>
      </w:r>
      <w:r w:rsidRPr="00D90393">
        <w:tab/>
        <w:t>either confidentiality protection is enabled as specified in subclause 6.5.2.3.1 or integrity protection is enabled as specified in subclause 6.5.3.3.1;</w:t>
      </w:r>
    </w:p>
    <w:p w:rsidR="00B93CA2" w:rsidRPr="00D90393" w:rsidRDefault="00B93CA2" w:rsidP="00B93CA2">
      <w:r w:rsidRPr="00D90393">
        <w:t>then the MCData client:</w:t>
      </w:r>
    </w:p>
    <w:p w:rsidR="00B93CA2" w:rsidRPr="00D90393" w:rsidRDefault="00B93CA2" w:rsidP="00B93CA2">
      <w:pPr>
        <w:pStyle w:val="B10"/>
      </w:pPr>
      <w:r w:rsidRPr="00D90393">
        <w:t>1)</w:t>
      </w:r>
      <w:r w:rsidRPr="00D90393">
        <w:tab/>
        <w:t>shall include an application/mikey MIME body with the CSK as MIKEY-SAKKE I_MESSAGE as specified in 3GPP TS 33.180 [26] in the body of the SIP REGISTER request;</w:t>
      </w:r>
    </w:p>
    <w:p w:rsidR="00B93CA2" w:rsidRPr="00D90393" w:rsidRDefault="00B93CA2" w:rsidP="00B93CA2">
      <w:pPr>
        <w:pStyle w:val="B10"/>
      </w:pPr>
      <w:r w:rsidRPr="00D90393">
        <w:t>2)</w:t>
      </w:r>
      <w:r w:rsidRPr="00D90393">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rsidR="00B93CA2" w:rsidRPr="00D90393" w:rsidRDefault="00B93CA2" w:rsidP="00B93CA2">
      <w:pPr>
        <w:pStyle w:val="B10"/>
      </w:pPr>
      <w:r w:rsidRPr="00D90393">
        <w:t>3)</w:t>
      </w:r>
      <w:r w:rsidRPr="00D90393">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rsidR="00B93CA2" w:rsidRPr="00D90393" w:rsidRDefault="00B93CA2" w:rsidP="00B93CA2">
      <w:pPr>
        <w:pStyle w:val="B10"/>
      </w:pPr>
      <w:r w:rsidRPr="00D90393">
        <w:t>4)</w:t>
      </w:r>
      <w:r w:rsidRPr="00D90393">
        <w:tab/>
        <w:t>if integrity protection is enabled as specified in subclause 6.5.3.3.1, shall use the CSK to integrity protect the application/vnd.3gpp.mcdata-info+xml MIME body by following the procedures in subclause 6.6.3.3.3.</w:t>
      </w:r>
    </w:p>
    <w:p w:rsidR="00B93CA2" w:rsidRPr="00D90393" w:rsidRDefault="00B93CA2" w:rsidP="00B93CA2">
      <w:r w:rsidRPr="00D90393">
        <w:t>[TS 24.282, clause 7.2.1A]</w:t>
      </w:r>
    </w:p>
    <w:p w:rsidR="00B93CA2" w:rsidRPr="00D90393" w:rsidRDefault="00B93CA2" w:rsidP="00B93CA2">
      <w:r w:rsidRPr="00D90393">
        <w:t>This procedure is only referenced from other procedures.</w:t>
      </w:r>
    </w:p>
    <w:p w:rsidR="00B93CA2" w:rsidRPr="00D90393" w:rsidRDefault="00B93CA2" w:rsidP="00B93CA2">
      <w:r w:rsidRPr="00D90393">
        <w:t>When populating the SIP PUBLISH request, the MCData client shall:</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 xml:space="preserve">public service identity identifying the participating MCData function serving </w:t>
      </w:r>
      <w:r w:rsidRPr="00D90393">
        <w:rPr>
          <w:rFonts w:eastAsia="SimSun"/>
        </w:rPr>
        <w:t>the MCData user;</w:t>
      </w:r>
    </w:p>
    <w:p w:rsidR="00B93CA2" w:rsidRPr="00D90393" w:rsidRDefault="00B93CA2" w:rsidP="00B93CA2">
      <w:pPr>
        <w:pStyle w:val="B10"/>
      </w:pPr>
      <w:r w:rsidRPr="00D90393">
        <w:t>2)</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3)</w:t>
      </w:r>
      <w:r w:rsidRPr="00D90393">
        <w:rPr>
          <w:rFonts w:eastAsia="SimSun"/>
        </w:rPr>
        <w:tab/>
        <w:t>shall set the Event header field to the "poc-settings" value; and</w:t>
      </w:r>
    </w:p>
    <w:p w:rsidR="00B93CA2" w:rsidRPr="00D90393" w:rsidRDefault="00B93CA2" w:rsidP="00B93CA2">
      <w:pPr>
        <w:pStyle w:val="B10"/>
        <w:rPr>
          <w:rFonts w:eastAsia="SimSun"/>
        </w:rPr>
      </w:pPr>
      <w:r w:rsidRPr="00D90393">
        <w:rPr>
          <w:rFonts w:eastAsia="SimSun"/>
        </w:rPr>
        <w:t>4)</w:t>
      </w:r>
      <w:r w:rsidRPr="00D90393">
        <w:rPr>
          <w:rFonts w:eastAsia="SimSun"/>
        </w:rPr>
        <w:tab/>
        <w:t xml:space="preserve">shall set the Expires header field according to IETF RFC 3903 [34], to 4294967295, if the MCData user </w:t>
      </w:r>
      <w:r w:rsidRPr="00D90393">
        <w:t xml:space="preserve">is not removing the </w:t>
      </w:r>
      <w:r w:rsidRPr="00D90393">
        <w:rPr>
          <w:rFonts w:eastAsia="SimSun"/>
        </w:rPr>
        <w:t>MCData service settings, otherwise to remove the MCData service settings the MCData client shall set the Expires header field to zero.</w:t>
      </w:r>
    </w:p>
    <w:p w:rsidR="00B93CA2" w:rsidRPr="00D90393" w:rsidRDefault="00B93CA2" w:rsidP="00B93CA2">
      <w:pPr>
        <w:pStyle w:val="NO"/>
        <w:rPr>
          <w:rFonts w:eastAsia="SimSun"/>
        </w:rPr>
      </w:pPr>
      <w:r w:rsidRPr="00D90393">
        <w:rPr>
          <w:rFonts w:eastAsia="SimSun"/>
        </w:rPr>
        <w:t>NOTE 1:</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NO"/>
        <w:rPr>
          <w:rFonts w:eastAsia="SimSun"/>
        </w:rPr>
      </w:pPr>
      <w:r w:rsidRPr="00D90393">
        <w:rPr>
          <w:rFonts w:eastAsia="SimSun"/>
        </w:rPr>
        <w:t>NOTE 2:</w:t>
      </w:r>
      <w:r w:rsidRPr="00D90393">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rsidR="00B93CA2" w:rsidRPr="00D90393" w:rsidRDefault="00B93CA2" w:rsidP="00B93CA2">
      <w:pPr>
        <w:pStyle w:val="NO"/>
        <w:rPr>
          <w:rFonts w:eastAsia="SimSun"/>
        </w:rPr>
      </w:pPr>
      <w:r w:rsidRPr="00D90393">
        <w:rPr>
          <w:rFonts w:eastAsia="SimSun"/>
        </w:rPr>
        <w:t>NOTE 3:</w:t>
      </w:r>
      <w:r w:rsidRPr="00D90393">
        <w:rPr>
          <w:rFonts w:eastAsia="SimSun"/>
        </w:rPr>
        <w:tab/>
        <w:t>Removing the MCData service settings by setting the Expires header field to zero, logs off the MCData client from the MCData service.</w:t>
      </w:r>
    </w:p>
    <w:p w:rsidR="00B93CA2" w:rsidRPr="00D90393" w:rsidRDefault="00B93CA2" w:rsidP="00B93CA2">
      <w:r w:rsidRPr="00D90393">
        <w:t>[TS 24.282, clause 7.2.2]</w:t>
      </w:r>
    </w:p>
    <w:p w:rsidR="00B93CA2" w:rsidRPr="00D90393" w:rsidRDefault="00B93CA2" w:rsidP="00B93CA2">
      <w:r w:rsidRPr="00D90393">
        <w:t>If based on implementation the MCData client decides to use SIP PUBLISH for MCData server settings to also perform service authorization and</w:t>
      </w:r>
    </w:p>
    <w:p w:rsidR="00B93CA2" w:rsidRPr="00D90393" w:rsidRDefault="00B93CA2" w:rsidP="00B93CA2">
      <w:pPr>
        <w:pStyle w:val="B10"/>
      </w:pPr>
      <w:r w:rsidRPr="00D90393">
        <w:t>1)</w:t>
      </w:r>
      <w:r w:rsidRPr="00D90393">
        <w:tab/>
        <w:t>has successfully finished the user authentication procedure as described in 3GPP TS 24.482 [24]; and</w:t>
      </w:r>
    </w:p>
    <w:p w:rsidR="00B93CA2" w:rsidRPr="00D90393" w:rsidRDefault="00B93CA2" w:rsidP="00B93CA2">
      <w:pPr>
        <w:pStyle w:val="B10"/>
      </w:pPr>
      <w:r w:rsidRPr="00D90393">
        <w:t>2)</w:t>
      </w:r>
      <w:r w:rsidRPr="00D90393">
        <w:tab/>
        <w:t>has available an access-token;</w:t>
      </w:r>
    </w:p>
    <w:p w:rsidR="00B93CA2" w:rsidRPr="00D90393" w:rsidRDefault="00B93CA2" w:rsidP="00B93CA2">
      <w:r w:rsidRPr="00D90393">
        <w:t>then the MCData client:</w:t>
      </w:r>
    </w:p>
    <w:p w:rsidR="00B93CA2" w:rsidRPr="00D90393" w:rsidRDefault="00B93CA2" w:rsidP="00B93CA2">
      <w:pPr>
        <w:pStyle w:val="B10"/>
      </w:pPr>
      <w:r w:rsidRPr="00D90393">
        <w:t>1)</w:t>
      </w:r>
      <w:r w:rsidRPr="00D90393">
        <w:tab/>
        <w:t>shall perform the procedures in subclause 7.2.1A;</w:t>
      </w:r>
    </w:p>
    <w:p w:rsidR="00B93CA2" w:rsidRPr="00D90393" w:rsidRDefault="00B93CA2" w:rsidP="00B93CA2">
      <w:pPr>
        <w:pStyle w:val="B10"/>
      </w:pPr>
      <w:r w:rsidRPr="00D90393">
        <w:t>2)</w:t>
      </w:r>
      <w:r w:rsidRPr="00D90393">
        <w:tab/>
        <w:t xml:space="preserve">if confidentiality protection is disabled as specified in subclause 6.5.2.3.1 and integrity protection is disabled, shall include in the body of the SIP PUBLISH request, an application/vnd.3gpp.mcdata-info+xml MIME body as </w:t>
      </w:r>
      <w:r w:rsidRPr="00D90393">
        <w:lastRenderedPageBreak/>
        <w:t>specified in Annex F.1 with the &lt;mcdata-access-token&gt; element set to the value of the access token received during the user authentication procedures;</w:t>
      </w:r>
    </w:p>
    <w:p w:rsidR="00B93CA2" w:rsidRPr="00D90393" w:rsidRDefault="00B93CA2" w:rsidP="00B93CA2">
      <w:pPr>
        <w:pStyle w:val="B10"/>
      </w:pPr>
      <w:r w:rsidRPr="00D90393">
        <w:t>3)</w:t>
      </w:r>
      <w:r w:rsidRPr="00D90393">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rsidR="00B93CA2" w:rsidRPr="00D90393" w:rsidRDefault="00B93CA2" w:rsidP="00B93CA2">
      <w:pPr>
        <w:pStyle w:val="B10"/>
      </w:pPr>
      <w:r w:rsidRPr="00D90393">
        <w:t>4)</w:t>
      </w:r>
      <w:r w:rsidRPr="00D90393">
        <w:tab/>
        <w:t>if confidentiality protection is enabled as specified in subclause 6.5.2.3.1, shall include in the body of the SIP PUBLISH request an application/vnd.3gpp.mcdata-info+xml MIME body with:</w:t>
      </w:r>
    </w:p>
    <w:p w:rsidR="00B93CA2" w:rsidRPr="00D90393" w:rsidRDefault="00B93CA2" w:rsidP="00B93CA2">
      <w:pPr>
        <w:pStyle w:val="B2"/>
      </w:pPr>
      <w:r w:rsidRPr="00D90393">
        <w:t>a)</w:t>
      </w:r>
      <w:r w:rsidRPr="00D90393">
        <w:tab/>
        <w:t>the &lt;mcdata-access-token&gt; element set to the received access-token encrypted using the CSK, as specified in subclause 6.5.2.3.3; and</w:t>
      </w:r>
    </w:p>
    <w:p w:rsidR="00B93CA2" w:rsidRPr="00D90393" w:rsidRDefault="00B93CA2" w:rsidP="00B93CA2">
      <w:pPr>
        <w:pStyle w:val="B2"/>
      </w:pPr>
      <w:r w:rsidRPr="00D90393">
        <w:t>b)</w:t>
      </w:r>
      <w:r w:rsidRPr="00D90393">
        <w:tab/>
        <w:t>the &lt;mcdata-client-id&gt; element set to the encrypted MCData client ID of the originating MCData client, as specified in subclause 6.5.2.3.3;</w:t>
      </w:r>
    </w:p>
    <w:p w:rsidR="00B93CA2" w:rsidRPr="00D90393" w:rsidRDefault="00B93CA2" w:rsidP="00B93CA2">
      <w:pPr>
        <w:pStyle w:val="B10"/>
      </w:pPr>
      <w:r w:rsidRPr="00D90393">
        <w:t>5)</w:t>
      </w:r>
      <w:r w:rsidRPr="00D90393">
        <w:tab/>
        <w:t>if confidentiality protection is disabled as specified in subclause 6.5.2.3.1, shall include in the body of the SIP PUBLISH request, an application/vnd.3gpp.mcdata-info+xml MIME body as specified in Annex F.1 with:</w:t>
      </w:r>
    </w:p>
    <w:p w:rsidR="00B93CA2" w:rsidRPr="00D90393" w:rsidRDefault="00B93CA2" w:rsidP="00B93CA2">
      <w:pPr>
        <w:pStyle w:val="B2"/>
      </w:pPr>
      <w:r w:rsidRPr="00D90393">
        <w:t>a)</w:t>
      </w:r>
      <w:r w:rsidRPr="00D90393">
        <w:tab/>
        <w:t>the &lt;mcdata-access-token&gt; element set to the value of the access token received during the user authentication procedures in the body of the SIP PUBLISH request; and</w:t>
      </w:r>
    </w:p>
    <w:p w:rsidR="00B93CA2" w:rsidRPr="00D90393" w:rsidRDefault="00B93CA2" w:rsidP="00B93CA2">
      <w:pPr>
        <w:pStyle w:val="B2"/>
        <w:rPr>
          <w:rFonts w:eastAsia="SimSun"/>
        </w:rPr>
      </w:pPr>
      <w:r w:rsidRPr="00D90393">
        <w:t>b)</w:t>
      </w:r>
      <w:r w:rsidRPr="00D90393">
        <w:tab/>
        <w:t>the &lt;mcdata-client-id&gt; element set to the value of the MCData client ID of the originating MCData client;</w:t>
      </w:r>
    </w:p>
    <w:p w:rsidR="00B93CA2" w:rsidRPr="00D90393" w:rsidRDefault="00B93CA2" w:rsidP="00B93CA2">
      <w:pPr>
        <w:pStyle w:val="B10"/>
        <w:rPr>
          <w:rFonts w:eastAsia="SimSun"/>
        </w:rPr>
      </w:pPr>
      <w:r w:rsidRPr="00D90393">
        <w:t>6)</w:t>
      </w:r>
      <w:r w:rsidRPr="00D90393">
        <w:tab/>
        <w:t xml:space="preserve">shall include </w:t>
      </w:r>
      <w:r w:rsidRPr="00D90393">
        <w:rPr>
          <w:rFonts w:eastAsia="SimSun"/>
        </w:rPr>
        <w:t xml:space="preserve">an application/poc-settings+xml MIME body </w:t>
      </w:r>
      <w:r w:rsidRPr="00D90393">
        <w:t>as defined</w:t>
      </w:r>
      <w:r w:rsidRPr="00D90393">
        <w:rPr>
          <w:rFonts w:eastAsia="SimSun"/>
        </w:rPr>
        <w:t xml:space="preserve"> in </w:t>
      </w:r>
      <w:r w:rsidRPr="00D90393">
        <w:t xml:space="preserve">3GPP TS 24.379 [10] </w:t>
      </w:r>
      <w:r w:rsidRPr="00D90393">
        <w:rPr>
          <w:rFonts w:eastAsia="SimSun"/>
        </w:rPr>
        <w:t>containing:</w:t>
      </w:r>
    </w:p>
    <w:p w:rsidR="00B93CA2" w:rsidRPr="00D90393" w:rsidRDefault="00B93CA2" w:rsidP="00B93CA2">
      <w:pPr>
        <w:pStyle w:val="B2"/>
        <w:rPr>
          <w:rFonts w:eastAsia="SimSun"/>
        </w:rPr>
      </w:pPr>
      <w:r w:rsidRPr="00D90393">
        <w:rPr>
          <w:rFonts w:eastAsia="SimSun"/>
        </w:rPr>
        <w:t>a)</w:t>
      </w:r>
      <w:r w:rsidRPr="00D90393">
        <w:rPr>
          <w:rFonts w:eastAsia="SimSun"/>
        </w:rPr>
        <w:tab/>
        <w:t xml:space="preserve">the </w:t>
      </w:r>
      <w:r w:rsidRPr="00D90393">
        <w:t xml:space="preserve">&lt;selected-user-profile-index&gt; element </w:t>
      </w:r>
      <w:r w:rsidRPr="00D90393">
        <w:rPr>
          <w:rFonts w:eastAsia="SimSun"/>
        </w:rPr>
        <w:t xml:space="preserve">set to the value contained in the </w:t>
      </w:r>
      <w:r w:rsidRPr="00D90393">
        <w:t>"user-profile-index" attribute of the selected MCData user profile as defined in 3GPP TS 24.484 [12]; and</w:t>
      </w:r>
    </w:p>
    <w:p w:rsidR="00B93CA2" w:rsidRPr="00D90393" w:rsidRDefault="00B93CA2" w:rsidP="00B93CA2">
      <w:pPr>
        <w:pStyle w:val="B10"/>
      </w:pPr>
      <w:r w:rsidRPr="00D90393">
        <w:t>7)</w:t>
      </w:r>
      <w:r w:rsidRPr="00D90393">
        <w:tab/>
        <w:t>if integrity protection is enabled as specified in subclause 6.5.3.3.1, shall use the CSK to integrity protect the application/vnd.3gpp.mcdata-info+xml MIME body and application/poc-settings+xml MIME body by following the procedures in subclause 6.5.3.3.3.</w:t>
      </w:r>
    </w:p>
    <w:p w:rsidR="00B93CA2" w:rsidRPr="00D90393" w:rsidRDefault="00B93CA2" w:rsidP="00B93CA2">
      <w:pPr>
        <w:rPr>
          <w:rFonts w:eastAsia="SimSun"/>
        </w:rPr>
      </w:pPr>
      <w:r w:rsidRPr="00D90393">
        <w:rPr>
          <w:rFonts w:eastAsia="SimSun"/>
        </w:rPr>
        <w:t xml:space="preserve">The MCData client shall send the SIP PUBLISH request </w:t>
      </w:r>
      <w:r w:rsidRPr="00D90393">
        <w:t>according to 3GPP TS 24.229 [5]</w:t>
      </w:r>
      <w:r w:rsidRPr="00D90393">
        <w:rPr>
          <w:rFonts w:eastAsia="SimSun"/>
        </w:rPr>
        <w:t>.</w:t>
      </w:r>
    </w:p>
    <w:p w:rsidR="00B93CA2" w:rsidRPr="00D90393" w:rsidRDefault="00B93CA2" w:rsidP="00B93CA2">
      <w:r w:rsidRPr="00D90393">
        <w:t>[TS 24.282, clause 7.2.3]</w:t>
      </w:r>
    </w:p>
    <w:p w:rsidR="00B93CA2" w:rsidRPr="00D90393" w:rsidRDefault="00B93CA2" w:rsidP="00B93CA2">
      <w:r w:rsidRPr="00D90393">
        <w:rPr>
          <w:rFonts w:eastAsia="SimSun"/>
        </w:rPr>
        <w:t xml:space="preserve">To set, update, remove or refresh the MCData service settings, the MCData client shall generate a SIP PUBLISH request according </w:t>
      </w:r>
      <w:r w:rsidRPr="00D90393">
        <w:t xml:space="preserve">3GPP TS 24.229 [5], IETF RFC 3903 [34] and </w:t>
      </w:r>
      <w:r w:rsidRPr="00D90393">
        <w:rPr>
          <w:rFonts w:eastAsia="SimSun"/>
        </w:rPr>
        <w:t>IETF RFC 4354 [35]</w:t>
      </w:r>
      <w:r w:rsidRPr="00D90393">
        <w:t>. In the SIP PUBLISH request, the MCData client:</w:t>
      </w:r>
    </w:p>
    <w:p w:rsidR="00B93CA2" w:rsidRPr="00D90393" w:rsidRDefault="00B93CA2" w:rsidP="00B93CA2">
      <w:pPr>
        <w:pStyle w:val="B10"/>
      </w:pPr>
      <w:r w:rsidRPr="00D90393">
        <w:t>1)</w:t>
      </w:r>
      <w:r w:rsidRPr="00D90393">
        <w:tab/>
        <w:t>shall perform the procedures in subclause 7.2.1A;</w:t>
      </w:r>
    </w:p>
    <w:p w:rsidR="00B93CA2" w:rsidRPr="00D90393" w:rsidRDefault="00B93CA2" w:rsidP="00B93CA2">
      <w:pPr>
        <w:pStyle w:val="B10"/>
      </w:pPr>
      <w:r w:rsidRPr="00D90393">
        <w:t>2)</w:t>
      </w:r>
      <w:r w:rsidRPr="00D90393">
        <w:tab/>
        <w:t>if confidentiality protection is enabled as specified in subclause 6.5.2.3.1, shall include in the body of the SIP PUBLISH request, an application/vnd.3gpp.mcdata-info+xml MIME body with:</w:t>
      </w:r>
    </w:p>
    <w:p w:rsidR="00B93CA2" w:rsidRPr="00D90393" w:rsidRDefault="00B93CA2" w:rsidP="00B93CA2">
      <w:pPr>
        <w:pStyle w:val="B2"/>
      </w:pPr>
      <w:r w:rsidRPr="00D90393">
        <w:t>a)</w:t>
      </w:r>
      <w:r w:rsidRPr="00D90393">
        <w:tab/>
        <w:t>the &lt;mcdata-request-uri&gt; element set to the targeted MCData ID encrypted using the CSK, as specified in subclause 6.5.2.3.3; and</w:t>
      </w:r>
    </w:p>
    <w:p w:rsidR="00B93CA2" w:rsidRPr="00D90393" w:rsidRDefault="00B93CA2" w:rsidP="00B93CA2">
      <w:pPr>
        <w:pStyle w:val="B2"/>
      </w:pPr>
      <w:r w:rsidRPr="00D90393">
        <w:t>b)</w:t>
      </w:r>
      <w:r w:rsidRPr="00D90393">
        <w:tab/>
        <w:t>the &lt;mcdata-client-id&gt; element set to the encrypted MCData client ID of the originating MCData client, as specified in subclause 6.5.2.3.3;</w:t>
      </w:r>
    </w:p>
    <w:p w:rsidR="00B93CA2" w:rsidRPr="00D90393" w:rsidRDefault="00B93CA2" w:rsidP="00B93CA2">
      <w:pPr>
        <w:pStyle w:val="B10"/>
      </w:pPr>
      <w:r w:rsidRPr="00D90393">
        <w:t>3)</w:t>
      </w:r>
      <w:r w:rsidRPr="00D90393">
        <w:tab/>
        <w:t>if confidentiality protection is disabled as specified in subclause 6.5.2.3.1, shall include an application/vnd.3gpp.mcdata-info+xml MIME body as specified in Annex F.1 with:</w:t>
      </w:r>
    </w:p>
    <w:p w:rsidR="00B93CA2" w:rsidRPr="00D90393" w:rsidRDefault="00B93CA2" w:rsidP="00B93CA2">
      <w:pPr>
        <w:pStyle w:val="B2"/>
      </w:pPr>
      <w:r w:rsidRPr="00D90393">
        <w:t>a)</w:t>
      </w:r>
      <w:r w:rsidRPr="00D90393">
        <w:tab/>
        <w:t>the &lt;mcdata-request-uri&gt; set to the cleartext targeted MCData ID; and</w:t>
      </w:r>
    </w:p>
    <w:p w:rsidR="00B93CA2" w:rsidRPr="00D90393" w:rsidRDefault="00B93CA2" w:rsidP="00B93CA2">
      <w:pPr>
        <w:pStyle w:val="B2"/>
      </w:pPr>
      <w:r w:rsidRPr="00D90393">
        <w:t>b)</w:t>
      </w:r>
      <w:r w:rsidRPr="00D90393">
        <w:tab/>
        <w:t>the &lt;mcdata-client-id&gt; element set to the value of the MCData client ID of the originating MCData client;</w:t>
      </w:r>
    </w:p>
    <w:p w:rsidR="00B93CA2" w:rsidRPr="00D90393" w:rsidRDefault="00B93CA2" w:rsidP="00B93CA2">
      <w:pPr>
        <w:pStyle w:val="B10"/>
        <w:rPr>
          <w:rFonts w:eastAsia="SimSun"/>
        </w:rPr>
      </w:pPr>
      <w:r w:rsidRPr="00D90393">
        <w:rPr>
          <w:rFonts w:eastAsia="SimSun"/>
        </w:rPr>
        <w:t>4)</w:t>
      </w:r>
      <w:r w:rsidRPr="00D90393">
        <w:rPr>
          <w:rFonts w:eastAsia="SimSun"/>
        </w:rPr>
        <w:tab/>
        <w:t xml:space="preserve">shall include an application/poc-settings+xml MIME body </w:t>
      </w:r>
      <w:r w:rsidRPr="00D90393">
        <w:t>as defined</w:t>
      </w:r>
      <w:r w:rsidRPr="00D90393">
        <w:rPr>
          <w:rFonts w:eastAsia="SimSun"/>
        </w:rPr>
        <w:t xml:space="preserve"> in </w:t>
      </w:r>
      <w:r w:rsidRPr="00D90393">
        <w:t xml:space="preserve">3GPP TS 24.379 [10] </w:t>
      </w:r>
      <w:r w:rsidRPr="00D90393">
        <w:rPr>
          <w:rFonts w:eastAsia="SimSun"/>
        </w:rPr>
        <w:t>containing:</w:t>
      </w:r>
    </w:p>
    <w:p w:rsidR="00B93CA2" w:rsidRPr="00D90393" w:rsidRDefault="00B93CA2" w:rsidP="00B93CA2">
      <w:pPr>
        <w:pStyle w:val="B2"/>
        <w:rPr>
          <w:rFonts w:eastAsia="SimSun"/>
        </w:rPr>
      </w:pPr>
      <w:r w:rsidRPr="00D90393">
        <w:rPr>
          <w:rFonts w:eastAsia="SimSun"/>
        </w:rPr>
        <w:t>a)</w:t>
      </w:r>
      <w:r w:rsidRPr="00D90393">
        <w:rPr>
          <w:rFonts w:eastAsia="SimSun"/>
        </w:rPr>
        <w:tab/>
        <w:t xml:space="preserve">the </w:t>
      </w:r>
      <w:r w:rsidRPr="00D90393">
        <w:t xml:space="preserve">&lt;selected-user-profile-index&gt; element </w:t>
      </w:r>
      <w:r w:rsidRPr="00D90393">
        <w:rPr>
          <w:rFonts w:eastAsia="SimSun"/>
        </w:rPr>
        <w:t xml:space="preserve">set to the value contained in the </w:t>
      </w:r>
      <w:r w:rsidRPr="00D90393">
        <w:t>"user-profile-index" attribute of the selected MCData user profile as defined in 3GPP TS 24.484 [12]; and</w:t>
      </w:r>
    </w:p>
    <w:p w:rsidR="00B93CA2" w:rsidRPr="00D90393" w:rsidRDefault="00B93CA2" w:rsidP="00B93CA2">
      <w:pPr>
        <w:pStyle w:val="B10"/>
      </w:pPr>
      <w:r w:rsidRPr="00D90393">
        <w:t>5)</w:t>
      </w:r>
      <w:r w:rsidRPr="00D90393">
        <w:tab/>
        <w:t>if integrity protection is enabled as specified in subclause 6.5.3.3.1, shall use the CSK to integrity protect the application/vnd.3gpp.mcdata-info+xml MIME body and application/poc-settings+xml MIME body by following the procedures in subclause 6.5.3.3.3.</w:t>
      </w:r>
    </w:p>
    <w:p w:rsidR="00B93CA2" w:rsidRPr="00D90393" w:rsidRDefault="00B93CA2" w:rsidP="00B93CA2">
      <w:pPr>
        <w:rPr>
          <w:rFonts w:eastAsia="SimSun"/>
        </w:rPr>
      </w:pPr>
      <w:r w:rsidRPr="00D90393">
        <w:rPr>
          <w:rFonts w:eastAsia="SimSun"/>
        </w:rPr>
        <w:lastRenderedPageBreak/>
        <w:t xml:space="preserve">The MCData client shall send the SIP PUBLISH request </w:t>
      </w:r>
      <w:r w:rsidRPr="00D90393">
        <w:t>according to 3GPP TS 24.229 [5]</w:t>
      </w:r>
      <w:r w:rsidRPr="00D90393">
        <w:rPr>
          <w:rFonts w:eastAsia="SimSun"/>
        </w:rPr>
        <w:t>.</w:t>
      </w:r>
    </w:p>
    <w:p w:rsidR="00B93CA2" w:rsidRPr="00D90393" w:rsidRDefault="00B93CA2" w:rsidP="00B93CA2">
      <w:pPr>
        <w:rPr>
          <w:rFonts w:eastAsia="SimSun"/>
        </w:rPr>
      </w:pPr>
      <w:r w:rsidRPr="00D90393">
        <w:rPr>
          <w:rFonts w:eastAsia="SimSun"/>
        </w:rPr>
        <w:t>On receiving the SIP 200 (OK) response to the SIP PUBLISH request the MCData client may indicate to the MCData User the successful communication of the MCData service settings to the MCData server.</w:t>
      </w:r>
    </w:p>
    <w:p w:rsidR="00B93CA2" w:rsidRPr="00D90393" w:rsidRDefault="00B93CA2" w:rsidP="00B93CA2">
      <w:r w:rsidRPr="00D90393">
        <w:rPr>
          <w:rFonts w:eastAsia="SimSun"/>
        </w:rPr>
        <w:t>[TS</w:t>
      </w:r>
      <w:r w:rsidRPr="00D90393">
        <w:t xml:space="preserve"> 33.180, clause 6.1.2]</w:t>
      </w:r>
    </w:p>
    <w:p w:rsidR="00B93CA2" w:rsidRPr="00D90393" w:rsidRDefault="00B93CA2" w:rsidP="00B93CA2">
      <w:r w:rsidRPr="00D90393">
        <w:rPr>
          <w:rFonts w:eastAsia="Malgun Gothic"/>
        </w:rPr>
        <w:t>The support of Transport Layer Security (TLS) on HTTP-1 is mandatory. The profile for TLS implementation and usage shall follow the provisions given in 3GPP TS 33.310 [5], annex E.</w:t>
      </w:r>
    </w:p>
    <w:p w:rsidR="00B93CA2" w:rsidRPr="00D90393" w:rsidRDefault="00B93CA2" w:rsidP="00B93CA2">
      <w:pPr>
        <w:rPr>
          <w:rFonts w:eastAsia="Malgun Gothic"/>
        </w:rPr>
      </w:pPr>
      <w:r w:rsidRPr="00D90393">
        <w:t xml:space="preserve">If the PSK TLS based authentication mechanism is supported, the HTTP client in the MC UE and the HTTP Proxy shall support the TLS version, PSK ciphersuites and TLS Extensions as specified in the TLS profile given in 3GPP TS 33.310 [5], annex E. </w:t>
      </w:r>
      <w:r w:rsidRPr="00D90393">
        <w:rPr>
          <w:rFonts w:eastAsia="Malgun Gothic"/>
        </w:rPr>
        <w:t>The usage of pre-shared key ciphersuites for TLS is specified in the TLS profile given in 3GPP TS 33.310 [5], annex E.</w:t>
      </w:r>
    </w:p>
    <w:p w:rsidR="00B93CA2" w:rsidRPr="00D90393" w:rsidRDefault="00B93CA2" w:rsidP="00991648">
      <w:pPr>
        <w:pStyle w:val="H6"/>
        <w:pPrChange w:id="22" w:author="Kahn, Jason D. (Fed)" w:date="2021-02-08T14:06:00Z">
          <w:pPr>
            <w:pStyle w:val="Heading3"/>
          </w:pPr>
        </w:pPrChange>
      </w:pPr>
      <w:bookmarkStart w:id="23" w:name="_Toc52782285"/>
      <w:bookmarkStart w:id="24" w:name="_Toc52782894"/>
      <w:bookmarkStart w:id="25" w:name="_Toc59042763"/>
      <w:r w:rsidRPr="00D90393">
        <w:t>5.1.3</w:t>
      </w:r>
      <w:r w:rsidRPr="00D90393">
        <w:tab/>
        <w:t>Test description</w:t>
      </w:r>
      <w:bookmarkEnd w:id="23"/>
      <w:bookmarkEnd w:id="24"/>
      <w:bookmarkEnd w:id="25"/>
    </w:p>
    <w:p w:rsidR="00B93CA2" w:rsidRPr="00D90393" w:rsidRDefault="00B93CA2" w:rsidP="00991648">
      <w:pPr>
        <w:pStyle w:val="H6"/>
        <w:pPrChange w:id="26" w:author="Kahn, Jason D. (Fed)" w:date="2021-02-08T14:06:00Z">
          <w:pPr>
            <w:pStyle w:val="Heading4"/>
          </w:pPr>
        </w:pPrChange>
      </w:pPr>
      <w:bookmarkStart w:id="27" w:name="_Toc52782286"/>
      <w:bookmarkStart w:id="28" w:name="_Toc52782895"/>
      <w:bookmarkStart w:id="29" w:name="_Toc59042764"/>
      <w:r w:rsidRPr="00D90393">
        <w:t>5.1.3.1</w:t>
      </w:r>
      <w:r w:rsidRPr="00D90393">
        <w:tab/>
        <w:t>Pre-test conditions</w:t>
      </w:r>
      <w:bookmarkEnd w:id="27"/>
      <w:bookmarkEnd w:id="28"/>
      <w:bookmarkEnd w:id="29"/>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t>-</w:t>
      </w:r>
      <w:r w:rsidRPr="00D90393">
        <w:tab/>
        <w:t>The MCData Client has been provisioned with the Initial UE Configuration Data as specified in TS 36.579-1 [2], clause 5.5.8.1 allowing for the location of the configuration management server for configuration of the MCData UE initial configuration management object (MO) and the default MCData user profile configuration management object (MO).</w:t>
      </w:r>
    </w:p>
    <w:p w:rsidR="00B93CA2" w:rsidRPr="00D90393" w:rsidRDefault="00B93CA2" w:rsidP="00B93CA2">
      <w:pPr>
        <w:pStyle w:val="B10"/>
      </w:pPr>
      <w:r w:rsidRPr="00D90393">
        <w:t>-</w:t>
      </w:r>
      <w:r w:rsidRPr="00D90393">
        <w:tab/>
        <w:t>A single APN (px_MCData_ALL_APN, TS 36.579-5 [5]) shall be provided in the Initial UE Configuration Data which the UE shall use to access each and all MCData relevant services including the MCData SIP-1 reference point, the MC common core services for the HTTP-1 reference point and the MC identity management service for the CSC-1 reference point.</w:t>
      </w:r>
    </w:p>
    <w:p w:rsidR="00B93CA2" w:rsidRPr="00D90393" w:rsidRDefault="00B93CA2" w:rsidP="00B93CA2">
      <w:pPr>
        <w:pStyle w:val="B10"/>
      </w:pPr>
      <w:r w:rsidRPr="00D90393">
        <w:t>-</w:t>
      </w:r>
      <w:r w:rsidRPr="00D90393">
        <w:tab/>
        <w:t>According to TS 33.180 [30] all HTTP connections are secured by TLS.</w:t>
      </w:r>
      <w:r w:rsidRPr="00D90393">
        <w:br/>
        <w:t xml:space="preserve">The HTTP-1 interface authentication </w:t>
      </w:r>
      <w:r w:rsidRPr="00D90393">
        <w:rPr>
          <w:rFonts w:eastAsia="Malgun Gothic"/>
        </w:rPr>
        <w:t>between the HTTP client in the MC UE and the HTTP server endpoint (HTTP proxy, IdM server or KMS) shall be performed by</w:t>
      </w:r>
      <w:r w:rsidRPr="00D90393">
        <w:t xml:space="preserve"> one-way authentication of the HTTP server endpoint based on server certificate as described in TS 33.180 [30] clause 6.1.1.</w:t>
      </w:r>
    </w:p>
    <w:p w:rsidR="00B93CA2" w:rsidRPr="00D90393" w:rsidRDefault="00B93CA2" w:rsidP="00B93CA2">
      <w:pPr>
        <w:pStyle w:val="B10"/>
      </w:pPr>
      <w:r w:rsidRPr="00D90393">
        <w:t>-</w:t>
      </w:r>
      <w:r w:rsidRPr="00D90393">
        <w:tab/>
        <w:t>The UE User is provided with username/password for user authentication (px_MCData_User_A_username, px_MCData_User_A_password as provided in TS 36.579-5 [5], Table 9.2-1 MCData Client Common PIXIT)</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MCData client is attached to EPS services and then the UE is Switched OFF (state 1) according to TS 36.508 [20].</w:t>
      </w:r>
    </w:p>
    <w:p w:rsidR="00B93CA2" w:rsidRPr="00D90393" w:rsidRDefault="00B93CA2" w:rsidP="00991648">
      <w:pPr>
        <w:pStyle w:val="H6"/>
        <w:pPrChange w:id="30" w:author="Kahn, Jason D. (Fed)" w:date="2021-02-08T14:06:00Z">
          <w:pPr>
            <w:pStyle w:val="Heading4"/>
          </w:pPr>
        </w:pPrChange>
      </w:pPr>
      <w:bookmarkStart w:id="31" w:name="_Toc52782287"/>
      <w:bookmarkStart w:id="32" w:name="_Toc52782896"/>
      <w:bookmarkStart w:id="33" w:name="_Toc59042765"/>
      <w:r w:rsidRPr="00D90393">
        <w:lastRenderedPageBreak/>
        <w:t>5.1.3.2</w:t>
      </w:r>
      <w:r w:rsidRPr="00D90393">
        <w:tab/>
        <w:t>Test procedure sequence</w:t>
      </w:r>
      <w:bookmarkEnd w:id="31"/>
      <w:bookmarkEnd w:id="32"/>
      <w:bookmarkEnd w:id="33"/>
    </w:p>
    <w:p w:rsidR="00B93CA2" w:rsidRPr="00D90393" w:rsidRDefault="00B93CA2" w:rsidP="00B93CA2">
      <w:pPr>
        <w:pStyle w:val="TH"/>
      </w:pPr>
      <w:r w:rsidRPr="00D90393">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Change w:id="34">
          <w:tblGrid>
            <w:gridCol w:w="649"/>
            <w:gridCol w:w="3969"/>
            <w:gridCol w:w="708"/>
            <w:gridCol w:w="2979"/>
            <w:gridCol w:w="565"/>
            <w:gridCol w:w="850"/>
          </w:tblGrid>
        </w:tblGridChange>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6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5"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5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6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5"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5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The UE is switched-on.</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related actions which step 1 above will trigger are described in TS 36.579-1 [2], subclause 5.4.2B 'Generic Test Procedure for MCData UE registration'. The test sequence below shows only the MCData relevant messages being exchanged.</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Make the MCDATA User request MCData service authorisation/configuration.</w:t>
            </w:r>
          </w:p>
          <w:p w:rsidR="00B93CA2" w:rsidRPr="00D90393" w:rsidRDefault="00B93CA2" w:rsidP="00253B20">
            <w:pPr>
              <w:pStyle w:val="TAL"/>
            </w:pPr>
          </w:p>
          <w:p w:rsidR="00B93CA2" w:rsidRPr="00D90393" w:rsidRDefault="00B93CA2" w:rsidP="00253B20">
            <w:pPr>
              <w:pStyle w:val="TAL"/>
            </w:pPr>
            <w:r w:rsidRPr="00D90393">
              <w:t>NOTE: This is expected to be done via a suitable implementation dependent mechanism and may be manually or automatically initiated.</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3-12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perform the generic procedure for MCDATA user authentication specified in TS 36.579-1 [2] Table 5.3.2.3-1 steps 1 through 10?</w:t>
            </w:r>
          </w:p>
          <w:p w:rsidR="00B93CA2" w:rsidRPr="00D90393" w:rsidRDefault="00B93CA2" w:rsidP="00253B20">
            <w:pPr>
              <w:pStyle w:val="TAL"/>
            </w:pPr>
            <w:r w:rsidRPr="00D90393">
              <w:t>NOTE: The term "MCPTT" in TS 36.579-1 [2] Table 5.3.2.3-1 is replaced with "MCDATA".</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13-16</w:t>
            </w:r>
          </w:p>
        </w:tc>
        <w:tc>
          <w:tcPr>
            <w:tcW w:w="396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w:t>
            </w:r>
            <w:r w:rsidRPr="00D90393">
              <w:t xml:space="preserve"> perform the generic procedure for MCDATA key management authorization and obtain identity management key material as specified in TS 36.579-1 [2] Table 5.3.2.3-1 steps 11 through 14?</w:t>
            </w:r>
          </w:p>
          <w:p w:rsidR="00B93CA2" w:rsidRPr="00D90393" w:rsidRDefault="00B93CA2" w:rsidP="00253B20">
            <w:pPr>
              <w:pStyle w:val="TAL"/>
            </w:pPr>
            <w:r w:rsidRPr="00D90393">
              <w:t>NOTE: The term "MCPTT" in TS 36.579-1 [2] Table 5.3.2.3-1 is replaced with "MCDATA".</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--&gt;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SIP REGISTER</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3</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t>The SS (</w:t>
            </w:r>
            <w:r w:rsidRPr="00D90393">
              <w:rPr>
                <w:lang w:eastAsia="ko-KR"/>
              </w:rPr>
              <w:t>MCDATA Server)</w:t>
            </w:r>
            <w:r w:rsidRPr="00D90393">
              <w:t xml:space="preserve"> sends </w:t>
            </w:r>
            <w:r w:rsidRPr="00D90393">
              <w:rPr>
                <w:lang w:eastAsia="ko-KR"/>
              </w:rPr>
              <w:t>SIP 200 (OK).</w:t>
            </w:r>
          </w:p>
          <w:p w:rsidR="00B93CA2" w:rsidRPr="00D90393" w:rsidRDefault="00B93CA2" w:rsidP="00253B20">
            <w:pPr>
              <w:pStyle w:val="TAL"/>
            </w:pPr>
            <w:r w:rsidRPr="00D90393">
              <w:rPr>
                <w:lang w:eastAsia="ko-KR"/>
              </w:rPr>
              <w:t>NOTE: The user is now authorized for MCDATA service.</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&lt;--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17a3</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send a SIP PUBLISH request for update of PoC-settings?</w:t>
            </w:r>
          </w:p>
          <w:p w:rsidR="00B93CA2" w:rsidRPr="00D90393" w:rsidRDefault="00B93CA2" w:rsidP="00253B20">
            <w:pPr>
              <w:pStyle w:val="TAL"/>
            </w:pPr>
            <w:r w:rsidRPr="00D9039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--&gt;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6</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17a4</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The SS (</w:t>
            </w:r>
            <w:r w:rsidRPr="00D90393">
              <w:rPr>
                <w:lang w:eastAsia="ko-KR"/>
              </w:rPr>
              <w:t>MCDATA Server)</w:t>
            </w:r>
            <w:r w:rsidRPr="00D90393">
              <w:t xml:space="preserve"> sends </w:t>
            </w:r>
            <w:r w:rsidRPr="00D90393">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&lt;--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17b1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send a SIP PUBLISH request for service authorisation and update of PoC-settings?</w:t>
            </w:r>
          </w:p>
          <w:p w:rsidR="00B93CA2" w:rsidRPr="00D90393" w:rsidRDefault="00B93CA2" w:rsidP="00253B20">
            <w:pPr>
              <w:pStyle w:val="TAL"/>
            </w:pPr>
            <w:r w:rsidRPr="00D9039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--&gt;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SIP PUBLISH</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3, 6</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17b2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The SS (MCDATA Server) sends SIP 200 (OK).</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&lt;--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SIP 200 (OK)</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SS (MCDATA Server) releases the E-UTRA connection.</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bookmarkEnd w:id="13"/>
    </w:tbl>
    <w:p w:rsidR="00B93CA2" w:rsidRPr="00D90393" w:rsidRDefault="00B93CA2" w:rsidP="00B93CA2"/>
    <w:p w:rsidR="00B93CA2" w:rsidRPr="00D90393" w:rsidRDefault="00B93CA2" w:rsidP="00B93CA2">
      <w:pPr>
        <w:pStyle w:val="TH"/>
      </w:pPr>
      <w:r w:rsidRPr="00D90393">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6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5"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5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6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5"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5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w:t>
            </w:r>
            <w:r w:rsidRPr="00D90393">
              <w:rPr>
                <w:lang w:eastAsia="ko-KR"/>
              </w:rPr>
              <w:t>MCDATA Client)</w:t>
            </w:r>
            <w:r w:rsidRPr="00D90393">
              <w:t xml:space="preserve"> perform the configuration management subscription and notification procedure as described in TS 36.579-1 [2] Table 5.3.2.3-2A?</w:t>
            </w:r>
          </w:p>
          <w:p w:rsidR="00B93CA2" w:rsidRPr="00D90393" w:rsidRDefault="00B93CA2" w:rsidP="00253B20">
            <w:pPr>
              <w:pStyle w:val="TAL"/>
            </w:pPr>
            <w:r w:rsidRPr="00D90393">
              <w:t>NOTE: The term "MCPTT" in TS 36.579-1 [2] Table 5.3.2.3-2A is replaced with "MCDATA".</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4</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B93CA2">
      <w:pPr>
        <w:pStyle w:val="TH"/>
      </w:pPr>
      <w:r w:rsidRPr="00D90393">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6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5"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5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6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5"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5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w:t>
            </w:r>
            <w:r w:rsidRPr="00D90393">
              <w:rPr>
                <w:lang w:eastAsia="ko-KR"/>
              </w:rPr>
              <w:t>MCDATA Client)</w:t>
            </w:r>
            <w:r w:rsidRPr="00D90393">
              <w:t xml:space="preserve"> perform the group document subscription and notification procedure as described in TS 36.579-1 [2] Table 5.3.2.3-2B?</w:t>
            </w:r>
          </w:p>
          <w:p w:rsidR="00B93CA2" w:rsidRPr="00D90393" w:rsidRDefault="00B93CA2" w:rsidP="00253B20">
            <w:pPr>
              <w:pStyle w:val="TAL"/>
            </w:pPr>
            <w:r w:rsidRPr="00D90393">
              <w:t>NOTE: The term "MCPTT" in TS 36.579-1 [2] Table 5.3.2.3-2B is replaced with "MCDATA".</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Del="00023A6E" w:rsidRDefault="00B93CA2" w:rsidP="00253B20">
            <w:pPr>
              <w:pStyle w:val="TAC"/>
            </w:pPr>
            <w:r w:rsidRPr="00D90393">
              <w:t>5</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991648">
      <w:pPr>
        <w:pStyle w:val="H6"/>
        <w:pPrChange w:id="35" w:author="Kahn, Jason D. (Fed)" w:date="2021-02-08T14:06:00Z">
          <w:pPr>
            <w:pStyle w:val="Heading4"/>
          </w:pPr>
        </w:pPrChange>
      </w:pPr>
      <w:bookmarkStart w:id="36" w:name="_Toc52782288"/>
      <w:bookmarkStart w:id="37" w:name="_Toc52782897"/>
      <w:bookmarkStart w:id="38" w:name="_Toc59042766"/>
      <w:r w:rsidRPr="00D90393">
        <w:t>5.1.3.3</w:t>
      </w:r>
      <w:r w:rsidRPr="00D90393">
        <w:tab/>
        <w:t>Specific message contents</w:t>
      </w:r>
      <w:bookmarkEnd w:id="36"/>
      <w:bookmarkEnd w:id="37"/>
      <w:bookmarkEnd w:id="38"/>
    </w:p>
    <w:p w:rsidR="00B93CA2" w:rsidRPr="00D90393" w:rsidRDefault="00B93CA2" w:rsidP="00B93CA2">
      <w:pPr>
        <w:pStyle w:val="TH"/>
      </w:pPr>
      <w:r w:rsidRPr="00D90393">
        <w:t xml:space="preserve">Table 5.1.3.3-1: </w:t>
      </w:r>
      <w:r w:rsidRPr="00D90393">
        <w:rPr>
          <w:lang w:eastAsia="ko-KR"/>
        </w:rPr>
        <w:t>SIP REGISTER</w:t>
      </w:r>
      <w:r w:rsidRPr="00D90393">
        <w:t xml:space="preserve">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[2],Table 5.3.2.4-12, condition MCDATA</w:t>
            </w:r>
          </w:p>
        </w:tc>
      </w:tr>
    </w:tbl>
    <w:p w:rsidR="00B93CA2" w:rsidRPr="00D90393" w:rsidRDefault="00B93CA2" w:rsidP="00B93CA2"/>
    <w:p w:rsidR="00B93CA2" w:rsidRPr="00D90393" w:rsidRDefault="00B93CA2" w:rsidP="00B93CA2">
      <w:pPr>
        <w:pStyle w:val="TH"/>
      </w:pPr>
      <w:r w:rsidRPr="00D90393">
        <w:t xml:space="preserve">Table 5.1.3.3-2: </w:t>
      </w:r>
      <w:r w:rsidRPr="00D90393">
        <w:rPr>
          <w:lang w:eastAsia="ko-KR"/>
        </w:rPr>
        <w:t>SIP PUBLISH</w:t>
      </w:r>
      <w:r w:rsidRPr="00D90393">
        <w:t xml:space="preserve"> (Step 17a3, Table 5.1.3.2-1)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D90393" w:rsidTr="00253B20">
        <w:tc>
          <w:tcPr>
            <w:tcW w:w="964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TS 36.579-1 [2], Table 5.3.2.4-13A, condition MCDATA</w:t>
            </w:r>
          </w:p>
        </w:tc>
      </w:tr>
    </w:tbl>
    <w:p w:rsidR="00B93CA2" w:rsidRPr="00D90393" w:rsidRDefault="00B93CA2" w:rsidP="00B93CA2"/>
    <w:p w:rsidR="00B93CA2" w:rsidRPr="00D90393" w:rsidRDefault="00B93CA2" w:rsidP="00B93CA2">
      <w:pPr>
        <w:pStyle w:val="TH"/>
      </w:pPr>
      <w:r w:rsidRPr="00D90393">
        <w:t xml:space="preserve">Table 5.1.3.3-3: </w:t>
      </w:r>
      <w:r w:rsidRPr="00D90393">
        <w:rPr>
          <w:lang w:eastAsia="ko-KR"/>
        </w:rPr>
        <w:t>SIP PUBLISH</w:t>
      </w:r>
      <w:r w:rsidRPr="00D90393">
        <w:t xml:space="preserve">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5.3.2.4-13, condition MCDATA</w:t>
            </w:r>
          </w:p>
        </w:tc>
      </w:tr>
    </w:tbl>
    <w:p w:rsidR="00B93CA2" w:rsidRPr="00D90393" w:rsidRDefault="00B93CA2" w:rsidP="00B93CA2"/>
    <w:p w:rsidR="00B93CA2" w:rsidRPr="00D90393" w:rsidRDefault="00B93CA2" w:rsidP="00B93CA2">
      <w:pPr>
        <w:pStyle w:val="TH"/>
      </w:pPr>
      <w:r w:rsidRPr="00D90393">
        <w:t>Table 5.1.3.3-4: SIP 200 (OK) (Step 17a2, 17a4, 17b2, Table 5.1.3.2-1)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93CA2" w:rsidRPr="00D90393" w:rsidTr="00253B20">
        <w:trPr>
          <w:jc w:val="center"/>
        </w:trPr>
        <w:tc>
          <w:tcPr>
            <w:tcW w:w="974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Derivation Path: TS 36.579-1 [2], Table 5.3.2.4-26, condition MCDATA</w:t>
            </w:r>
          </w:p>
        </w:tc>
      </w:tr>
    </w:tbl>
    <w:p w:rsidR="00B93CA2" w:rsidRPr="00D90393" w:rsidRDefault="00B93CA2" w:rsidP="00B93CA2"/>
    <w:p w:rsidR="00B93CA2" w:rsidRPr="00D90393" w:rsidRDefault="00B93CA2" w:rsidP="00B93CA2">
      <w:pPr>
        <w:pStyle w:val="Heading2"/>
      </w:pPr>
      <w:bookmarkStart w:id="39" w:name="_Toc42507340"/>
      <w:bookmarkStart w:id="40" w:name="_Toc52307871"/>
      <w:bookmarkStart w:id="41" w:name="_Toc52782289"/>
      <w:bookmarkStart w:id="42" w:name="_Toc52782898"/>
      <w:bookmarkStart w:id="43" w:name="_Toc59042767"/>
      <w:r w:rsidRPr="00D90393">
        <w:t>5.2</w:t>
      </w:r>
      <w:r w:rsidRPr="00D90393">
        <w:tab/>
        <w:t>Configuration / Group Creation / Group ReGroup Creation / Group ReGroup Teardown</w:t>
      </w:r>
      <w:bookmarkEnd w:id="11"/>
      <w:bookmarkEnd w:id="12"/>
      <w:bookmarkEnd w:id="39"/>
      <w:bookmarkEnd w:id="40"/>
      <w:bookmarkEnd w:id="41"/>
      <w:bookmarkEnd w:id="42"/>
      <w:bookmarkEnd w:id="43"/>
    </w:p>
    <w:p w:rsidR="00B93CA2" w:rsidRPr="00D90393" w:rsidRDefault="00B93CA2" w:rsidP="00991648">
      <w:pPr>
        <w:pStyle w:val="H6"/>
        <w:pPrChange w:id="44" w:author="Kahn, Jason D. (Fed)" w:date="2021-02-08T14:07:00Z">
          <w:pPr>
            <w:pStyle w:val="Heading3"/>
          </w:pPr>
        </w:pPrChange>
      </w:pPr>
      <w:bookmarkStart w:id="45" w:name="_Toc522499794"/>
      <w:bookmarkStart w:id="46" w:name="_Toc25610647"/>
      <w:bookmarkStart w:id="47" w:name="_Toc52782290"/>
      <w:bookmarkStart w:id="48" w:name="_Toc52782899"/>
      <w:bookmarkStart w:id="49" w:name="_Toc59042768"/>
      <w:r w:rsidRPr="00D90393">
        <w:t>5.2.1</w:t>
      </w:r>
      <w:r w:rsidRPr="00D90393">
        <w:tab/>
        <w:t>Test Purpose (TP)</w:t>
      </w:r>
      <w:bookmarkEnd w:id="47"/>
      <w:bookmarkEnd w:id="48"/>
      <w:bookmarkEnd w:id="49"/>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attached to EPS services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formation of a new MCData group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on successful group creation the UE (MCData Client) has access to the new group </w:t>
      </w:r>
      <w:r w:rsidRPr="00D90393">
        <w:rPr>
          <w:noProof w:val="0"/>
        </w:rPr>
        <w:t>}</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lastRenderedPageBreak/>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access to at least two MCData groups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the groups to be combined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on successful group regrouping the UE (MCData Client) has access to the temporary group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access to a temporary group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temporary group tear down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on successful group tear down the UE (MCData Client) removes the temporary group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noProof w:val="0"/>
        </w:rPr>
      </w:pPr>
    </w:p>
    <w:p w:rsidR="00B93CA2" w:rsidRPr="00D90393" w:rsidRDefault="00B93CA2" w:rsidP="00991648">
      <w:pPr>
        <w:pStyle w:val="H6"/>
        <w:pPrChange w:id="50" w:author="Kahn, Jason D. (Fed)" w:date="2021-02-08T14:08:00Z">
          <w:pPr>
            <w:pStyle w:val="Heading3"/>
          </w:pPr>
        </w:pPrChange>
      </w:pPr>
      <w:bookmarkStart w:id="51" w:name="_Toc52782291"/>
      <w:bookmarkStart w:id="52" w:name="_Toc52782900"/>
      <w:bookmarkStart w:id="53" w:name="_Toc59042769"/>
      <w:r w:rsidRPr="00D90393">
        <w:t>5.2.2</w:t>
      </w:r>
      <w:r w:rsidRPr="00D90393">
        <w:tab/>
        <w:t>Conformance requirements</w:t>
      </w:r>
      <w:bookmarkEnd w:id="51"/>
      <w:bookmarkEnd w:id="52"/>
      <w:bookmarkEnd w:id="53"/>
    </w:p>
    <w:p w:rsidR="00B93CA2" w:rsidRPr="00D90393" w:rsidRDefault="00B93CA2" w:rsidP="00B93CA2">
      <w:r w:rsidRPr="00D90393">
        <w:t xml:space="preserve">References: The conformance requirements covered in the present TC are specified in: TS 24.481 clauses 6.3.2.2.1, 6.3.2.2.2, 6.3.14.1, 6.3.14.2, 6.3.15.1 and 6.3.15.2; TS 33.180, clause 7.3.2. </w:t>
      </w:r>
      <w:r w:rsidR="00EE4F2B"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p w:rsidR="00B93CA2" w:rsidRPr="00D90393" w:rsidRDefault="00B93CA2" w:rsidP="00B93CA2">
      <w:r w:rsidRPr="00D90393">
        <w:t>[TS 24.481, clause 6.3.2.2.1]</w:t>
      </w:r>
    </w:p>
    <w:p w:rsidR="00B93CA2" w:rsidRPr="00D90393" w:rsidRDefault="00B93CA2" w:rsidP="00B93CA2">
      <w:r w:rsidRPr="00D90393">
        <w:t>In order to create a group document, a GC shall create an XML document of the application usage specified in subclause 7.2.1 and shall send the XML document to the network according to procedures specified in IETF RFC 4825 [22] "</w:t>
      </w:r>
      <w:r w:rsidRPr="00D90393">
        <w:rPr>
          <w:i/>
        </w:rPr>
        <w:t>Create or Replace a Document</w:t>
      </w:r>
      <w:r w:rsidRPr="00D90393">
        <w:t xml:space="preserve">". The GC shall set </w:t>
      </w:r>
      <w:r w:rsidRPr="00D90393">
        <w:rPr>
          <w:lang w:eastAsia="x-none"/>
        </w:rPr>
        <w:t>the Request-URI of the HTTP PUT request to an XCAP URI in users tree where the XUI is set to a group creation XUI configuration parameter.</w:t>
      </w:r>
    </w:p>
    <w:p w:rsidR="00B93CA2" w:rsidRPr="00D90393" w:rsidRDefault="00B93CA2" w:rsidP="00B93CA2">
      <w:r w:rsidRPr="00D90393">
        <w:t>[TS 24.481, clause 6.3.2.2.2]</w:t>
      </w:r>
    </w:p>
    <w:p w:rsidR="00B93CA2" w:rsidRPr="00D90393" w:rsidRDefault="00B93CA2" w:rsidP="00B93CA2">
      <w:r w:rsidRPr="00D90393">
        <w:t>In order to create a group document, a GMC shall perform the procedures in subclause 6.3.2.2.1 specified for GC.</w:t>
      </w:r>
    </w:p>
    <w:p w:rsidR="00B93CA2" w:rsidRPr="00D90393" w:rsidRDefault="00B93CA2" w:rsidP="00B93CA2">
      <w:r w:rsidRPr="00D90393">
        <w:t>[TS 24.481, clause 6.3.14.1]</w:t>
      </w:r>
    </w:p>
    <w:p w:rsidR="00B93CA2" w:rsidRPr="00D90393" w:rsidRDefault="00B93CA2" w:rsidP="00B93CA2">
      <w:r w:rsidRPr="00D90393">
        <w:t>This procedure enables a GMC to initiate creation of a temporary MCS group by combining MCS groups.</w:t>
      </w:r>
    </w:p>
    <w:p w:rsidR="00B93CA2" w:rsidRPr="00D90393" w:rsidRDefault="00B93CA2" w:rsidP="00B93CA2">
      <w:pPr>
        <w:pStyle w:val="NO"/>
      </w:pPr>
      <w:bookmarkStart w:id="54" w:name="_Hlk502839812"/>
      <w:bookmarkStart w:id="55" w:name="_Hlk502839823"/>
      <w:r w:rsidRPr="00D90393">
        <w:t>NOTE:</w:t>
      </w:r>
      <w:r w:rsidRPr="00D90393">
        <w:tab/>
        <w:t>The temporary MCS group formation procedure does not ensure that the MCSs of the temporary MCS group are the same as MCSs of each constituent MCS group of the temporary MCS group.</w:t>
      </w:r>
      <w:bookmarkEnd w:id="54"/>
      <w:bookmarkEnd w:id="55"/>
    </w:p>
    <w:p w:rsidR="00B93CA2" w:rsidRPr="00D90393" w:rsidRDefault="00B93CA2" w:rsidP="00B93CA2">
      <w:r w:rsidRPr="00D90393">
        <w:t>[TS 24.481, clause 6.3.14.2]</w:t>
      </w:r>
    </w:p>
    <w:p w:rsidR="00B93CA2" w:rsidRPr="00D90393" w:rsidRDefault="00B93CA2" w:rsidP="00B93CA2">
      <w:r w:rsidRPr="00D90393">
        <w:t>In order to form a temporary MCS group, a GMC shall send a HTTP POST request according to procedures specified in IETF RFC 2616 [21] and subclause 6.2.3. In the HTTP POST request, the GMC:</w:t>
      </w:r>
    </w:p>
    <w:p w:rsidR="00B93CA2" w:rsidRPr="00D90393" w:rsidRDefault="00B93CA2" w:rsidP="00B93CA2">
      <w:pPr>
        <w:pStyle w:val="B10"/>
      </w:pPr>
      <w:r w:rsidRPr="00D90393">
        <w:t>a)</w:t>
      </w:r>
      <w:r w:rsidRPr="00D90393">
        <w:tab/>
        <w:t>shall set the Request-URI to an XCAP URI:</w:t>
      </w:r>
    </w:p>
    <w:p w:rsidR="00B93CA2" w:rsidRPr="00D90393" w:rsidRDefault="00B93CA2" w:rsidP="00B93CA2">
      <w:pPr>
        <w:pStyle w:val="B2"/>
      </w:pPr>
      <w:r w:rsidRPr="00D90393">
        <w:t>1)</w:t>
      </w:r>
      <w:r w:rsidRPr="00D90393">
        <w:tab/>
        <w:t>in users tree where the XUI is set to a group creation XUI configuration parameter; and</w:t>
      </w:r>
    </w:p>
    <w:p w:rsidR="00B93CA2" w:rsidRPr="00D90393" w:rsidRDefault="00B93CA2" w:rsidP="00B93CA2">
      <w:pPr>
        <w:pStyle w:val="B2"/>
      </w:pPr>
      <w:r w:rsidRPr="00D90393">
        <w:t>2)</w:t>
      </w:r>
      <w:r w:rsidRPr="00D90393">
        <w:tab/>
        <w:t>with the document selector identifying the temporary MCS group to be created; and</w:t>
      </w:r>
    </w:p>
    <w:p w:rsidR="00B93CA2" w:rsidRPr="00D90393" w:rsidRDefault="00B93CA2" w:rsidP="00B93CA2">
      <w:pPr>
        <w:pStyle w:val="B10"/>
      </w:pPr>
      <w:r w:rsidRPr="00D90393">
        <w:t>b)</w:t>
      </w:r>
      <w:r w:rsidRPr="00D90393">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rsidR="00B93CA2" w:rsidRPr="00D90393" w:rsidRDefault="00B93CA2" w:rsidP="00B93CA2">
      <w:r w:rsidRPr="00D90393">
        <w:t>Upon reception of an HTTP 2xx response to the sent HTTP POST request, the GMC shall consider the temporary MCS group formation as successful.</w:t>
      </w:r>
    </w:p>
    <w:p w:rsidR="00B93CA2" w:rsidRPr="00D90393" w:rsidRDefault="00B93CA2" w:rsidP="00B93CA2">
      <w:r w:rsidRPr="00D90393">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rsidR="00B93CA2" w:rsidRPr="00D90393" w:rsidRDefault="00B93CA2" w:rsidP="00B93CA2">
      <w:r w:rsidRPr="00D90393">
        <w:lastRenderedPageBreak/>
        <w:t>[TS 24.481, clause 6.3.15.1]</w:t>
      </w:r>
    </w:p>
    <w:p w:rsidR="00B93CA2" w:rsidRPr="00D90393" w:rsidRDefault="00B93CA2" w:rsidP="00B93CA2">
      <w:r w:rsidRPr="00D90393">
        <w:t>This procedure enables a GMC to initiate tear down of a temporary MCS group.</w:t>
      </w:r>
    </w:p>
    <w:p w:rsidR="00B93CA2" w:rsidRPr="00D90393" w:rsidRDefault="00B93CA2" w:rsidP="00B93CA2">
      <w:pPr>
        <w:rPr>
          <w:lang w:eastAsia="x-none"/>
        </w:rPr>
      </w:pPr>
      <w:r w:rsidRPr="00D90393">
        <w:t>[TS 24.481, clause 6.3.15.2]</w:t>
      </w:r>
    </w:p>
    <w:p w:rsidR="00B93CA2" w:rsidRPr="00D90393" w:rsidRDefault="00B93CA2" w:rsidP="00B93CA2">
      <w:pPr>
        <w:rPr>
          <w:lang w:eastAsia="x-none"/>
        </w:rPr>
      </w:pPr>
      <w:r w:rsidRPr="00D90393">
        <w:rPr>
          <w:lang w:eastAsia="x-none"/>
        </w:rPr>
        <w:t xml:space="preserve">In order to </w:t>
      </w:r>
      <w:r w:rsidRPr="00D90393">
        <w:t xml:space="preserve">tear down a temporary MCS group, the GMC shall send an HTTP DELETE request with </w:t>
      </w:r>
      <w:r w:rsidRPr="00D90393">
        <w:rPr>
          <w:lang w:eastAsia="x-none"/>
        </w:rPr>
        <w:t xml:space="preserve">Request-URI with an </w:t>
      </w:r>
      <w:r w:rsidRPr="00D90393">
        <w:t xml:space="preserve">XCAP URI </w:t>
      </w:r>
      <w:r w:rsidRPr="00D90393">
        <w:rPr>
          <w:lang w:eastAsia="x-none"/>
        </w:rPr>
        <w:t xml:space="preserve">identifying a group document of the temporary MCS group </w:t>
      </w:r>
      <w:r w:rsidRPr="00D90393">
        <w:t>according to procedures specified in IETF RFC 4825 [22] "</w:t>
      </w:r>
      <w:r w:rsidRPr="00D90393">
        <w:rPr>
          <w:i/>
        </w:rPr>
        <w:t>Delete an Element</w:t>
      </w:r>
      <w:r w:rsidRPr="00D90393">
        <w:t>"</w:t>
      </w:r>
      <w:r w:rsidRPr="00D90393">
        <w:rPr>
          <w:lang w:eastAsia="x-none"/>
        </w:rPr>
        <w:t>.</w:t>
      </w:r>
    </w:p>
    <w:p w:rsidR="00B93CA2" w:rsidRPr="00D90393" w:rsidRDefault="00B93CA2" w:rsidP="00B93CA2">
      <w:r w:rsidRPr="00D90393">
        <w:t>[TS 33.180, clause 7.3.2]</w:t>
      </w:r>
    </w:p>
    <w:p w:rsidR="00B93CA2" w:rsidRPr="00D90393" w:rsidRDefault="00B93CA2" w:rsidP="00B93CA2">
      <w:r w:rsidRPr="00D90393">
        <w:t xml:space="preserve">The group </w:t>
      </w:r>
      <w:r w:rsidRPr="00D90393">
        <w:rPr>
          <w:lang w:eastAsia="zh-CN"/>
        </w:rPr>
        <w:t>creation</w:t>
      </w:r>
      <w:r w:rsidRPr="00D90393">
        <w:t xml:space="preserve"> procedure </w:t>
      </w:r>
      <w:r w:rsidRPr="00D90393">
        <w:rPr>
          <w:lang w:eastAsia="zh-CN"/>
        </w:rPr>
        <w:t>is</w:t>
      </w:r>
      <w:r w:rsidRPr="00D90393">
        <w:t xml:space="preserve"> described in </w:t>
      </w:r>
      <w:r w:rsidRPr="00D90393">
        <w:rPr>
          <w:lang w:eastAsia="zh-CN"/>
        </w:rPr>
        <w:t>clause</w:t>
      </w:r>
      <w:r w:rsidRPr="00D90393">
        <w:t xml:space="preserve"> 10.2.</w:t>
      </w:r>
      <w:r w:rsidRPr="00D90393">
        <w:rPr>
          <w:lang w:eastAsia="zh-CN"/>
        </w:rPr>
        <w:t>3</w:t>
      </w:r>
      <w:r w:rsidRPr="00D90393">
        <w:t xml:space="preserve"> of 3GPP TS 23.280 [36] and </w:t>
      </w:r>
      <w:r w:rsidRPr="00D90393">
        <w:rPr>
          <w:rFonts w:eastAsia="SimSun"/>
          <w:lang w:eastAsia="zh-CN"/>
        </w:rPr>
        <w:t>applies to the MCPTT scenario of normal group creation by an MC administrator and user regrouping operations by an authorized user/dispatcher</w:t>
      </w:r>
      <w:r w:rsidRPr="00D90393">
        <w:t>.  To establish the security context for the group, the GMS follows the procedures in c</w:t>
      </w:r>
      <w:r w:rsidRPr="00D90393">
        <w:rPr>
          <w:lang w:eastAsia="zh-CN"/>
        </w:rPr>
        <w:t>lause</w:t>
      </w:r>
      <w:r w:rsidRPr="00D90393">
        <w:t xml:space="preserve"> 5.7 to create a new GMK and GMK-ID.</w:t>
      </w:r>
    </w:p>
    <w:p w:rsidR="00B93CA2" w:rsidRPr="00D90393" w:rsidRDefault="00B93CA2" w:rsidP="00B93CA2">
      <w:r w:rsidRPr="00D90393">
        <w:t xml:space="preserve">The encapsulated GMK and GUK-ID is sent to group members by the GMS within a notification message (step </w:t>
      </w:r>
      <w:r w:rsidRPr="00D90393">
        <w:rPr>
          <w:lang w:eastAsia="zh-CN"/>
        </w:rPr>
        <w:t>4</w:t>
      </w:r>
      <w:r w:rsidRPr="00D90393">
        <w:t xml:space="preserve"> in c</w:t>
      </w:r>
      <w:r w:rsidRPr="00D90393">
        <w:rPr>
          <w:lang w:eastAsia="zh-CN"/>
        </w:rPr>
        <w:t>lause</w:t>
      </w:r>
      <w:r w:rsidRPr="00D90393">
        <w:t xml:space="preserve"> 10.2.</w:t>
      </w:r>
      <w:r w:rsidRPr="00D90393">
        <w:rPr>
          <w:lang w:eastAsia="zh-CN"/>
        </w:rPr>
        <w:t>3</w:t>
      </w:r>
      <w:r w:rsidRPr="00D90393">
        <w:t xml:space="preserve"> of 3GPP TS 23.280 [36]). The procedure is equivalent to that described in c</w:t>
      </w:r>
      <w:r w:rsidRPr="00D90393">
        <w:rPr>
          <w:lang w:eastAsia="zh-CN"/>
        </w:rPr>
        <w:t>lause</w:t>
      </w:r>
      <w:r w:rsidRPr="00D90393">
        <w:t xml:space="preserve"> 5.7 of this specification.</w:t>
      </w:r>
    </w:p>
    <w:p w:rsidR="00B93CA2" w:rsidRPr="00D90393" w:rsidRDefault="00B93CA2" w:rsidP="00991648">
      <w:pPr>
        <w:pStyle w:val="H6"/>
        <w:pPrChange w:id="56" w:author="Kahn, Jason D. (Fed)" w:date="2021-02-08T14:08:00Z">
          <w:pPr>
            <w:pStyle w:val="Heading3"/>
          </w:pPr>
        </w:pPrChange>
      </w:pPr>
      <w:bookmarkStart w:id="57" w:name="_Toc52782292"/>
      <w:bookmarkStart w:id="58" w:name="_Toc52782901"/>
      <w:bookmarkStart w:id="59" w:name="_Toc59042770"/>
      <w:r w:rsidRPr="00D90393">
        <w:t>5.2.3</w:t>
      </w:r>
      <w:r w:rsidRPr="00D90393">
        <w:tab/>
        <w:t>Test description</w:t>
      </w:r>
      <w:bookmarkEnd w:id="57"/>
      <w:bookmarkEnd w:id="58"/>
      <w:bookmarkEnd w:id="59"/>
    </w:p>
    <w:p w:rsidR="00B93CA2" w:rsidRPr="00D90393" w:rsidRDefault="00B93CA2" w:rsidP="00991648">
      <w:pPr>
        <w:pStyle w:val="H6"/>
        <w:pPrChange w:id="60" w:author="Kahn, Jason D. (Fed)" w:date="2021-02-08T14:08:00Z">
          <w:pPr>
            <w:pStyle w:val="Heading4"/>
          </w:pPr>
        </w:pPrChange>
      </w:pPr>
      <w:bookmarkStart w:id="61" w:name="_Toc52782293"/>
      <w:bookmarkStart w:id="62" w:name="_Toc52782902"/>
      <w:bookmarkStart w:id="63" w:name="_Toc59042771"/>
      <w:r w:rsidRPr="00D90393">
        <w:t>5.2.3.1</w:t>
      </w:r>
      <w:r w:rsidRPr="00D90393">
        <w:tab/>
        <w:t>Pre-test conditions</w:t>
      </w:r>
      <w:bookmarkEnd w:id="61"/>
      <w:bookmarkEnd w:id="62"/>
      <w:bookmarkEnd w:id="63"/>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E-UTRA related parameters are set to the default parameters for the basic single cell environment, as defined in TS 36.508 [20] clause 4.4.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991648">
      <w:pPr>
        <w:pStyle w:val="H6"/>
        <w:pPrChange w:id="64" w:author="Kahn, Jason D. (Fed)" w:date="2021-02-08T14:08:00Z">
          <w:pPr>
            <w:pStyle w:val="Heading4"/>
          </w:pPr>
        </w:pPrChange>
      </w:pPr>
      <w:bookmarkStart w:id="65" w:name="_Toc52782294"/>
      <w:bookmarkStart w:id="66" w:name="_Toc52782903"/>
      <w:bookmarkStart w:id="67" w:name="_Toc59042772"/>
      <w:r w:rsidRPr="00D90393">
        <w:lastRenderedPageBreak/>
        <w:t>5.2.3.2</w:t>
      </w:r>
      <w:r w:rsidRPr="00D90393">
        <w:tab/>
        <w:t>Test procedure sequence</w:t>
      </w:r>
      <w:bookmarkEnd w:id="65"/>
      <w:bookmarkEnd w:id="66"/>
      <w:bookmarkEnd w:id="67"/>
    </w:p>
    <w:p w:rsidR="00B93CA2" w:rsidRPr="00D90393" w:rsidRDefault="00B93CA2" w:rsidP="00B93CA2">
      <w:pPr>
        <w:pStyle w:val="TH"/>
      </w:pPr>
      <w:r w:rsidRPr="00D9039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93CA2" w:rsidRPr="00D90393" w:rsidTr="00253B20">
        <w:tc>
          <w:tcPr>
            <w:tcW w:w="534" w:type="dxa"/>
            <w:tcBorders>
              <w:bottom w:val="nil"/>
            </w:tcBorders>
            <w:shd w:val="clear" w:color="auto" w:fill="auto"/>
          </w:tcPr>
          <w:p w:rsidR="00B93CA2" w:rsidRPr="00D90393" w:rsidRDefault="00B93CA2" w:rsidP="00253B20">
            <w:pPr>
              <w:pStyle w:val="TAH"/>
            </w:pPr>
            <w:r w:rsidRPr="00D90393">
              <w:lastRenderedPageBreak/>
              <w:t>St</w:t>
            </w:r>
          </w:p>
        </w:tc>
        <w:tc>
          <w:tcPr>
            <w:tcW w:w="3968" w:type="dxa"/>
            <w:tcBorders>
              <w:bottom w:val="nil"/>
            </w:tcBorders>
            <w:shd w:val="clear" w:color="auto" w:fill="auto"/>
          </w:tcPr>
          <w:p w:rsidR="00B93CA2" w:rsidRPr="00D90393" w:rsidRDefault="00B93CA2" w:rsidP="00253B20">
            <w:pPr>
              <w:pStyle w:val="TAH"/>
            </w:pPr>
            <w:r w:rsidRPr="00D90393">
              <w:t>Procedure</w:t>
            </w:r>
          </w:p>
        </w:tc>
        <w:tc>
          <w:tcPr>
            <w:tcW w:w="3686" w:type="dxa"/>
            <w:gridSpan w:val="2"/>
            <w:shd w:val="clear" w:color="auto" w:fill="auto"/>
          </w:tcPr>
          <w:p w:rsidR="00B93CA2" w:rsidRPr="00D90393" w:rsidRDefault="00B93CA2" w:rsidP="00253B20">
            <w:pPr>
              <w:pStyle w:val="TAH"/>
            </w:pPr>
            <w:r w:rsidRPr="00D90393">
              <w:t>Message Sequence</w:t>
            </w:r>
          </w:p>
        </w:tc>
        <w:tc>
          <w:tcPr>
            <w:tcW w:w="565" w:type="dxa"/>
            <w:tcBorders>
              <w:bottom w:val="nil"/>
            </w:tcBorders>
            <w:shd w:val="clear" w:color="auto" w:fill="auto"/>
          </w:tcPr>
          <w:p w:rsidR="00B93CA2" w:rsidRPr="00D90393" w:rsidRDefault="00B93CA2" w:rsidP="00253B20">
            <w:pPr>
              <w:pStyle w:val="TAH"/>
            </w:pPr>
            <w:r w:rsidRPr="00D90393">
              <w:t>TP</w:t>
            </w:r>
          </w:p>
        </w:tc>
        <w:tc>
          <w:tcPr>
            <w:tcW w:w="850" w:type="dxa"/>
            <w:tcBorders>
              <w:bottom w:val="nil"/>
            </w:tcBorders>
            <w:shd w:val="clear" w:color="auto" w:fill="auto"/>
          </w:tcPr>
          <w:p w:rsidR="00B93CA2" w:rsidRPr="00D90393" w:rsidRDefault="00B93CA2" w:rsidP="00253B20">
            <w:pPr>
              <w:pStyle w:val="TAH"/>
            </w:pPr>
            <w:r w:rsidRPr="00D90393">
              <w:t>Verdict</w:t>
            </w:r>
          </w:p>
        </w:tc>
      </w:tr>
      <w:tr w:rsidR="00B93CA2" w:rsidRPr="00D90393" w:rsidTr="00253B20">
        <w:tc>
          <w:tcPr>
            <w:tcW w:w="534" w:type="dxa"/>
            <w:tcBorders>
              <w:top w:val="nil"/>
            </w:tcBorders>
            <w:shd w:val="clear" w:color="auto" w:fill="auto"/>
          </w:tcPr>
          <w:p w:rsidR="00B93CA2" w:rsidRPr="00D90393" w:rsidRDefault="00B93CA2" w:rsidP="00253B20">
            <w:pPr>
              <w:pStyle w:val="TAH"/>
            </w:pPr>
          </w:p>
        </w:tc>
        <w:tc>
          <w:tcPr>
            <w:tcW w:w="3968" w:type="dxa"/>
            <w:tcBorders>
              <w:top w:val="nil"/>
            </w:tcBorders>
            <w:shd w:val="clear" w:color="auto" w:fill="auto"/>
          </w:tcPr>
          <w:p w:rsidR="00B93CA2" w:rsidRPr="00D90393" w:rsidRDefault="00B93CA2" w:rsidP="00253B20">
            <w:pPr>
              <w:pStyle w:val="TAH"/>
            </w:pPr>
          </w:p>
        </w:tc>
        <w:tc>
          <w:tcPr>
            <w:tcW w:w="708" w:type="dxa"/>
            <w:shd w:val="clear" w:color="auto" w:fill="auto"/>
          </w:tcPr>
          <w:p w:rsidR="00B93CA2" w:rsidRPr="00D90393" w:rsidRDefault="00B93CA2" w:rsidP="00253B20">
            <w:pPr>
              <w:pStyle w:val="TAH"/>
            </w:pPr>
            <w:r w:rsidRPr="00D90393">
              <w:t>U - S</w:t>
            </w:r>
          </w:p>
        </w:tc>
        <w:tc>
          <w:tcPr>
            <w:tcW w:w="2978" w:type="dxa"/>
            <w:shd w:val="clear" w:color="auto" w:fill="auto"/>
          </w:tcPr>
          <w:p w:rsidR="00B93CA2" w:rsidRPr="00D90393" w:rsidRDefault="00B93CA2" w:rsidP="00253B20">
            <w:pPr>
              <w:pStyle w:val="TAH"/>
            </w:pPr>
            <w:r w:rsidRPr="00D90393">
              <w:t>Message</w:t>
            </w:r>
          </w:p>
        </w:tc>
        <w:tc>
          <w:tcPr>
            <w:tcW w:w="565" w:type="dxa"/>
            <w:tcBorders>
              <w:top w:val="nil"/>
            </w:tcBorders>
            <w:shd w:val="clear" w:color="auto" w:fill="auto"/>
          </w:tcPr>
          <w:p w:rsidR="00B93CA2" w:rsidRPr="00D90393" w:rsidRDefault="00B93CA2" w:rsidP="00253B20">
            <w:pPr>
              <w:pStyle w:val="TAH"/>
            </w:pPr>
          </w:p>
        </w:tc>
        <w:tc>
          <w:tcPr>
            <w:tcW w:w="850" w:type="dxa"/>
            <w:tcBorders>
              <w:top w:val="nil"/>
            </w:tcBorders>
            <w:shd w:val="clear" w:color="auto" w:fill="auto"/>
          </w:tcPr>
          <w:p w:rsidR="00B93CA2" w:rsidRPr="00D90393" w:rsidRDefault="00B93CA2" w:rsidP="00253B20">
            <w:pPr>
              <w:pStyle w:val="TAH"/>
            </w:pPr>
          </w:p>
        </w:tc>
      </w:tr>
      <w:tr w:rsidR="00B93CA2" w:rsidRPr="00D90393" w:rsidTr="00253B20">
        <w:tc>
          <w:tcPr>
            <w:tcW w:w="534" w:type="dxa"/>
            <w:shd w:val="clear" w:color="auto" w:fill="auto"/>
          </w:tcPr>
          <w:p w:rsidR="00B93CA2" w:rsidRPr="00D90393" w:rsidRDefault="00B93CA2" w:rsidP="00253B20">
            <w:pPr>
              <w:pStyle w:val="TAL"/>
            </w:pPr>
            <w:r w:rsidRPr="00D90393">
              <w:t>1</w:t>
            </w:r>
          </w:p>
        </w:tc>
        <w:tc>
          <w:tcPr>
            <w:tcW w:w="3968" w:type="dxa"/>
            <w:shd w:val="clear" w:color="auto" w:fill="auto"/>
          </w:tcPr>
          <w:p w:rsidR="00B93CA2" w:rsidRPr="00D90393" w:rsidRDefault="00B93CA2" w:rsidP="00253B20">
            <w:pPr>
              <w:pStyle w:val="TAL"/>
            </w:pPr>
            <w:r w:rsidRPr="00D90393">
              <w:t>Make the MCData User select the default MCData Group A.</w:t>
            </w:r>
          </w:p>
          <w:p w:rsidR="00B93CA2" w:rsidRPr="00D90393"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RDefault="00B93CA2" w:rsidP="00253B20">
            <w:pPr>
              <w:pStyle w:val="TAL"/>
            </w:pPr>
            <w:r w:rsidRPr="00D90393">
              <w:t>-</w:t>
            </w:r>
          </w:p>
        </w:tc>
        <w:tc>
          <w:tcPr>
            <w:tcW w:w="2978" w:type="dxa"/>
            <w:shd w:val="clear" w:color="auto" w:fill="auto"/>
          </w:tcPr>
          <w:p w:rsidR="00B93CA2" w:rsidRPr="00D90393" w:rsidRDefault="00B93CA2" w:rsidP="00253B20">
            <w:pPr>
              <w:pStyle w:val="TAL"/>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w:t>
            </w:r>
          </w:p>
        </w:tc>
        <w:tc>
          <w:tcPr>
            <w:tcW w:w="3968" w:type="dxa"/>
            <w:shd w:val="clear" w:color="auto" w:fill="auto"/>
          </w:tcPr>
          <w:p w:rsidR="00B93CA2" w:rsidRPr="00D90393" w:rsidRDefault="00B93CA2" w:rsidP="00253B20">
            <w:pPr>
              <w:pStyle w:val="TAL"/>
            </w:pPr>
            <w:r w:rsidRPr="00D90393">
              <w:t>EXCEPTION: The E-UTRA/EPC related actions which step 1 above will trigger are described in TS 36.579-1 [2], subclause 5.4.3B 'Generic Test Procedure for MCData CO communication in E-UTRA'. The test sequence below shows only the MCData relevant messages being exchanged.</w:t>
            </w:r>
          </w:p>
        </w:tc>
        <w:tc>
          <w:tcPr>
            <w:tcW w:w="708" w:type="dxa"/>
            <w:shd w:val="clear" w:color="auto" w:fill="auto"/>
          </w:tcPr>
          <w:p w:rsidR="00B93CA2" w:rsidRPr="00D90393" w:rsidRDefault="00B93CA2" w:rsidP="00253B20">
            <w:pPr>
              <w:pStyle w:val="TAL"/>
            </w:pPr>
            <w:r w:rsidRPr="00D90393">
              <w:t>-</w:t>
            </w:r>
          </w:p>
        </w:tc>
        <w:tc>
          <w:tcPr>
            <w:tcW w:w="2978" w:type="dxa"/>
            <w:shd w:val="clear" w:color="auto" w:fill="auto"/>
          </w:tcPr>
          <w:p w:rsidR="00B93CA2" w:rsidRPr="00D90393" w:rsidRDefault="00B93CA2" w:rsidP="00253B20">
            <w:pPr>
              <w:pStyle w:val="TAL"/>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2</w:t>
            </w:r>
          </w:p>
        </w:tc>
        <w:tc>
          <w:tcPr>
            <w:tcW w:w="3968" w:type="dxa"/>
            <w:shd w:val="clear" w:color="auto" w:fill="auto"/>
          </w:tcPr>
          <w:p w:rsidR="00B93CA2" w:rsidRPr="00D90393" w:rsidRDefault="00B93CA2" w:rsidP="00253B20">
            <w:pPr>
              <w:pStyle w:val="TAL"/>
            </w:pPr>
            <w:r w:rsidRPr="00D90393">
              <w:t>Make the MCData User request the creation of a new group, MCData Group B, for communication with the user and two other users, MCData Client B and MCData Client C.</w:t>
            </w:r>
          </w:p>
          <w:p w:rsidR="00B93CA2" w:rsidRPr="00D90393"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RDefault="00B93CA2" w:rsidP="00253B20">
            <w:pPr>
              <w:pStyle w:val="TAL"/>
            </w:pPr>
            <w:r w:rsidRPr="00D90393">
              <w:t>-</w:t>
            </w:r>
          </w:p>
        </w:tc>
        <w:tc>
          <w:tcPr>
            <w:tcW w:w="2978" w:type="dxa"/>
            <w:shd w:val="clear" w:color="auto" w:fill="auto"/>
          </w:tcPr>
          <w:p w:rsidR="00B93CA2" w:rsidRPr="00D90393" w:rsidRDefault="00B93CA2" w:rsidP="00253B20">
            <w:pPr>
              <w:pStyle w:val="TAL"/>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3</w:t>
            </w:r>
          </w:p>
        </w:tc>
        <w:tc>
          <w:tcPr>
            <w:tcW w:w="3968" w:type="dxa"/>
            <w:shd w:val="clear" w:color="auto" w:fill="auto"/>
          </w:tcPr>
          <w:p w:rsidR="00B93CA2" w:rsidRPr="00D90393" w:rsidDel="00573CDE" w:rsidRDefault="00B93CA2" w:rsidP="00253B20">
            <w:pPr>
              <w:pStyle w:val="TAL"/>
            </w:pPr>
            <w:r w:rsidRPr="00D90393">
              <w:t>Check: Does the UE (MCData Client) send a HTTP PUT to the SS (MCData Server) to request creation of the new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PUT</w:t>
            </w:r>
          </w:p>
        </w:tc>
        <w:tc>
          <w:tcPr>
            <w:tcW w:w="565" w:type="dxa"/>
            <w:shd w:val="clear" w:color="auto" w:fill="auto"/>
          </w:tcPr>
          <w:p w:rsidR="00B93CA2" w:rsidRPr="00D90393" w:rsidDel="00573CDE" w:rsidRDefault="00B93CA2" w:rsidP="00253B20">
            <w:pPr>
              <w:pStyle w:val="TAL"/>
            </w:pPr>
            <w:r w:rsidRPr="00D90393">
              <w:t>1</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4</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SS (MCData Server)</w:t>
            </w:r>
            <w:r w:rsidRPr="00D90393">
              <w:rPr>
                <w:rFonts w:cs="Arial"/>
                <w:szCs w:val="18"/>
              </w:rPr>
              <w:t xml:space="preserve"> sends a SIP NOTIFY informing that the new group has been created and supplies the group configuration data.</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 xml:space="preserve">SIP NOTIFY </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5</w:t>
            </w:r>
          </w:p>
        </w:tc>
        <w:tc>
          <w:tcPr>
            <w:tcW w:w="3968" w:type="dxa"/>
            <w:shd w:val="clear" w:color="auto" w:fill="auto"/>
          </w:tcPr>
          <w:p w:rsidR="00B93CA2" w:rsidRPr="00D90393" w:rsidRDefault="00B93CA2" w:rsidP="00253B20">
            <w:pPr>
              <w:pStyle w:val="TAL"/>
              <w:rPr>
                <w:rFonts w:cs="Arial"/>
                <w:szCs w:val="18"/>
              </w:rPr>
            </w:pPr>
            <w:r w:rsidRPr="00D90393">
              <w:t>The UE (MCData Client)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6</w:t>
            </w:r>
          </w:p>
        </w:tc>
        <w:tc>
          <w:tcPr>
            <w:tcW w:w="3968" w:type="dxa"/>
            <w:shd w:val="clear" w:color="auto" w:fill="auto"/>
          </w:tcPr>
          <w:p w:rsidR="00B93CA2" w:rsidRPr="00D90393" w:rsidRDefault="00B93CA2" w:rsidP="00253B20">
            <w:pPr>
              <w:pStyle w:val="TAL"/>
              <w:rPr>
                <w:rFonts w:cs="Arial"/>
                <w:szCs w:val="18"/>
              </w:rPr>
            </w:pPr>
            <w:r w:rsidRPr="00D90393">
              <w:t>The SS (MCData Server) sends a HTTP 201 (Created) containing the new group identifier.</w:t>
            </w:r>
          </w:p>
        </w:tc>
        <w:tc>
          <w:tcPr>
            <w:tcW w:w="708" w:type="dxa"/>
            <w:shd w:val="clear" w:color="auto" w:fill="auto"/>
          </w:tcPr>
          <w:p w:rsidR="00B93CA2" w:rsidRPr="00D90393" w:rsidRDefault="00B93CA2" w:rsidP="00253B20">
            <w:pPr>
              <w:pStyle w:val="TAL"/>
              <w:rPr>
                <w:rFonts w:cs="Arial"/>
                <w:szCs w:val="18"/>
              </w:rPr>
            </w:pPr>
            <w:r w:rsidRPr="00D90393">
              <w:t>&lt;--</w:t>
            </w:r>
          </w:p>
        </w:tc>
        <w:tc>
          <w:tcPr>
            <w:tcW w:w="2978" w:type="dxa"/>
            <w:shd w:val="clear" w:color="auto" w:fill="auto"/>
          </w:tcPr>
          <w:p w:rsidR="00B93CA2" w:rsidRPr="00D90393" w:rsidRDefault="00B93CA2" w:rsidP="00253B20">
            <w:pPr>
              <w:pStyle w:val="TAL"/>
              <w:rPr>
                <w:rFonts w:cs="Arial"/>
                <w:szCs w:val="18"/>
              </w:rPr>
            </w:pPr>
            <w:r w:rsidRPr="00D90393">
              <w:t>HTTP 201 (Created)</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7</w:t>
            </w:r>
          </w:p>
        </w:tc>
        <w:tc>
          <w:tcPr>
            <w:tcW w:w="3968" w:type="dxa"/>
            <w:shd w:val="clear" w:color="auto" w:fill="auto"/>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part of Group C?</w:t>
            </w:r>
          </w:p>
          <w:p w:rsidR="00B93CA2" w:rsidRPr="00D90393" w:rsidDel="00573CDE" w:rsidRDefault="00B93CA2" w:rsidP="00253B20">
            <w:pPr>
              <w:pStyle w:val="TAL"/>
            </w:pPr>
            <w:r w:rsidRPr="00D90393">
              <w:rPr>
                <w:rFonts w:cs="Arial"/>
                <w:szCs w:val="18"/>
              </w:rPr>
              <w:t>NOTE 2: This is expected to be done via a suitable implementation dependent MMI.</w:t>
            </w:r>
          </w:p>
        </w:tc>
        <w:tc>
          <w:tcPr>
            <w:tcW w:w="708" w:type="dxa"/>
            <w:shd w:val="clear" w:color="auto" w:fill="auto"/>
          </w:tcPr>
          <w:p w:rsidR="00B93CA2" w:rsidRPr="00D90393" w:rsidDel="00573CDE" w:rsidRDefault="00B93CA2" w:rsidP="00253B20">
            <w:pPr>
              <w:pStyle w:val="TAL"/>
            </w:pPr>
            <w:r w:rsidRPr="00D90393">
              <w:rPr>
                <w:rFonts w:cs="Arial"/>
                <w:szCs w:val="18"/>
              </w:rPr>
              <w:t>-</w:t>
            </w:r>
          </w:p>
        </w:tc>
        <w:tc>
          <w:tcPr>
            <w:tcW w:w="2978" w:type="dxa"/>
            <w:shd w:val="clear" w:color="auto" w:fill="auto"/>
          </w:tcPr>
          <w:p w:rsidR="00B93CA2" w:rsidRPr="00D90393" w:rsidDel="00573CDE" w:rsidRDefault="00B93CA2" w:rsidP="00253B20">
            <w:pPr>
              <w:pStyle w:val="TAL"/>
            </w:pPr>
            <w:r w:rsidRPr="00D90393">
              <w:rPr>
                <w:rFonts w:cs="Arial"/>
                <w:szCs w:val="18"/>
              </w:rPr>
              <w:t>-</w:t>
            </w:r>
          </w:p>
        </w:tc>
        <w:tc>
          <w:tcPr>
            <w:tcW w:w="565" w:type="dxa"/>
            <w:shd w:val="clear" w:color="auto" w:fill="auto"/>
          </w:tcPr>
          <w:p w:rsidR="00B93CA2" w:rsidRPr="00D90393" w:rsidDel="00573CDE" w:rsidRDefault="00B93CA2" w:rsidP="00253B20">
            <w:pPr>
              <w:pStyle w:val="TAL"/>
            </w:pPr>
            <w:r w:rsidRPr="00D90393">
              <w:t>1</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8</w:t>
            </w:r>
          </w:p>
        </w:tc>
        <w:tc>
          <w:tcPr>
            <w:tcW w:w="3968" w:type="dxa"/>
            <w:shd w:val="clear" w:color="auto" w:fill="auto"/>
          </w:tcPr>
          <w:p w:rsidR="00B93CA2" w:rsidRPr="00D90393" w:rsidRDefault="00B93CA2" w:rsidP="00253B20">
            <w:pPr>
              <w:pStyle w:val="TAL"/>
            </w:pPr>
            <w:r w:rsidRPr="00D90393">
              <w:t>Make the MCData User request the creation of a new group, MCData Group C, for communication with the user and two other users, MCData Client B and MCData Client C.</w:t>
            </w:r>
          </w:p>
          <w:p w:rsidR="00B93CA2" w:rsidRPr="00D90393" w:rsidDel="00573CDE"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Del="00573CDE" w:rsidRDefault="00B93CA2" w:rsidP="00253B20">
            <w:pPr>
              <w:pStyle w:val="TAL"/>
            </w:pPr>
            <w:r w:rsidRPr="00D90393">
              <w:t>-</w:t>
            </w:r>
          </w:p>
        </w:tc>
        <w:tc>
          <w:tcPr>
            <w:tcW w:w="2978" w:type="dxa"/>
            <w:shd w:val="clear" w:color="auto" w:fill="auto"/>
          </w:tcPr>
          <w:p w:rsidR="00B93CA2" w:rsidRPr="00D90393" w:rsidDel="00573CDE" w:rsidRDefault="00B93CA2" w:rsidP="00253B20">
            <w:pPr>
              <w:pStyle w:val="TAL"/>
            </w:pPr>
            <w:r w:rsidRPr="00D90393">
              <w: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9</w:t>
            </w:r>
          </w:p>
        </w:tc>
        <w:tc>
          <w:tcPr>
            <w:tcW w:w="3968" w:type="dxa"/>
            <w:shd w:val="clear" w:color="auto" w:fill="auto"/>
          </w:tcPr>
          <w:p w:rsidR="00B93CA2" w:rsidRPr="00D90393" w:rsidDel="00573CDE" w:rsidRDefault="00B93CA2" w:rsidP="00253B20">
            <w:pPr>
              <w:pStyle w:val="TAL"/>
            </w:pPr>
            <w:r w:rsidRPr="00D90393">
              <w:t>The UE (MCData Client) sends a HTTP PUT to the SS to request creation of the new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PUT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10</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SS (MCData Server)</w:t>
            </w:r>
            <w:r w:rsidRPr="00D90393">
              <w:rPr>
                <w:rFonts w:cs="Arial"/>
                <w:szCs w:val="18"/>
              </w:rPr>
              <w:t xml:space="preserve"> sends a SIP NOTIFY informing that the new group has been created and supplies the group configuration data.</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SIP NOTIFY</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11</w:t>
            </w:r>
          </w:p>
        </w:tc>
        <w:tc>
          <w:tcPr>
            <w:tcW w:w="3968" w:type="dxa"/>
            <w:shd w:val="clear" w:color="auto" w:fill="auto"/>
          </w:tcPr>
          <w:p w:rsidR="00B93CA2" w:rsidRPr="00D90393" w:rsidRDefault="00B93CA2" w:rsidP="00253B20">
            <w:pPr>
              <w:pStyle w:val="TAL"/>
              <w:rPr>
                <w:rFonts w:cs="Arial"/>
                <w:szCs w:val="18"/>
              </w:rPr>
            </w:pPr>
            <w:r w:rsidRPr="00D90393">
              <w:t>The UE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12</w:t>
            </w:r>
          </w:p>
        </w:tc>
        <w:tc>
          <w:tcPr>
            <w:tcW w:w="3968" w:type="dxa"/>
            <w:shd w:val="clear" w:color="auto" w:fill="auto"/>
          </w:tcPr>
          <w:p w:rsidR="00B93CA2" w:rsidRPr="00D90393" w:rsidDel="00573CDE" w:rsidRDefault="00B93CA2" w:rsidP="00253B20">
            <w:pPr>
              <w:pStyle w:val="TAL"/>
            </w:pPr>
            <w:r w:rsidRPr="00D90393">
              <w:t>The SS (MCData Server) sends a HTTP 201 (Created) containing the new group identifier.</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201 (Created)</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13</w:t>
            </w:r>
          </w:p>
        </w:tc>
        <w:tc>
          <w:tcPr>
            <w:tcW w:w="3968" w:type="dxa"/>
            <w:shd w:val="clear" w:color="auto" w:fill="auto"/>
          </w:tcPr>
          <w:p w:rsidR="00B93CA2" w:rsidRPr="00D90393" w:rsidRDefault="00B93CA2" w:rsidP="00253B20">
            <w:pPr>
              <w:pStyle w:val="TAL"/>
            </w:pPr>
            <w:r w:rsidRPr="00D90393">
              <w:t>Make the MCData User request the creation of a temporary group formed from MCData Group B and MCData Group C to communicate with itself and MCData Client B and MCData Client C.</w:t>
            </w:r>
          </w:p>
          <w:p w:rsidR="00B93CA2" w:rsidRPr="00D90393" w:rsidDel="00573CDE"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Del="00573CDE" w:rsidRDefault="00B93CA2" w:rsidP="00253B20">
            <w:pPr>
              <w:pStyle w:val="TAL"/>
            </w:pPr>
            <w:r w:rsidRPr="00D90393">
              <w:t>-</w:t>
            </w:r>
          </w:p>
        </w:tc>
        <w:tc>
          <w:tcPr>
            <w:tcW w:w="2978" w:type="dxa"/>
            <w:shd w:val="clear" w:color="auto" w:fill="auto"/>
          </w:tcPr>
          <w:p w:rsidR="00B93CA2" w:rsidRPr="00D90393" w:rsidDel="00573CDE" w:rsidRDefault="00B93CA2" w:rsidP="00253B20">
            <w:pPr>
              <w:pStyle w:val="TAL"/>
            </w:pPr>
            <w:r w:rsidRPr="00D90393">
              <w: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14</w:t>
            </w:r>
          </w:p>
        </w:tc>
        <w:tc>
          <w:tcPr>
            <w:tcW w:w="3968" w:type="dxa"/>
            <w:shd w:val="clear" w:color="auto" w:fill="auto"/>
          </w:tcPr>
          <w:p w:rsidR="00B93CA2" w:rsidRPr="00D90393" w:rsidDel="00573CDE" w:rsidRDefault="00B93CA2" w:rsidP="00253B20">
            <w:pPr>
              <w:pStyle w:val="TAL"/>
            </w:pPr>
            <w:r w:rsidRPr="00D90393">
              <w:t>Check: Does the UE (MCData Client) send a HTTP POST to the SS to request creation of the new temporary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POST</w:t>
            </w:r>
          </w:p>
        </w:tc>
        <w:tc>
          <w:tcPr>
            <w:tcW w:w="565" w:type="dxa"/>
            <w:shd w:val="clear" w:color="auto" w:fill="auto"/>
          </w:tcPr>
          <w:p w:rsidR="00B93CA2" w:rsidRPr="00D90393" w:rsidDel="00573CDE" w:rsidRDefault="00B93CA2" w:rsidP="00253B20">
            <w:pPr>
              <w:pStyle w:val="TAL"/>
            </w:pPr>
            <w:r w:rsidRPr="00D90393">
              <w:t>2</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lastRenderedPageBreak/>
              <w:t>15</w:t>
            </w:r>
          </w:p>
        </w:tc>
        <w:tc>
          <w:tcPr>
            <w:tcW w:w="3968" w:type="dxa"/>
            <w:shd w:val="clear" w:color="auto" w:fill="auto"/>
          </w:tcPr>
          <w:p w:rsidR="00B93CA2" w:rsidRPr="00D90393" w:rsidDel="00573CDE" w:rsidRDefault="00B93CA2" w:rsidP="00253B20">
            <w:pPr>
              <w:pStyle w:val="TAL"/>
            </w:pPr>
            <w:r w:rsidRPr="00D90393">
              <w:t>The SS (MCData Server) sends a HTTP 409 (Conflict).</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409 (Conflict)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16</w:t>
            </w:r>
          </w:p>
        </w:tc>
        <w:tc>
          <w:tcPr>
            <w:tcW w:w="3968" w:type="dxa"/>
            <w:shd w:val="clear" w:color="auto" w:fill="auto"/>
          </w:tcPr>
          <w:p w:rsidR="00B93CA2" w:rsidRPr="00D90393" w:rsidDel="00573CDE" w:rsidRDefault="00B93CA2" w:rsidP="00253B20">
            <w:pPr>
              <w:pStyle w:val="TAL"/>
            </w:pPr>
            <w:r w:rsidRPr="00D90393">
              <w:t>Check: Does the UE (MCData Client) send a HTTP POST to the SS to request creation of the new temporary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POST</w:t>
            </w:r>
          </w:p>
        </w:tc>
        <w:tc>
          <w:tcPr>
            <w:tcW w:w="565" w:type="dxa"/>
            <w:shd w:val="clear" w:color="auto" w:fill="auto"/>
          </w:tcPr>
          <w:p w:rsidR="00B93CA2" w:rsidRPr="00D90393" w:rsidDel="00573CDE" w:rsidRDefault="00B93CA2" w:rsidP="00253B20">
            <w:pPr>
              <w:pStyle w:val="TAL"/>
            </w:pPr>
            <w:r w:rsidRPr="00D90393">
              <w:t>2</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17</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 xml:space="preserve">SS (MCData Server) </w:t>
            </w:r>
            <w:r w:rsidRPr="00D90393">
              <w:rPr>
                <w:rFonts w:cs="Arial"/>
                <w:szCs w:val="18"/>
              </w:rPr>
              <w:t>sends a SIP NOTIFY informing that the new group has been created and supplies the group configuration data.</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SIP NOTIFY</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18</w:t>
            </w:r>
          </w:p>
        </w:tc>
        <w:tc>
          <w:tcPr>
            <w:tcW w:w="3968" w:type="dxa"/>
            <w:shd w:val="clear" w:color="auto" w:fill="auto"/>
          </w:tcPr>
          <w:p w:rsidR="00B93CA2" w:rsidRPr="00D90393" w:rsidRDefault="00B93CA2" w:rsidP="00253B20">
            <w:pPr>
              <w:pStyle w:val="TAL"/>
              <w:rPr>
                <w:rFonts w:cs="Arial"/>
                <w:szCs w:val="18"/>
              </w:rPr>
            </w:pPr>
            <w:r w:rsidRPr="00D90393">
              <w:t>The UE (MCData Client)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19</w:t>
            </w:r>
          </w:p>
        </w:tc>
        <w:tc>
          <w:tcPr>
            <w:tcW w:w="3968" w:type="dxa"/>
            <w:shd w:val="clear" w:color="auto" w:fill="auto"/>
          </w:tcPr>
          <w:p w:rsidR="00B93CA2" w:rsidRPr="00D90393" w:rsidDel="00573CDE" w:rsidRDefault="00B93CA2" w:rsidP="00253B20">
            <w:pPr>
              <w:pStyle w:val="TAL"/>
            </w:pPr>
            <w:r w:rsidRPr="00D90393">
              <w:t>The SS (MCData Server) sends a HTTP 200 (OK).</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200 (OK)</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20</w:t>
            </w:r>
          </w:p>
        </w:tc>
        <w:tc>
          <w:tcPr>
            <w:tcW w:w="3968" w:type="dxa"/>
            <w:shd w:val="clear" w:color="auto" w:fill="auto"/>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part of a temporary group?</w:t>
            </w:r>
          </w:p>
          <w:p w:rsidR="00B93CA2" w:rsidRPr="00D90393" w:rsidDel="00573CDE" w:rsidRDefault="00B93CA2" w:rsidP="00253B20">
            <w:pPr>
              <w:pStyle w:val="TAL"/>
            </w:pPr>
            <w:r w:rsidRPr="00D90393">
              <w:rPr>
                <w:rFonts w:cs="Arial"/>
                <w:szCs w:val="18"/>
              </w:rPr>
              <w:t>NOTE 2: This is expected to be done via a suitable implementation dependent MMI.</w:t>
            </w:r>
          </w:p>
        </w:tc>
        <w:tc>
          <w:tcPr>
            <w:tcW w:w="708" w:type="dxa"/>
            <w:shd w:val="clear" w:color="auto" w:fill="auto"/>
          </w:tcPr>
          <w:p w:rsidR="00B93CA2" w:rsidRPr="00D90393" w:rsidDel="00573CDE" w:rsidRDefault="00B93CA2" w:rsidP="00253B20">
            <w:pPr>
              <w:pStyle w:val="TAL"/>
            </w:pPr>
            <w:r w:rsidRPr="00D90393">
              <w:rPr>
                <w:rFonts w:cs="Arial"/>
                <w:szCs w:val="18"/>
              </w:rPr>
              <w:t>-</w:t>
            </w:r>
          </w:p>
        </w:tc>
        <w:tc>
          <w:tcPr>
            <w:tcW w:w="2978" w:type="dxa"/>
            <w:shd w:val="clear" w:color="auto" w:fill="auto"/>
          </w:tcPr>
          <w:p w:rsidR="00B93CA2" w:rsidRPr="00D90393" w:rsidDel="00573CDE" w:rsidRDefault="00B93CA2" w:rsidP="00253B20">
            <w:pPr>
              <w:pStyle w:val="TAL"/>
            </w:pPr>
            <w:r w:rsidRPr="00D90393">
              <w:rPr>
                <w:rFonts w:cs="Arial"/>
                <w:szCs w:val="18"/>
              </w:rPr>
              <w:t>-</w:t>
            </w:r>
          </w:p>
        </w:tc>
        <w:tc>
          <w:tcPr>
            <w:tcW w:w="565" w:type="dxa"/>
            <w:shd w:val="clear" w:color="auto" w:fill="auto"/>
          </w:tcPr>
          <w:p w:rsidR="00B93CA2" w:rsidRPr="00D90393" w:rsidDel="00573CDE" w:rsidRDefault="00B93CA2" w:rsidP="00253B20">
            <w:pPr>
              <w:pStyle w:val="TAL"/>
            </w:pPr>
            <w:r w:rsidRPr="00D90393">
              <w:t>2</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21</w:t>
            </w:r>
          </w:p>
        </w:tc>
        <w:tc>
          <w:tcPr>
            <w:tcW w:w="3968" w:type="dxa"/>
            <w:shd w:val="clear" w:color="auto" w:fill="auto"/>
          </w:tcPr>
          <w:p w:rsidR="00B93CA2" w:rsidRPr="00D90393" w:rsidRDefault="00B93CA2" w:rsidP="00253B20">
            <w:pPr>
              <w:pStyle w:val="TAL"/>
            </w:pPr>
            <w:r w:rsidRPr="00D90393">
              <w:t>Make the MCData User request tear down of the temporary group.</w:t>
            </w:r>
          </w:p>
          <w:p w:rsidR="00B93CA2" w:rsidRPr="00D90393" w:rsidDel="00573CDE"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Del="00573CDE" w:rsidRDefault="00B93CA2" w:rsidP="00253B20">
            <w:pPr>
              <w:pStyle w:val="TAL"/>
            </w:pPr>
            <w:r w:rsidRPr="00D90393">
              <w:t>-</w:t>
            </w:r>
          </w:p>
        </w:tc>
        <w:tc>
          <w:tcPr>
            <w:tcW w:w="2978" w:type="dxa"/>
            <w:shd w:val="clear" w:color="auto" w:fill="auto"/>
          </w:tcPr>
          <w:p w:rsidR="00B93CA2" w:rsidRPr="00D90393" w:rsidDel="00573CDE" w:rsidRDefault="00B93CA2" w:rsidP="00253B20">
            <w:pPr>
              <w:pStyle w:val="TAL"/>
            </w:pPr>
            <w:r w:rsidRPr="00D90393">
              <w: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22</w:t>
            </w:r>
          </w:p>
        </w:tc>
        <w:tc>
          <w:tcPr>
            <w:tcW w:w="3968" w:type="dxa"/>
            <w:shd w:val="clear" w:color="auto" w:fill="auto"/>
          </w:tcPr>
          <w:p w:rsidR="00B93CA2" w:rsidRPr="00D90393" w:rsidDel="00573CDE" w:rsidRDefault="00B93CA2" w:rsidP="00253B20">
            <w:pPr>
              <w:pStyle w:val="TAL"/>
            </w:pPr>
            <w:r w:rsidRPr="00D90393">
              <w:t>Check: Does the UE (MCData Client) send a HTTP DELETE to the SS to request tear down of the temporary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DELETE</w:t>
            </w:r>
          </w:p>
        </w:tc>
        <w:tc>
          <w:tcPr>
            <w:tcW w:w="565" w:type="dxa"/>
            <w:shd w:val="clear" w:color="auto" w:fill="auto"/>
          </w:tcPr>
          <w:p w:rsidR="00B93CA2" w:rsidRPr="00D90393" w:rsidDel="00573CDE" w:rsidRDefault="00B93CA2" w:rsidP="00253B20">
            <w:pPr>
              <w:pStyle w:val="TAL"/>
            </w:pPr>
            <w:r w:rsidRPr="00D90393">
              <w:t>3</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23</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 xml:space="preserve">SS (MCData Server) </w:t>
            </w:r>
            <w:r w:rsidRPr="00D90393">
              <w:rPr>
                <w:rFonts w:cs="Arial"/>
                <w:szCs w:val="18"/>
              </w:rPr>
              <w:t>sends a SIP NOTIFY informing that the temporary group has been removed.</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 xml:space="preserve">SIP NOTIFY </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24</w:t>
            </w:r>
          </w:p>
        </w:tc>
        <w:tc>
          <w:tcPr>
            <w:tcW w:w="3968" w:type="dxa"/>
            <w:shd w:val="clear" w:color="auto" w:fill="auto"/>
          </w:tcPr>
          <w:p w:rsidR="00B93CA2" w:rsidRPr="00D90393" w:rsidRDefault="00B93CA2" w:rsidP="00253B20">
            <w:pPr>
              <w:pStyle w:val="TAL"/>
              <w:rPr>
                <w:rFonts w:cs="Arial"/>
                <w:szCs w:val="18"/>
              </w:rPr>
            </w:pPr>
            <w:r w:rsidRPr="00D90393">
              <w:t>The UE (MCData Client)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25</w:t>
            </w:r>
          </w:p>
        </w:tc>
        <w:tc>
          <w:tcPr>
            <w:tcW w:w="3968" w:type="dxa"/>
            <w:shd w:val="clear" w:color="auto" w:fill="auto"/>
          </w:tcPr>
          <w:p w:rsidR="00B93CA2" w:rsidRPr="00D90393" w:rsidDel="00573CDE" w:rsidRDefault="00B93CA2" w:rsidP="00253B20">
            <w:pPr>
              <w:pStyle w:val="TAL"/>
            </w:pPr>
            <w:r w:rsidRPr="00D90393">
              <w:t>The SS (MCData Server) sends a HTTP 200 (OK) indicating group tear down completed.</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200 (OK)</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26</w:t>
            </w:r>
          </w:p>
        </w:tc>
        <w:tc>
          <w:tcPr>
            <w:tcW w:w="3968" w:type="dxa"/>
            <w:shd w:val="clear" w:color="auto" w:fill="auto"/>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 longer part of the temporary group?</w:t>
            </w:r>
          </w:p>
          <w:p w:rsidR="00B93CA2" w:rsidRPr="00D90393" w:rsidDel="00573CDE" w:rsidRDefault="00B93CA2" w:rsidP="00253B20">
            <w:pPr>
              <w:pStyle w:val="TAL"/>
            </w:pPr>
            <w:r w:rsidRPr="00D90393">
              <w:rPr>
                <w:rFonts w:cs="Arial"/>
                <w:szCs w:val="18"/>
              </w:rPr>
              <w:t>NOTE 2: This is expected to be done via a suitable implementation dependent MMI.</w:t>
            </w:r>
          </w:p>
        </w:tc>
        <w:tc>
          <w:tcPr>
            <w:tcW w:w="708" w:type="dxa"/>
            <w:shd w:val="clear" w:color="auto" w:fill="auto"/>
          </w:tcPr>
          <w:p w:rsidR="00B93CA2" w:rsidRPr="00D90393" w:rsidDel="00573CDE" w:rsidRDefault="00B93CA2" w:rsidP="00253B20">
            <w:pPr>
              <w:pStyle w:val="TAL"/>
            </w:pPr>
            <w:r w:rsidRPr="00D90393">
              <w:rPr>
                <w:rFonts w:cs="Arial"/>
                <w:szCs w:val="18"/>
              </w:rPr>
              <w:t>-</w:t>
            </w:r>
          </w:p>
        </w:tc>
        <w:tc>
          <w:tcPr>
            <w:tcW w:w="2978" w:type="dxa"/>
            <w:shd w:val="clear" w:color="auto" w:fill="auto"/>
          </w:tcPr>
          <w:p w:rsidR="00B93CA2" w:rsidRPr="00D90393" w:rsidDel="00573CDE" w:rsidRDefault="00B93CA2" w:rsidP="00253B20">
            <w:pPr>
              <w:pStyle w:val="TAL"/>
            </w:pPr>
            <w:r w:rsidRPr="00D90393">
              <w:rPr>
                <w:rFonts w:cs="Arial"/>
                <w:szCs w:val="18"/>
              </w:rPr>
              <w:t>-</w:t>
            </w:r>
          </w:p>
        </w:tc>
        <w:tc>
          <w:tcPr>
            <w:tcW w:w="565" w:type="dxa"/>
            <w:shd w:val="clear" w:color="auto" w:fill="auto"/>
          </w:tcPr>
          <w:p w:rsidR="00B93CA2" w:rsidRPr="00D90393" w:rsidDel="00573CDE" w:rsidRDefault="00B93CA2" w:rsidP="00253B20">
            <w:pPr>
              <w:pStyle w:val="TAL"/>
            </w:pPr>
            <w:r w:rsidRPr="00D90393">
              <w:t>3</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RDefault="00B93CA2" w:rsidP="00253B20">
            <w:pPr>
              <w:pStyle w:val="TAL"/>
            </w:pPr>
            <w:r w:rsidRPr="00D90393">
              <w:t>-</w:t>
            </w:r>
          </w:p>
        </w:tc>
        <w:tc>
          <w:tcPr>
            <w:tcW w:w="3968" w:type="dxa"/>
            <w:shd w:val="clear" w:color="auto" w:fill="auto"/>
          </w:tcPr>
          <w:p w:rsidR="00B93CA2" w:rsidRPr="00D90393" w:rsidRDefault="00B93CA2" w:rsidP="00253B20">
            <w:pPr>
              <w:pStyle w:val="TAL"/>
              <w:rPr>
                <w:rFonts w:cs="Arial"/>
                <w:szCs w:val="18"/>
              </w:rPr>
            </w:pPr>
            <w:r w:rsidRPr="00D90393">
              <w:t>EXCEPTION: SS (MCDATA Server) releases the E-UTRA connection.</w:t>
            </w:r>
          </w:p>
        </w:tc>
        <w:tc>
          <w:tcPr>
            <w:tcW w:w="708" w:type="dxa"/>
            <w:shd w:val="clear" w:color="auto" w:fill="auto"/>
          </w:tcPr>
          <w:p w:rsidR="00B93CA2" w:rsidRPr="00D90393" w:rsidRDefault="00B93CA2" w:rsidP="00253B20">
            <w:pPr>
              <w:pStyle w:val="TAL"/>
              <w:rPr>
                <w:rFonts w:cs="Arial"/>
                <w:szCs w:val="18"/>
              </w:rPr>
            </w:pPr>
            <w:r w:rsidRPr="00D90393">
              <w:t>-</w:t>
            </w:r>
          </w:p>
        </w:tc>
        <w:tc>
          <w:tcPr>
            <w:tcW w:w="2978" w:type="dxa"/>
            <w:shd w:val="clear" w:color="auto" w:fill="auto"/>
          </w:tcPr>
          <w:p w:rsidR="00B93CA2" w:rsidRPr="00D90393" w:rsidRDefault="00B93CA2" w:rsidP="00253B20">
            <w:pPr>
              <w:pStyle w:val="TAL"/>
              <w:rPr>
                <w:rFonts w:cs="Arial"/>
                <w:szCs w:val="18"/>
              </w:rPr>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bl>
    <w:p w:rsidR="00B93CA2" w:rsidRPr="00D90393" w:rsidRDefault="00B93CA2" w:rsidP="00B93CA2"/>
    <w:p w:rsidR="00B93CA2" w:rsidRPr="00D90393" w:rsidRDefault="00B93CA2" w:rsidP="00991648">
      <w:pPr>
        <w:pStyle w:val="H6"/>
        <w:pPrChange w:id="68" w:author="Kahn, Jason D. (Fed)" w:date="2021-02-08T14:08:00Z">
          <w:pPr>
            <w:pStyle w:val="Heading4"/>
          </w:pPr>
        </w:pPrChange>
      </w:pPr>
      <w:bookmarkStart w:id="69" w:name="_Toc52782295"/>
      <w:bookmarkStart w:id="70" w:name="_Toc52782904"/>
      <w:bookmarkStart w:id="71" w:name="_Toc59042773"/>
      <w:r w:rsidRPr="00D90393">
        <w:t>5.2.3.3</w:t>
      </w:r>
      <w:r w:rsidRPr="00D90393">
        <w:tab/>
        <w:t>Specific message contents</w:t>
      </w:r>
      <w:bookmarkEnd w:id="69"/>
      <w:bookmarkEnd w:id="70"/>
      <w:bookmarkEnd w:id="71"/>
    </w:p>
    <w:p w:rsidR="00B93CA2" w:rsidRPr="00D90393" w:rsidRDefault="00B93CA2" w:rsidP="00B93CA2">
      <w:pPr>
        <w:pStyle w:val="TH"/>
        <w:rPr>
          <w:lang w:eastAsia="ko-KR"/>
        </w:rPr>
      </w:pPr>
      <w:r w:rsidRPr="00D90393">
        <w:t xml:space="preserve">Table 5.2.3.3-1: </w:t>
      </w:r>
      <w:r w:rsidRPr="00D90393">
        <w:rPr>
          <w:lang w:eastAsia="ko-KR"/>
        </w:rPr>
        <w:t>HTTP PUT (Step 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5.5.4.4-1, condition GROUPCONFIG</w:t>
            </w:r>
          </w:p>
        </w:tc>
      </w:tr>
    </w:tbl>
    <w:p w:rsidR="00B93CA2" w:rsidRPr="00D90393" w:rsidRDefault="00B93CA2" w:rsidP="00B93CA2"/>
    <w:p w:rsidR="00B93CA2" w:rsidRPr="00D90393" w:rsidRDefault="00B93CA2" w:rsidP="00B93CA2">
      <w:pPr>
        <w:pStyle w:val="TH"/>
        <w:rPr>
          <w:lang w:eastAsia="ko-KR"/>
        </w:rPr>
      </w:pPr>
      <w:r w:rsidRPr="00D90393">
        <w:t xml:space="preserve">Table 5.2.3.3-2: </w:t>
      </w:r>
      <w:r w:rsidRPr="00D90393">
        <w:rPr>
          <w:lang w:eastAsia="ko-KR"/>
        </w:rPr>
        <w:t>HTTP PUT (Step 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5.5.4.4-1, condition GROUPCONFIG</w:t>
            </w:r>
          </w:p>
        </w:tc>
      </w:tr>
    </w:tbl>
    <w:p w:rsidR="00B93CA2" w:rsidRPr="00D90393" w:rsidRDefault="00B93CA2" w:rsidP="00B93CA2"/>
    <w:p w:rsidR="00B93CA2" w:rsidRPr="00D90393" w:rsidRDefault="00B93CA2" w:rsidP="00B93CA2">
      <w:pPr>
        <w:pStyle w:val="TH"/>
      </w:pPr>
      <w:r w:rsidRPr="00D90393">
        <w:lastRenderedPageBreak/>
        <w:t xml:space="preserve">Table 5.2.3.3-3: </w:t>
      </w:r>
      <w:r w:rsidRPr="00D90393">
        <w:rPr>
          <w:lang w:eastAsia="ko-KR"/>
        </w:rPr>
        <w:t>SIP NOTIFY</w:t>
      </w:r>
      <w:r w:rsidRPr="00D90393">
        <w:t xml:space="preserv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5.2.3.3-5</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px_MCData_Group_B_ID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 xml:space="preserve">Table 5.2.3.3-4: </w:t>
      </w:r>
      <w:r w:rsidRPr="00D90393">
        <w:rPr>
          <w:lang w:eastAsia="ko-KR"/>
        </w:rPr>
        <w:t>SIP NOTIFY</w:t>
      </w:r>
      <w:r w:rsidRPr="00D90393">
        <w:t xml:space="preserv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5.2.3.3-6</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px_MCData_Group_C_ID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5.2.3.3-5: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5.5.9.1-1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lang w:eastAsia="zh-CN"/>
              </w:rPr>
            </w:pPr>
            <w:r w:rsidRPr="00D90393">
              <w:t>General Extension payload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rPr>
                <w:rFonts w:cs="Arial"/>
                <w:szCs w:val="18"/>
              </w:rPr>
            </w:pPr>
            <w:r w:rsidRPr="00D90393">
              <w:rPr>
                <w:rFonts w:cs="Arial"/>
                <w:szCs w:val="18"/>
              </w:rPr>
              <w:t xml:space="preserve">  MCData Group ID</w:t>
            </w:r>
          </w:p>
        </w:tc>
        <w:tc>
          <w:tcPr>
            <w:tcW w:w="2126" w:type="dxa"/>
          </w:tcPr>
          <w:p w:rsidR="00B93CA2" w:rsidRPr="00D90393" w:rsidRDefault="00B93CA2" w:rsidP="00253B20">
            <w:pPr>
              <w:pStyle w:val="TAL"/>
            </w:pPr>
            <w:r w:rsidRPr="00D90393">
              <w:t>px_MCData_Group_B_ID</w:t>
            </w:r>
          </w:p>
        </w:tc>
        <w:tc>
          <w:tcPr>
            <w:tcW w:w="2126" w:type="dxa"/>
          </w:tcPr>
          <w:p w:rsidR="00B93CA2" w:rsidRPr="00D90393" w:rsidRDefault="00B93CA2" w:rsidP="00253B20">
            <w:pPr>
              <w:pStyle w:val="TAL"/>
            </w:pPr>
            <w:r w:rsidRPr="00D90393">
              <w:rPr>
                <w:lang w:bidi="hi-IN"/>
              </w:rPr>
              <w:t>Group identifier</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5.2.3.3-6: MIKEY-SAKKE I_MESSAGE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5.5.9.1-1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lang w:eastAsia="zh-CN"/>
              </w:rPr>
            </w:pPr>
            <w:r w:rsidRPr="00D90393">
              <w:t>General Extension payload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rPr>
                <w:rFonts w:cs="Arial"/>
                <w:szCs w:val="18"/>
              </w:rPr>
            </w:pPr>
            <w:r w:rsidRPr="00D90393">
              <w:rPr>
                <w:rFonts w:cs="Arial"/>
                <w:szCs w:val="18"/>
              </w:rPr>
              <w:t xml:space="preserve">  MCData Group ID</w:t>
            </w:r>
          </w:p>
        </w:tc>
        <w:tc>
          <w:tcPr>
            <w:tcW w:w="2126" w:type="dxa"/>
          </w:tcPr>
          <w:p w:rsidR="00B93CA2" w:rsidRPr="00D90393" w:rsidRDefault="00B93CA2" w:rsidP="00253B20">
            <w:pPr>
              <w:pStyle w:val="TAL"/>
            </w:pPr>
            <w:r w:rsidRPr="00D90393">
              <w:t>px_MCData_Group_C_ID</w:t>
            </w:r>
          </w:p>
        </w:tc>
        <w:tc>
          <w:tcPr>
            <w:tcW w:w="2126" w:type="dxa"/>
          </w:tcPr>
          <w:p w:rsidR="00B93CA2" w:rsidRPr="00D90393" w:rsidRDefault="00B93CA2" w:rsidP="00253B20">
            <w:pPr>
              <w:pStyle w:val="TAL"/>
            </w:pPr>
            <w:r w:rsidRPr="00D90393">
              <w:rPr>
                <w:lang w:bidi="hi-IN"/>
              </w:rPr>
              <w:t>Group identifier</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rPr>
          <w:lang w:eastAsia="ko-KR"/>
        </w:rPr>
      </w:pPr>
      <w:r w:rsidRPr="00D90393">
        <w:t xml:space="preserve">Table 5.2.3.3-7: </w:t>
      </w:r>
      <w:r w:rsidRPr="00D90393">
        <w:rPr>
          <w:lang w:eastAsia="ko-KR"/>
        </w:rPr>
        <w:t>HTTP 201 (Created) (Step 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5.5.4.7-1, condition GROUPCONFIG</w:t>
            </w:r>
          </w:p>
        </w:tc>
      </w:tr>
      <w:tr w:rsidR="00B93CA2" w:rsidRPr="00D90393" w:rsidTr="00253B20">
        <w:tc>
          <w:tcPr>
            <w:tcW w:w="9639" w:type="dxa"/>
          </w:tcPr>
          <w:p w:rsidR="00B93CA2" w:rsidRPr="00D90393" w:rsidRDefault="00B93CA2" w:rsidP="00253B20">
            <w:pPr>
              <w:pStyle w:val="TAN"/>
            </w:pPr>
            <w:r w:rsidRPr="00D90393">
              <w:t>NOTE:</w:t>
            </w:r>
            <w:r w:rsidRPr="00D90393">
              <w:tab/>
              <w:t>ue-group-configuration is as specified in TS 36.579-1 [2], Table 5.5.7.1-3 with MCDataGroupID specified as px_MCData_Group_B_ID</w:t>
            </w:r>
          </w:p>
        </w:tc>
      </w:tr>
    </w:tbl>
    <w:p w:rsidR="00B93CA2" w:rsidRPr="00D90393" w:rsidRDefault="00B93CA2" w:rsidP="00B93CA2"/>
    <w:p w:rsidR="00B93CA2" w:rsidRPr="00D90393" w:rsidRDefault="00B93CA2" w:rsidP="00B93CA2">
      <w:pPr>
        <w:pStyle w:val="TH"/>
        <w:rPr>
          <w:lang w:eastAsia="ko-KR"/>
        </w:rPr>
      </w:pPr>
      <w:r w:rsidRPr="00D90393">
        <w:t xml:space="preserve">Table 5.2.3.3-8: </w:t>
      </w:r>
      <w:r w:rsidRPr="00D90393">
        <w:rPr>
          <w:lang w:eastAsia="ko-KR"/>
        </w:rPr>
        <w:t>HTTP 201 (Created) (Step 12,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5.5.4.7-1, condition GROUPCONFIG</w:t>
            </w:r>
          </w:p>
        </w:tc>
      </w:tr>
      <w:tr w:rsidR="00B93CA2" w:rsidRPr="00D90393" w:rsidTr="00253B20">
        <w:tc>
          <w:tcPr>
            <w:tcW w:w="9639" w:type="dxa"/>
          </w:tcPr>
          <w:p w:rsidR="00B93CA2" w:rsidRPr="00D90393" w:rsidRDefault="00B93CA2" w:rsidP="00253B20">
            <w:pPr>
              <w:pStyle w:val="TAN"/>
            </w:pPr>
            <w:r w:rsidRPr="00D90393">
              <w:t>NOTE:</w:t>
            </w:r>
            <w:r w:rsidRPr="00D90393">
              <w:tab/>
              <w:t xml:space="preserve">ue-group-configuration is as specified in TS 36.579-1 [2], Table 5.5.7.1-3 with MCDataGroupID specified as px_MCData_Group_C_ID </w:t>
            </w:r>
          </w:p>
        </w:tc>
      </w:tr>
    </w:tbl>
    <w:p w:rsidR="00B93CA2" w:rsidRPr="00D90393" w:rsidRDefault="00B93CA2" w:rsidP="00B93CA2"/>
    <w:p w:rsidR="00B93CA2" w:rsidRPr="00D90393" w:rsidRDefault="00B93CA2" w:rsidP="00B93CA2">
      <w:pPr>
        <w:pStyle w:val="TH"/>
        <w:rPr>
          <w:lang w:eastAsia="ko-KR"/>
        </w:rPr>
      </w:pPr>
      <w:r w:rsidRPr="00D90393">
        <w:lastRenderedPageBreak/>
        <w:t xml:space="preserve">Table 5.2.3.3-9: </w:t>
      </w:r>
      <w:r w:rsidRPr="00D90393">
        <w:rPr>
          <w:lang w:eastAsia="ko-KR"/>
        </w:rPr>
        <w:t>HTTP POST (Step 14 &amp; 16,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3267" w:rsidRPr="00D90393" w:rsidTr="002737D2">
        <w:tc>
          <w:tcPr>
            <w:tcW w:w="9639" w:type="dxa"/>
            <w:gridSpan w:val="5"/>
          </w:tcPr>
          <w:p w:rsidR="00D93267" w:rsidRPr="00D90393" w:rsidRDefault="00D93267" w:rsidP="002737D2">
            <w:pPr>
              <w:pStyle w:val="TAL"/>
              <w:rPr>
                <w:rFonts w:cs="Arial"/>
                <w:szCs w:val="18"/>
              </w:rPr>
            </w:pPr>
            <w:r w:rsidRPr="00D90393">
              <w:t>Derivation Path: TS 36.579-1 [2], Table 5.5.4.3-1</w:t>
            </w:r>
          </w:p>
        </w:tc>
      </w:tr>
      <w:tr w:rsidR="00D93267" w:rsidRPr="00D90393" w:rsidTr="002737D2">
        <w:tc>
          <w:tcPr>
            <w:tcW w:w="2835" w:type="dxa"/>
          </w:tcPr>
          <w:p w:rsidR="00D93267" w:rsidRPr="00D90393" w:rsidRDefault="00D93267" w:rsidP="002737D2">
            <w:pPr>
              <w:pStyle w:val="TAH"/>
              <w:rPr>
                <w:bCs/>
              </w:rPr>
            </w:pPr>
            <w:r w:rsidRPr="00D90393">
              <w:rPr>
                <w:bCs/>
              </w:rPr>
              <w:t>Information Element</w:t>
            </w:r>
          </w:p>
        </w:tc>
        <w:tc>
          <w:tcPr>
            <w:tcW w:w="2126" w:type="dxa"/>
          </w:tcPr>
          <w:p w:rsidR="00D93267" w:rsidRPr="00D90393" w:rsidRDefault="00D93267" w:rsidP="002737D2">
            <w:pPr>
              <w:pStyle w:val="TAH"/>
              <w:rPr>
                <w:bCs/>
              </w:rPr>
            </w:pPr>
            <w:r w:rsidRPr="00D90393">
              <w:rPr>
                <w:bCs/>
              </w:rPr>
              <w:t>Value/remark</w:t>
            </w:r>
          </w:p>
        </w:tc>
        <w:tc>
          <w:tcPr>
            <w:tcW w:w="2126" w:type="dxa"/>
            <w:tcBorders>
              <w:bottom w:val="single" w:sz="4" w:space="0" w:color="auto"/>
            </w:tcBorders>
          </w:tcPr>
          <w:p w:rsidR="00D93267" w:rsidRPr="00D90393" w:rsidRDefault="00D93267" w:rsidP="002737D2">
            <w:pPr>
              <w:pStyle w:val="TAH"/>
              <w:rPr>
                <w:bCs/>
              </w:rPr>
            </w:pPr>
            <w:r w:rsidRPr="00D90393">
              <w:rPr>
                <w:bCs/>
              </w:rPr>
              <w:t>Comment</w:t>
            </w:r>
          </w:p>
        </w:tc>
        <w:tc>
          <w:tcPr>
            <w:tcW w:w="1418" w:type="dxa"/>
          </w:tcPr>
          <w:p w:rsidR="00D93267" w:rsidRPr="00D90393" w:rsidRDefault="00D93267" w:rsidP="002737D2">
            <w:pPr>
              <w:pStyle w:val="TAH"/>
              <w:rPr>
                <w:bCs/>
              </w:rPr>
            </w:pPr>
            <w:r w:rsidRPr="00D90393">
              <w:rPr>
                <w:bCs/>
              </w:rPr>
              <w:t>Reference</w:t>
            </w:r>
          </w:p>
        </w:tc>
        <w:tc>
          <w:tcPr>
            <w:tcW w:w="1134" w:type="dxa"/>
          </w:tcPr>
          <w:p w:rsidR="00D93267" w:rsidRPr="00D90393" w:rsidRDefault="00D93267" w:rsidP="002737D2">
            <w:pPr>
              <w:pStyle w:val="TAH"/>
              <w:rPr>
                <w:bCs/>
              </w:rPr>
            </w:pPr>
            <w:r w:rsidRPr="00D90393">
              <w:rPr>
                <w:bCs/>
              </w:rPr>
              <w:t>Condition</w:t>
            </w:r>
          </w:p>
        </w:tc>
      </w:tr>
      <w:tr w:rsidR="00D93267" w:rsidRPr="00D90393" w:rsidTr="002737D2">
        <w:tc>
          <w:tcPr>
            <w:tcW w:w="2835" w:type="dxa"/>
          </w:tcPr>
          <w:p w:rsidR="00D93267" w:rsidRPr="00D90393" w:rsidRDefault="00D93267" w:rsidP="002737D2">
            <w:pPr>
              <w:pStyle w:val="TAL"/>
              <w:rPr>
                <w:b/>
                <w:bCs/>
              </w:rPr>
            </w:pPr>
            <w:r w:rsidRPr="00D90393">
              <w:rPr>
                <w:b/>
                <w:bCs/>
              </w:rPr>
              <w:t>Status-line</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b/>
                <w:bCs/>
              </w:rPr>
            </w:pPr>
            <w:r w:rsidRPr="00D90393">
              <w:rPr>
                <w:rFonts w:cs="Arial"/>
                <w:bCs/>
                <w:szCs w:val="18"/>
              </w:rPr>
              <w:t xml:space="preserve">  Request-URI</w:t>
            </w:r>
          </w:p>
        </w:tc>
        <w:tc>
          <w:tcPr>
            <w:tcW w:w="2126" w:type="dxa"/>
          </w:tcPr>
          <w:p w:rsidR="00D93267" w:rsidRPr="00D90393" w:rsidRDefault="00D93267" w:rsidP="002737D2">
            <w:pPr>
              <w:pStyle w:val="TAL"/>
            </w:pPr>
            <w:r w:rsidRPr="00D90393">
              <w:t>px_MCData_XCAP_Group_Config_URI</w:t>
            </w:r>
          </w:p>
        </w:tc>
        <w:tc>
          <w:tcPr>
            <w:tcW w:w="2126" w:type="dxa"/>
          </w:tcPr>
          <w:p w:rsidR="00D93267" w:rsidRPr="00D90393" w:rsidRDefault="00D93267" w:rsidP="002737D2">
            <w:pPr>
              <w:pStyle w:val="TAL"/>
            </w:pPr>
            <w:r w:rsidRPr="00D90393">
              <w:t>Points to the group configuration document</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b/>
              </w:rPr>
            </w:pPr>
            <w:r w:rsidRPr="00D90393">
              <w:rPr>
                <w:b/>
              </w:rPr>
              <w:t>Content-Type</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bCs/>
              </w:rPr>
            </w:pPr>
            <w:r w:rsidRPr="00D90393">
              <w:rPr>
                <w:bCs/>
              </w:rPr>
              <w:t xml:space="preserve">  media-type</w:t>
            </w:r>
          </w:p>
        </w:tc>
        <w:tc>
          <w:tcPr>
            <w:tcW w:w="2126" w:type="dxa"/>
          </w:tcPr>
          <w:p w:rsidR="00D93267" w:rsidRPr="00D90393" w:rsidRDefault="00D93267" w:rsidP="002737D2">
            <w:pPr>
              <w:pStyle w:val="TAL"/>
            </w:pPr>
            <w:r w:rsidRPr="00D90393">
              <w:t>application/vnd.3gpp.GMOP+xml; charset="utf-8</w:t>
            </w: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b/>
                <w:szCs w:val="18"/>
              </w:rPr>
              <w:t>Message-body</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gmop:document</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w:t>
            </w:r>
          </w:p>
        </w:tc>
        <w:tc>
          <w:tcPr>
            <w:tcW w:w="2126" w:type="dxa"/>
          </w:tcPr>
          <w:p w:rsidR="00D93267" w:rsidRPr="00D90393" w:rsidRDefault="00D93267" w:rsidP="002737D2">
            <w:pPr>
              <w:pStyle w:val="TAL"/>
            </w:pPr>
            <w:r w:rsidRPr="00D90393">
              <w:t>"urn:oma:xml:poc:list-service"</w:t>
            </w:r>
          </w:p>
        </w:tc>
        <w:tc>
          <w:tcPr>
            <w:tcW w:w="2126" w:type="dxa"/>
          </w:tcPr>
          <w:p w:rsidR="00D93267" w:rsidRPr="00D90393" w:rsidRDefault="00D93267" w:rsidP="002737D2">
            <w:pPr>
              <w:pStyle w:val="TAL"/>
            </w:pPr>
            <w:r w:rsidRPr="00D90393">
              <w:t>list-service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xmlns:rl</w:t>
            </w:r>
          </w:p>
        </w:tc>
        <w:tc>
          <w:tcPr>
            <w:tcW w:w="2126" w:type="dxa"/>
          </w:tcPr>
          <w:p w:rsidR="00D93267" w:rsidRPr="00D90393" w:rsidRDefault="00D93267" w:rsidP="002737D2">
            <w:pPr>
              <w:pStyle w:val="TAL"/>
            </w:pPr>
            <w:r w:rsidRPr="00D90393">
              <w:t>"urn:ietf:params:xml:ns:resource-lists"</w:t>
            </w:r>
          </w:p>
        </w:tc>
        <w:tc>
          <w:tcPr>
            <w:tcW w:w="2126" w:type="dxa"/>
          </w:tcPr>
          <w:p w:rsidR="00D93267" w:rsidRPr="00D90393" w:rsidRDefault="00D93267" w:rsidP="002737D2">
            <w:pPr>
              <w:pStyle w:val="TAL"/>
            </w:pPr>
            <w:r w:rsidRPr="00D90393">
              <w:t>resource-lists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xmlns:cp</w:t>
            </w:r>
          </w:p>
        </w:tc>
        <w:tc>
          <w:tcPr>
            <w:tcW w:w="2126" w:type="dxa"/>
          </w:tcPr>
          <w:p w:rsidR="00D93267" w:rsidRPr="00D90393" w:rsidRDefault="00D93267" w:rsidP="002737D2">
            <w:pPr>
              <w:pStyle w:val="TAL"/>
            </w:pPr>
            <w:r w:rsidRPr="00D90393">
              <w:t>"urn:ietf:params:xml:ns:common-policy"</w:t>
            </w:r>
          </w:p>
        </w:tc>
        <w:tc>
          <w:tcPr>
            <w:tcW w:w="2126" w:type="dxa"/>
          </w:tcPr>
          <w:p w:rsidR="00D93267" w:rsidRPr="00D90393" w:rsidRDefault="00D93267" w:rsidP="002737D2">
            <w:pPr>
              <w:pStyle w:val="TAL"/>
            </w:pPr>
            <w:r w:rsidRPr="00D90393">
              <w:t>common-policy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xmlns:ocp</w:t>
            </w:r>
          </w:p>
        </w:tc>
        <w:tc>
          <w:tcPr>
            <w:tcW w:w="2126" w:type="dxa"/>
          </w:tcPr>
          <w:p w:rsidR="00D93267" w:rsidRPr="00D90393" w:rsidRDefault="00D93267" w:rsidP="002737D2">
            <w:pPr>
              <w:pStyle w:val="TAL"/>
            </w:pPr>
            <w:r w:rsidRPr="00D90393">
              <w:t>"urn:oma:xml:xdm:common-policy"</w:t>
            </w:r>
          </w:p>
        </w:tc>
        <w:tc>
          <w:tcPr>
            <w:tcW w:w="2126" w:type="dxa"/>
          </w:tcPr>
          <w:p w:rsidR="00D93267" w:rsidRPr="00D90393" w:rsidRDefault="00D93267" w:rsidP="002737D2">
            <w:pPr>
              <w:pStyle w:val="TAL"/>
            </w:pPr>
            <w:r w:rsidRPr="00D90393">
              <w:t>common-policy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xmlns:oxe</w:t>
            </w:r>
          </w:p>
        </w:tc>
        <w:tc>
          <w:tcPr>
            <w:tcW w:w="2126" w:type="dxa"/>
          </w:tcPr>
          <w:p w:rsidR="00D93267" w:rsidRPr="00D90393" w:rsidRDefault="00D93267" w:rsidP="002737D2">
            <w:pPr>
              <w:pStyle w:val="TAL"/>
            </w:pPr>
            <w:r w:rsidRPr="00D90393">
              <w:t>"urn:oma:xml:xdm:extensions"</w:t>
            </w:r>
          </w:p>
        </w:tc>
        <w:tc>
          <w:tcPr>
            <w:tcW w:w="2126" w:type="dxa"/>
          </w:tcPr>
          <w:p w:rsidR="00D93267" w:rsidRPr="00D90393" w:rsidRDefault="00D93267" w:rsidP="002737D2">
            <w:pPr>
              <w:pStyle w:val="TAL"/>
            </w:pPr>
            <w:r w:rsidRPr="00D90393">
              <w:t>extensions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xmlns:rmcdatagi</w:t>
            </w:r>
          </w:p>
        </w:tc>
        <w:tc>
          <w:tcPr>
            <w:tcW w:w="2126" w:type="dxa"/>
          </w:tcPr>
          <w:p w:rsidR="00D93267" w:rsidRPr="00D90393" w:rsidRDefault="00D93267" w:rsidP="002737D2">
            <w:pPr>
              <w:pStyle w:val="TAL"/>
            </w:pPr>
            <w:r w:rsidRPr="00D90393">
              <w:t>"urn:3gpp:ns:mcdataGroupInfo:1.0"</w:t>
            </w:r>
          </w:p>
        </w:tc>
        <w:tc>
          <w:tcPr>
            <w:tcW w:w="2126" w:type="dxa"/>
          </w:tcPr>
          <w:p w:rsidR="00D93267" w:rsidRPr="00D90393" w:rsidRDefault="00D93267" w:rsidP="002737D2">
            <w:pPr>
              <w:pStyle w:val="TAL"/>
            </w:pPr>
            <w:r w:rsidRPr="00D90393">
              <w:t>MCData group info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xmlns:gmop</w:t>
            </w:r>
          </w:p>
        </w:tc>
        <w:tc>
          <w:tcPr>
            <w:tcW w:w="2126" w:type="dxa"/>
          </w:tcPr>
          <w:p w:rsidR="00D93267" w:rsidRPr="00D90393" w:rsidRDefault="00D93267" w:rsidP="002737D2">
            <w:pPr>
              <w:pStyle w:val="TAL"/>
            </w:pPr>
            <w:r w:rsidRPr="00D90393">
              <w:t>"urn:3gpp:ns:mcdataGMOP:1.0"</w:t>
            </w: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gmop:request</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group</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list-service</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uri</w:t>
            </w:r>
          </w:p>
        </w:tc>
        <w:tc>
          <w:tcPr>
            <w:tcW w:w="2126" w:type="dxa"/>
          </w:tcPr>
          <w:p w:rsidR="00D93267" w:rsidRPr="00D90393" w:rsidRDefault="00D93267" w:rsidP="002737D2">
            <w:pPr>
              <w:pStyle w:val="TAL"/>
            </w:pPr>
            <w:r w:rsidRPr="00D90393">
              <w:t>temp group uri</w:t>
            </w:r>
          </w:p>
        </w:tc>
        <w:tc>
          <w:tcPr>
            <w:tcW w:w="2126" w:type="dxa"/>
          </w:tcPr>
          <w:p w:rsidR="00D93267" w:rsidRPr="00D90393" w:rsidRDefault="00D93267" w:rsidP="002737D2">
            <w:pPr>
              <w:pStyle w:val="TAL"/>
            </w:pPr>
            <w:r w:rsidRPr="00D90393">
              <w:t>uri of the temporary MCData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r w:rsidRPr="00D90393">
              <w:t>A1, A2</w:t>
            </w: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invite-members</w:t>
            </w:r>
          </w:p>
        </w:tc>
        <w:tc>
          <w:tcPr>
            <w:tcW w:w="2126" w:type="dxa"/>
          </w:tcPr>
          <w:p w:rsidR="00D93267" w:rsidRPr="00D90393" w:rsidRDefault="00D93267" w:rsidP="002737D2">
            <w:pPr>
              <w:pStyle w:val="TAL"/>
            </w:pPr>
            <w:r w:rsidRPr="00D90393">
              <w:t>"true"</w:t>
            </w:r>
          </w:p>
        </w:tc>
        <w:tc>
          <w:tcPr>
            <w:tcW w:w="2126" w:type="dxa"/>
          </w:tcPr>
          <w:p w:rsidR="00D93267" w:rsidRPr="00D90393" w:rsidRDefault="00D93267" w:rsidP="002737D2">
            <w:pPr>
              <w:pStyle w:val="TAL"/>
            </w:pPr>
            <w:r w:rsidRPr="00D90393">
              <w:t>Allow users to invite members to this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w:t>
            </w:r>
            <w:r w:rsidRPr="00D90393">
              <w:rPr>
                <w:rFonts w:cs="Arial"/>
                <w:b/>
                <w:szCs w:val="18"/>
              </w:rPr>
              <w:t>supported-services</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service-enabler</w:t>
            </w:r>
          </w:p>
        </w:tc>
        <w:tc>
          <w:tcPr>
            <w:tcW w:w="2126" w:type="dxa"/>
          </w:tcPr>
          <w:p w:rsidR="00D93267" w:rsidRPr="00D90393" w:rsidRDefault="00D93267" w:rsidP="002737D2">
            <w:pPr>
              <w:pStyle w:val="TAL"/>
            </w:pPr>
            <w:r w:rsidRPr="00D90393">
              <w:t>"urn:urn-7:3gpp-service.ims.icsi.mcdata"</w:t>
            </w: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MCData-group-IDs</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MCData-group-id</w:t>
            </w:r>
          </w:p>
        </w:tc>
        <w:tc>
          <w:tcPr>
            <w:tcW w:w="2126" w:type="dxa"/>
          </w:tcPr>
          <w:p w:rsidR="00D93267" w:rsidRPr="00D90393" w:rsidRDefault="00D93267" w:rsidP="002737D2">
            <w:pPr>
              <w:pStyle w:val="TAL"/>
            </w:pPr>
            <w:r w:rsidRPr="00D90393">
              <w:t>px_MCData_Group_B_ID</w:t>
            </w:r>
          </w:p>
        </w:tc>
        <w:tc>
          <w:tcPr>
            <w:tcW w:w="2126" w:type="dxa"/>
          </w:tcPr>
          <w:p w:rsidR="00D93267" w:rsidRPr="00D90393" w:rsidRDefault="00D93267" w:rsidP="002737D2">
            <w:pPr>
              <w:pStyle w:val="TAL"/>
            </w:pPr>
            <w:r w:rsidRPr="00D90393">
              <w:t>uri of the group to be part of the temporary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MCData-group-Id</w:t>
            </w:r>
          </w:p>
        </w:tc>
        <w:tc>
          <w:tcPr>
            <w:tcW w:w="2126" w:type="dxa"/>
          </w:tcPr>
          <w:p w:rsidR="00D93267" w:rsidRPr="00D90393" w:rsidRDefault="00D93267" w:rsidP="002737D2">
            <w:pPr>
              <w:pStyle w:val="TAL"/>
            </w:pPr>
            <w:r w:rsidRPr="00D90393">
              <w:t>px_MCData_Group_C_ID</w:t>
            </w:r>
          </w:p>
        </w:tc>
        <w:tc>
          <w:tcPr>
            <w:tcW w:w="2126" w:type="dxa"/>
          </w:tcPr>
          <w:p w:rsidR="00D93267" w:rsidRPr="00D90393" w:rsidRDefault="00D93267" w:rsidP="002737D2">
            <w:pPr>
              <w:pStyle w:val="TAL"/>
            </w:pPr>
            <w:r w:rsidRPr="00D90393">
              <w:t>uri of the group to be part of the temporary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bl>
    <w:p w:rsidR="00D93267" w:rsidRPr="00D90393" w:rsidRDefault="00D93267" w:rsidP="00D93267"/>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7797"/>
      </w:tblGrid>
      <w:tr w:rsidR="00D93267" w:rsidRPr="00D90393" w:rsidTr="002737D2">
        <w:tc>
          <w:tcPr>
            <w:tcW w:w="1814" w:type="dxa"/>
          </w:tcPr>
          <w:p w:rsidR="00D93267" w:rsidRPr="00D90393" w:rsidRDefault="00D93267" w:rsidP="002737D2">
            <w:pPr>
              <w:pStyle w:val="TAL"/>
            </w:pPr>
            <w:r w:rsidRPr="00D90393">
              <w:t>Condition</w:t>
            </w:r>
          </w:p>
        </w:tc>
        <w:tc>
          <w:tcPr>
            <w:tcW w:w="7797" w:type="dxa"/>
          </w:tcPr>
          <w:p w:rsidR="00D93267" w:rsidRPr="00D90393" w:rsidRDefault="00D93267" w:rsidP="002737D2">
            <w:pPr>
              <w:pStyle w:val="TAL"/>
            </w:pPr>
            <w:r w:rsidRPr="00D90393">
              <w:t>Explanation</w:t>
            </w:r>
          </w:p>
        </w:tc>
      </w:tr>
      <w:tr w:rsidR="00D93267" w:rsidRPr="00D90393" w:rsidTr="002737D2">
        <w:tc>
          <w:tcPr>
            <w:tcW w:w="1814" w:type="dxa"/>
          </w:tcPr>
          <w:p w:rsidR="00D93267" w:rsidRPr="00D90393" w:rsidRDefault="00D93267" w:rsidP="002737D2">
            <w:pPr>
              <w:pStyle w:val="TAL"/>
              <w:rPr>
                <w:b/>
                <w:bCs/>
              </w:rPr>
            </w:pPr>
            <w:r w:rsidRPr="00D90393">
              <w:rPr>
                <w:rFonts w:cs="Arial"/>
                <w:szCs w:val="18"/>
              </w:rPr>
              <w:t>A1</w:t>
            </w:r>
          </w:p>
        </w:tc>
        <w:tc>
          <w:tcPr>
            <w:tcW w:w="7797" w:type="dxa"/>
          </w:tcPr>
          <w:p w:rsidR="00D93267" w:rsidRPr="00D90393" w:rsidRDefault="00D93267" w:rsidP="002737D2">
            <w:pPr>
              <w:pStyle w:val="TAL"/>
            </w:pPr>
            <w:r w:rsidRPr="00D90393">
              <w:t>temp group uri equals "mcdata-group-T@mcdata-op.err" in Step 14</w:t>
            </w:r>
          </w:p>
        </w:tc>
      </w:tr>
      <w:tr w:rsidR="00D93267" w:rsidRPr="00D90393" w:rsidTr="002737D2">
        <w:tc>
          <w:tcPr>
            <w:tcW w:w="1814" w:type="dxa"/>
          </w:tcPr>
          <w:p w:rsidR="00D93267" w:rsidRPr="00D90393" w:rsidRDefault="00D93267" w:rsidP="002737D2">
            <w:pPr>
              <w:pStyle w:val="TAL"/>
              <w:rPr>
                <w:rFonts w:cs="Arial"/>
                <w:szCs w:val="18"/>
              </w:rPr>
            </w:pPr>
            <w:r w:rsidRPr="00D90393">
              <w:rPr>
                <w:rFonts w:cs="Arial"/>
                <w:szCs w:val="18"/>
              </w:rPr>
              <w:t>A2</w:t>
            </w:r>
          </w:p>
        </w:tc>
        <w:tc>
          <w:tcPr>
            <w:tcW w:w="7797" w:type="dxa"/>
          </w:tcPr>
          <w:p w:rsidR="00D93267" w:rsidRPr="00D90393" w:rsidRDefault="00D93267" w:rsidP="002737D2">
            <w:pPr>
              <w:pStyle w:val="TAL"/>
            </w:pPr>
            <w:r w:rsidRPr="00D90393">
              <w:t>temp group uri equals px_MCData_Group_T_ID in Step 16</w:t>
            </w:r>
          </w:p>
        </w:tc>
      </w:tr>
    </w:tbl>
    <w:p w:rsidR="00B93CA2" w:rsidRPr="00D90393" w:rsidRDefault="00B93CA2" w:rsidP="00B93CA2"/>
    <w:p w:rsidR="00B93CA2" w:rsidRPr="00D90393" w:rsidRDefault="00B93CA2" w:rsidP="00B93CA2">
      <w:pPr>
        <w:pStyle w:val="TH"/>
        <w:rPr>
          <w:lang w:eastAsia="ko-KR"/>
        </w:rPr>
      </w:pPr>
      <w:r w:rsidRPr="00D90393">
        <w:t xml:space="preserve">Table 5.2.3.3-10: </w:t>
      </w:r>
      <w:r w:rsidRPr="00D90393">
        <w:rPr>
          <w:lang w:eastAsia="ko-KR"/>
        </w:rPr>
        <w:t>HTTP 409 (Conflict) (Step 15,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5.5.4.9-1</w:t>
            </w:r>
          </w:p>
        </w:tc>
      </w:tr>
    </w:tbl>
    <w:p w:rsidR="00B93CA2" w:rsidRPr="00D90393" w:rsidRDefault="00B93CA2" w:rsidP="00B93CA2"/>
    <w:p w:rsidR="00B93CA2" w:rsidRPr="00D90393" w:rsidRDefault="00B93CA2" w:rsidP="00B93CA2">
      <w:pPr>
        <w:pStyle w:val="TH"/>
      </w:pPr>
      <w:r w:rsidRPr="00D90393">
        <w:lastRenderedPageBreak/>
        <w:t xml:space="preserve">Table 5.2.3.3-11: </w:t>
      </w:r>
      <w:r w:rsidRPr="00D90393">
        <w:rPr>
          <w:lang w:eastAsia="ko-KR"/>
        </w:rPr>
        <w:t>SIP NOTIFY</w:t>
      </w:r>
      <w:r w:rsidRPr="00D90393">
        <w:t xml:space="preserve"> (Step 17,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5.2.3.3-11</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px_MCData_Group_T_ID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5.2.3.3-12: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5.5.9.1-1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lang w:eastAsia="zh-CN"/>
              </w:rPr>
            </w:pPr>
            <w:r w:rsidRPr="00D90393">
              <w:t>General Extension payload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rPr>
                <w:rFonts w:cs="Arial"/>
                <w:szCs w:val="18"/>
              </w:rPr>
            </w:pPr>
            <w:r w:rsidRPr="00D90393">
              <w:rPr>
                <w:rFonts w:cs="Arial"/>
                <w:szCs w:val="18"/>
              </w:rPr>
              <w:t xml:space="preserve">  MCData Group ID</w:t>
            </w:r>
          </w:p>
        </w:tc>
        <w:tc>
          <w:tcPr>
            <w:tcW w:w="2126" w:type="dxa"/>
          </w:tcPr>
          <w:p w:rsidR="00B93CA2" w:rsidRPr="00D90393" w:rsidRDefault="00B93CA2" w:rsidP="00253B20">
            <w:pPr>
              <w:pStyle w:val="TAL"/>
            </w:pPr>
            <w:r w:rsidRPr="00D90393">
              <w:t>px_MCData_Group_T_ID</w:t>
            </w:r>
          </w:p>
        </w:tc>
        <w:tc>
          <w:tcPr>
            <w:tcW w:w="2126" w:type="dxa"/>
          </w:tcPr>
          <w:p w:rsidR="00B93CA2" w:rsidRPr="00D90393" w:rsidRDefault="00B93CA2" w:rsidP="00253B20">
            <w:pPr>
              <w:pStyle w:val="TAL"/>
            </w:pPr>
            <w:r w:rsidRPr="00D90393">
              <w:rPr>
                <w:lang w:bidi="hi-IN"/>
              </w:rPr>
              <w:t>Group identifier</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rPr>
          <w:lang w:eastAsia="ko-KR"/>
        </w:rPr>
      </w:pPr>
      <w:r w:rsidRPr="00D90393">
        <w:t xml:space="preserve">Table 5.2.3.3-13: </w:t>
      </w:r>
      <w:r w:rsidRPr="00D90393">
        <w:rPr>
          <w:lang w:eastAsia="ko-KR"/>
        </w:rPr>
        <w:t>HTTP 200 (OK) (Step 19,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5.5.4.10-1, condition GROUPCONFIG</w:t>
            </w:r>
          </w:p>
        </w:tc>
      </w:tr>
      <w:tr w:rsidR="00B93CA2" w:rsidRPr="00D90393" w:rsidTr="00253B20">
        <w:tc>
          <w:tcPr>
            <w:tcW w:w="9639" w:type="dxa"/>
          </w:tcPr>
          <w:p w:rsidR="00B93CA2" w:rsidRPr="00D90393" w:rsidRDefault="00B93CA2" w:rsidP="00253B20">
            <w:pPr>
              <w:pStyle w:val="TAN"/>
            </w:pPr>
            <w:r w:rsidRPr="00D90393">
              <w:t>NOTE:</w:t>
            </w:r>
            <w:r w:rsidRPr="00D90393">
              <w:tab/>
              <w:t>ue-group-configuration is as specified in TS 36.579-1 [2], Table 5.5.7.1-1 with MCDataGroupID specified as px_MCData_Group_T_ID.</w:t>
            </w:r>
          </w:p>
        </w:tc>
      </w:tr>
    </w:tbl>
    <w:p w:rsidR="00B93CA2" w:rsidRPr="00D90393" w:rsidRDefault="00B93CA2" w:rsidP="00B93CA2"/>
    <w:p w:rsidR="00B93CA2" w:rsidRPr="00D90393" w:rsidRDefault="00B93CA2" w:rsidP="00B93CA2">
      <w:pPr>
        <w:pStyle w:val="TH"/>
        <w:rPr>
          <w:lang w:eastAsia="ko-KR"/>
        </w:rPr>
      </w:pPr>
      <w:r w:rsidRPr="00D90393">
        <w:t xml:space="preserve">Table 5.2.3.3-14: </w:t>
      </w:r>
      <w:r w:rsidRPr="00D90393">
        <w:rPr>
          <w:lang w:eastAsia="ko-KR"/>
        </w:rPr>
        <w:t>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ind w:left="284" w:hanging="284"/>
              <w:rPr>
                <w:rFonts w:cs="Arial"/>
                <w:szCs w:val="18"/>
              </w:rPr>
            </w:pPr>
            <w:r w:rsidRPr="00D90393">
              <w:t>Derivation Path: TS 36.579-1 [2], Table 5.5.4.5-1, condition GROUPCONFIG</w:t>
            </w:r>
          </w:p>
        </w:tc>
      </w:tr>
    </w:tbl>
    <w:p w:rsidR="00B93CA2" w:rsidRPr="00D90393" w:rsidRDefault="00B93CA2" w:rsidP="00B93CA2"/>
    <w:p w:rsidR="00B93CA2" w:rsidRPr="00D90393" w:rsidRDefault="00B93CA2" w:rsidP="00B93CA2">
      <w:pPr>
        <w:pStyle w:val="TH"/>
      </w:pPr>
      <w:r w:rsidRPr="00D90393">
        <w:t xml:space="preserve">Table 5.2.3.3-15: </w:t>
      </w:r>
      <w:r w:rsidRPr="00D90393">
        <w:rPr>
          <w:lang w:eastAsia="ko-KR"/>
        </w:rPr>
        <w:t>SIP NOTIFY</w:t>
      </w:r>
      <w:r w:rsidRPr="00D90393">
        <w:t xml:space="preserve"> (Step 23,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5.2.3.3-3 and 5.2.3.3-4</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px_MCData_Group_T_ID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bookmarkStart w:id="72" w:name="_Toc35506271"/>
    </w:p>
    <w:p w:rsidR="00B93CA2" w:rsidRPr="00D90393" w:rsidRDefault="00B93CA2" w:rsidP="00B93CA2">
      <w:pPr>
        <w:pStyle w:val="Heading2"/>
      </w:pPr>
      <w:bookmarkStart w:id="73" w:name="_Toc42507341"/>
      <w:bookmarkStart w:id="74" w:name="_Toc52307872"/>
      <w:bookmarkStart w:id="75" w:name="_Toc52782296"/>
      <w:bookmarkStart w:id="76" w:name="_Toc52782905"/>
      <w:bookmarkStart w:id="77" w:name="_Toc59042774"/>
      <w:bookmarkEnd w:id="72"/>
      <w:r w:rsidRPr="00D90393">
        <w:t>5.3</w:t>
      </w:r>
      <w:r w:rsidRPr="00D90393">
        <w:tab/>
        <w:t>Configuration / Group Affiliation / Remote change / De-affiliation / Home MCData system</w:t>
      </w:r>
      <w:bookmarkEnd w:id="45"/>
      <w:bookmarkEnd w:id="46"/>
      <w:bookmarkEnd w:id="73"/>
      <w:bookmarkEnd w:id="74"/>
      <w:bookmarkEnd w:id="75"/>
      <w:bookmarkEnd w:id="76"/>
      <w:bookmarkEnd w:id="77"/>
    </w:p>
    <w:p w:rsidR="00B93CA2" w:rsidRPr="00D90393" w:rsidRDefault="00B93CA2" w:rsidP="00991648">
      <w:pPr>
        <w:pStyle w:val="H6"/>
        <w:pPrChange w:id="78" w:author="Kahn, Jason D. (Fed)" w:date="2021-02-08T14:08:00Z">
          <w:pPr>
            <w:pStyle w:val="Heading3"/>
          </w:pPr>
        </w:pPrChange>
      </w:pPr>
      <w:bookmarkStart w:id="79" w:name="_Toc522499795"/>
      <w:bookmarkStart w:id="80" w:name="_Toc25610648"/>
      <w:bookmarkStart w:id="81" w:name="_Toc52782297"/>
      <w:bookmarkStart w:id="82" w:name="_Toc52782906"/>
      <w:bookmarkStart w:id="83" w:name="_Toc59042775"/>
      <w:r w:rsidRPr="00D90393">
        <w:t>5.3.1</w:t>
      </w:r>
      <w:r w:rsidRPr="00D90393">
        <w:tab/>
        <w:t>Test Purpose (TP)</w:t>
      </w:r>
      <w:bookmarkEnd w:id="81"/>
      <w:bookmarkEnd w:id="82"/>
      <w:bookmarkEnd w:id="83"/>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for current affiliation status and to subscribe to affiliation status changes for the MCData User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subscribe to affiliation status changes for the MCData User by sending the SS (MCData Server) a SIP SUBSCRIBE message </w:t>
      </w:r>
      <w:r w:rsidRPr="00D90393">
        <w:rPr>
          <w:b/>
          <w:noProof w:val="0"/>
        </w:rPr>
        <w:t>and</w:t>
      </w:r>
      <w:r w:rsidRPr="00D90393">
        <w:rPr>
          <w:noProof w:val="0"/>
        </w:rPr>
        <w:t xml:space="preserve"> starts informing the MCData User of any affiliation status changes for the MCData User after the subscription is accepted }</w:t>
      </w:r>
    </w:p>
    <w:p w:rsidR="00B93CA2" w:rsidRPr="00D90393" w:rsidRDefault="00B93CA2" w:rsidP="00B93CA2">
      <w:pPr>
        <w:pStyle w:val="PL"/>
        <w:rPr>
          <w:noProof w:val="0"/>
        </w:rPr>
      </w:pPr>
      <w:r w:rsidRPr="00D90393">
        <w:rPr>
          <w:noProof w:val="0"/>
        </w:rPr>
        <w:lastRenderedPageBreak/>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affiliate to an MCData group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affiliate to a MCData group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for current affiliation status and to subscribe to affiliation status changes for a target user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subscribe to affiliation status changes for the target user by sending the SS (MCData Server) a SIP SUBSCRIBE message </w:t>
      </w:r>
      <w:r w:rsidRPr="00D90393">
        <w:rPr>
          <w:b/>
          <w:noProof w:val="0"/>
        </w:rPr>
        <w:t>and</w:t>
      </w:r>
      <w:r w:rsidRPr="00D90393">
        <w:rPr>
          <w:noProof w:val="0"/>
        </w:rPr>
        <w:t xml:space="preserve"> starts informing the MCData User of any affiliation status changes for the target user after the subscription is accepted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make affiliation changes for another user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that a target user be affiliated to an MCData group via mandatory mode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that a target user be affiliated to an MCData group via mandatory mode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make affiliation changes for another user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that a target user be de-affiliated to an MCData group via mandatory mode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that a target user be de-affiliated to an MCData group via mandatory mode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(6)</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make affiliation changes for another user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that a target user be affiliated to an MCData group via negotiated mode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that a target user be affiliated to an MCData group via negotiated mode by sending the SS (MCData Server)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(7)</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de-subscribe to affiliation status changes for a target user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de-subscribe to affiliation status changes for a target user by sending the SS (MCData Server) a SIP SUBSCRIBE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(8)</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affiliated with a MCData group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w:t>
      </w:r>
      <w:r w:rsidRPr="00D90393">
        <w:rPr>
          <w:rFonts w:eastAsia="SimSun"/>
          <w:noProof w:val="0"/>
          <w:lang w:eastAsia="zh-CN"/>
        </w:rPr>
        <w:t>de-</w:t>
      </w:r>
      <w:r w:rsidRPr="00D90393">
        <w:rPr>
          <w:noProof w:val="0"/>
        </w:rPr>
        <w:t>affiliate from a</w:t>
      </w:r>
      <w:r w:rsidRPr="00D90393">
        <w:rPr>
          <w:rFonts w:eastAsia="SimSun"/>
          <w:noProof w:val="0"/>
          <w:lang w:eastAsia="zh-CN"/>
        </w:rPr>
        <w:t>n</w:t>
      </w:r>
      <w:r w:rsidRPr="00D90393">
        <w:rPr>
          <w:noProof w:val="0"/>
        </w:rPr>
        <w:t xml:space="preserve"> </w:t>
      </w:r>
      <w:r w:rsidRPr="00D90393">
        <w:rPr>
          <w:rFonts w:eastAsia="SimSun"/>
          <w:noProof w:val="0"/>
          <w:lang w:eastAsia="zh-CN"/>
        </w:rPr>
        <w:t xml:space="preserve">MCData </w:t>
      </w:r>
      <w:r w:rsidRPr="00D90393">
        <w:rPr>
          <w:noProof w:val="0"/>
        </w:rPr>
        <w:t>group }</w:t>
      </w:r>
    </w:p>
    <w:p w:rsidR="00B93CA2" w:rsidRPr="00D90393" w:rsidRDefault="00B93CA2" w:rsidP="00B93CA2">
      <w:pPr>
        <w:pStyle w:val="PL"/>
        <w:rPr>
          <w:noProof w:val="0"/>
        </w:rPr>
      </w:pPr>
      <w:r w:rsidRPr="00D90393">
        <w:rPr>
          <w:noProof w:val="0"/>
        </w:rPr>
        <w:lastRenderedPageBreak/>
        <w:t xml:space="preserve">    </w:t>
      </w:r>
      <w:r w:rsidRPr="00D90393">
        <w:rPr>
          <w:b/>
          <w:noProof w:val="0"/>
        </w:rPr>
        <w:t>then</w:t>
      </w:r>
      <w:r w:rsidRPr="00D90393">
        <w:rPr>
          <w:noProof w:val="0"/>
        </w:rPr>
        <w:t xml:space="preserve"> { UE (MCData Client) requests to </w:t>
      </w:r>
      <w:r w:rsidRPr="00D90393">
        <w:rPr>
          <w:rFonts w:eastAsia="SimSun"/>
          <w:noProof w:val="0"/>
          <w:lang w:eastAsia="zh-CN"/>
        </w:rPr>
        <w:t>de-</w:t>
      </w:r>
      <w:r w:rsidRPr="00D90393">
        <w:rPr>
          <w:noProof w:val="0"/>
        </w:rPr>
        <w:t>affiliate from a</w:t>
      </w:r>
      <w:r w:rsidRPr="00D90393">
        <w:rPr>
          <w:rFonts w:eastAsia="SimSun"/>
          <w:noProof w:val="0"/>
          <w:lang w:eastAsia="zh-CN"/>
        </w:rPr>
        <w:t>n</w:t>
      </w:r>
      <w:r w:rsidRPr="00D90393">
        <w:rPr>
          <w:noProof w:val="0"/>
        </w:rPr>
        <w:t xml:space="preserve"> </w:t>
      </w:r>
      <w:r w:rsidRPr="00D90393">
        <w:rPr>
          <w:rFonts w:eastAsia="SimSun"/>
          <w:noProof w:val="0"/>
          <w:lang w:eastAsia="zh-CN"/>
        </w:rPr>
        <w:t xml:space="preserve">MCData </w:t>
      </w:r>
      <w:r w:rsidRPr="00D90393">
        <w:rPr>
          <w:noProof w:val="0"/>
        </w:rPr>
        <w:t>group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(9)</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Server requests that the MCData User choose to affiliate to an MCData group via negotiated mode by sending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accepts to affiliate to a MCData group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991648">
      <w:pPr>
        <w:pStyle w:val="H6"/>
        <w:pPrChange w:id="84" w:author="Kahn, Jason D. (Fed)" w:date="2021-02-08T14:08:00Z">
          <w:pPr>
            <w:pStyle w:val="Heading3"/>
          </w:pPr>
        </w:pPrChange>
      </w:pPr>
      <w:bookmarkStart w:id="85" w:name="_Toc52782298"/>
      <w:bookmarkStart w:id="86" w:name="_Toc52782907"/>
      <w:bookmarkStart w:id="87" w:name="_Toc59042776"/>
      <w:r w:rsidRPr="00D90393">
        <w:t>5.3.2</w:t>
      </w:r>
      <w:r w:rsidRPr="00D90393">
        <w:tab/>
        <w:t>Conformance requirements</w:t>
      </w:r>
      <w:bookmarkEnd w:id="85"/>
      <w:bookmarkEnd w:id="86"/>
      <w:bookmarkEnd w:id="87"/>
    </w:p>
    <w:p w:rsidR="00B93CA2" w:rsidRPr="00D90393" w:rsidRDefault="00B93CA2" w:rsidP="00B93CA2">
      <w:r w:rsidRPr="00D90393">
        <w:t xml:space="preserve">References: The conformance requirements covered in the current TC are specified in: TS 24.282, clauses 8.2.2, 8.2.3, 8.2.4, and 8.2.5. </w:t>
      </w:r>
      <w:r w:rsidR="00EF0F20"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p w:rsidR="00B93CA2" w:rsidRPr="00D90393" w:rsidRDefault="00B93CA2" w:rsidP="00B93CA2">
      <w:r w:rsidRPr="00D90393">
        <w:t>[TS 24.282, clause 8.2.2]</w:t>
      </w:r>
    </w:p>
    <w:p w:rsidR="00B93CA2" w:rsidRPr="00D90393" w:rsidRDefault="00B93CA2" w:rsidP="00B93CA2">
      <w:r w:rsidRPr="00D90393">
        <w:t>In order:</w:t>
      </w:r>
    </w:p>
    <w:p w:rsidR="00B93CA2" w:rsidRPr="00D90393" w:rsidRDefault="00B93CA2" w:rsidP="00B93CA2">
      <w:pPr>
        <w:pStyle w:val="B10"/>
      </w:pPr>
      <w:r w:rsidRPr="00D90393">
        <w:t>-</w:t>
      </w:r>
      <w:r w:rsidRPr="00D90393">
        <w:tab/>
        <w:t xml:space="preserve">to indicate that an MCData user is interested in one or more MCData group(s) </w:t>
      </w:r>
      <w:r w:rsidRPr="00D90393">
        <w:rPr>
          <w:rFonts w:eastAsia="SimSun"/>
        </w:rPr>
        <w:t>at an MCData client</w:t>
      </w:r>
      <w:r w:rsidRPr="00D90393">
        <w:t>;</w:t>
      </w:r>
    </w:p>
    <w:p w:rsidR="00B93CA2" w:rsidRPr="00D90393" w:rsidRDefault="00B93CA2" w:rsidP="00B93CA2">
      <w:pPr>
        <w:pStyle w:val="B10"/>
      </w:pPr>
      <w:r w:rsidRPr="00D90393">
        <w:t>-</w:t>
      </w:r>
      <w:r w:rsidRPr="00D90393">
        <w:tab/>
        <w:t xml:space="preserve">to indicate that the MCData user is no longer interested in one or more MCData group(s) </w:t>
      </w:r>
      <w:r w:rsidRPr="00D90393">
        <w:rPr>
          <w:rFonts w:eastAsia="SimSun"/>
        </w:rPr>
        <w:t>at the MCData client</w:t>
      </w:r>
      <w:r w:rsidRPr="00D90393">
        <w:t>;</w:t>
      </w:r>
    </w:p>
    <w:p w:rsidR="00B93CA2" w:rsidRPr="00D90393" w:rsidRDefault="00B93CA2" w:rsidP="00B93CA2">
      <w:pPr>
        <w:pStyle w:val="B10"/>
      </w:pPr>
      <w:r w:rsidRPr="00D90393">
        <w:t>-</w:t>
      </w:r>
      <w:r w:rsidRPr="00D90393">
        <w:tab/>
        <w:t xml:space="preserve">to refresh indication of an MCData user interest in one or more MCData group(s) </w:t>
      </w:r>
      <w:r w:rsidRPr="00D90393">
        <w:rPr>
          <w:rFonts w:eastAsia="SimSun"/>
        </w:rPr>
        <w:t>at an MCData client</w:t>
      </w:r>
      <w:r w:rsidRPr="00D90393">
        <w:t xml:space="preserve"> due to near expiration of the expiration time of an MCData group with the affiliation status set to the "affiliated" state received in a SIP NOTIFY request in subclause 8.2.3;</w:t>
      </w:r>
    </w:p>
    <w:p w:rsidR="00B93CA2" w:rsidRPr="00D90393" w:rsidRDefault="00B93CA2" w:rsidP="00B93CA2">
      <w:pPr>
        <w:pStyle w:val="B10"/>
      </w:pPr>
      <w:r w:rsidRPr="00D90393">
        <w:t>-</w:t>
      </w:r>
      <w:r w:rsidRPr="00D90393">
        <w:tab/>
        <w:t>to send an affiliation status change request in mandatory mode to another MCData user; or</w:t>
      </w:r>
    </w:p>
    <w:p w:rsidR="00B93CA2" w:rsidRPr="00D90393" w:rsidRDefault="00B93CA2" w:rsidP="00B93CA2">
      <w:pPr>
        <w:pStyle w:val="B10"/>
      </w:pPr>
      <w:r w:rsidRPr="00D90393">
        <w:t>-</w:t>
      </w:r>
      <w:r w:rsidRPr="00D90393">
        <w:tab/>
        <w:t>any combination of the above;</w:t>
      </w:r>
    </w:p>
    <w:p w:rsidR="00B93CA2" w:rsidRPr="00D90393" w:rsidRDefault="00B93CA2" w:rsidP="00B93CA2">
      <w:r w:rsidRPr="00D90393">
        <w:t xml:space="preserve">the MCData client shall generate a SIP PUBLISH request according to 3GPP TS 24.229 [5], IETF RFC 3903 [34], and </w:t>
      </w:r>
      <w:r w:rsidRPr="00D90393">
        <w:rPr>
          <w:rFonts w:eastAsia="SimSun"/>
        </w:rPr>
        <w:t>IETF RFC 3856 [39]</w:t>
      </w:r>
      <w:r w:rsidRPr="00D90393">
        <w:t>.</w:t>
      </w:r>
    </w:p>
    <w:p w:rsidR="00B93CA2" w:rsidRPr="00D90393" w:rsidRDefault="00B93CA2" w:rsidP="00B93CA2">
      <w:r w:rsidRPr="00D90393">
        <w:t>In the SIP PUBLISH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public service identity 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MCData ID of the MCData user;</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4)</w:t>
      </w:r>
      <w:r w:rsidRPr="00D90393">
        <w:rPr>
          <w:rFonts w:eastAsia="SimSun"/>
        </w:rPr>
        <w:tab/>
        <w:t xml:space="preserve">if the targeted MCData user </w:t>
      </w:r>
      <w:r w:rsidRPr="00D90393">
        <w:t>is interested in</w:t>
      </w:r>
      <w:r w:rsidRPr="00D90393">
        <w:rPr>
          <w:rFonts w:eastAsia="SimSun"/>
        </w:rPr>
        <w:t xml:space="preserve"> at least one MCData group at the targeted MCData client, shall set the Expires header field according to IETF RFC 3903 [34], to 4294967295;</w:t>
      </w:r>
    </w:p>
    <w:p w:rsidR="00B93CA2" w:rsidRPr="00D90393" w:rsidRDefault="00B93CA2" w:rsidP="00B93CA2">
      <w:pPr>
        <w:pStyle w:val="NO"/>
        <w:rPr>
          <w:rFonts w:eastAsia="SimSun"/>
        </w:rPr>
      </w:pPr>
      <w:r w:rsidRPr="00D90393">
        <w:rPr>
          <w:rFonts w:eastAsia="SimSun"/>
        </w:rPr>
        <w:t>NOTE 1:</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5)</w:t>
      </w:r>
      <w:r w:rsidRPr="00D90393">
        <w:rPr>
          <w:rFonts w:eastAsia="SimSun"/>
        </w:rPr>
        <w:tab/>
        <w:t xml:space="preserve">if the targeted MCData user is no longer </w:t>
      </w:r>
      <w:r w:rsidRPr="00D90393">
        <w:t>interested in</w:t>
      </w:r>
      <w:r w:rsidRPr="00D90393">
        <w:rPr>
          <w:rFonts w:eastAsia="SimSun"/>
        </w:rPr>
        <w:t xml:space="preserve"> any MCData group at the targeted MCData client, shall set the Expires header field according to IETF RFC 3903 [34], to zero; and</w:t>
      </w:r>
    </w:p>
    <w:p w:rsidR="00B93CA2" w:rsidRPr="00D90393" w:rsidRDefault="00B93CA2" w:rsidP="00B93CA2">
      <w:pPr>
        <w:pStyle w:val="B10"/>
        <w:rPr>
          <w:rFonts w:eastAsia="SimSun"/>
        </w:rPr>
      </w:pPr>
      <w:r w:rsidRPr="00D90393">
        <w:rPr>
          <w:rFonts w:eastAsia="SimSun"/>
        </w:rPr>
        <w:t>6)</w:t>
      </w:r>
      <w:r w:rsidRPr="00D90393">
        <w:rPr>
          <w:rFonts w:eastAsia="SimSun"/>
        </w:rPr>
        <w:tab/>
        <w:t>shall include an application/pidf+xml MIME body indicating per-user affiliation information according to subclause </w:t>
      </w:r>
      <w:r w:rsidRPr="00D90393">
        <w:t>8.4.1</w:t>
      </w:r>
      <w:r w:rsidRPr="00D90393">
        <w:rPr>
          <w:rFonts w:eastAsia="SimSun"/>
        </w:rPr>
        <w:t>. In the MIME body, the MCData client:</w:t>
      </w:r>
    </w:p>
    <w:p w:rsidR="00B93CA2" w:rsidRPr="00D90393" w:rsidRDefault="00B93CA2" w:rsidP="00B93CA2">
      <w:pPr>
        <w:pStyle w:val="B2"/>
        <w:rPr>
          <w:rFonts w:eastAsia="SimSun"/>
        </w:rPr>
      </w:pPr>
      <w:r w:rsidRPr="00D90393">
        <w:rPr>
          <w:rFonts w:eastAsia="SimSun"/>
        </w:rPr>
        <w:t>a)</w:t>
      </w:r>
      <w:r w:rsidRPr="00D90393">
        <w:rPr>
          <w:rFonts w:eastAsia="SimSun"/>
        </w:rPr>
        <w:tab/>
        <w:t>shall include all MCData groups where the targeted MCData user indicates its interest at the targeted MCData client;</w:t>
      </w:r>
    </w:p>
    <w:p w:rsidR="00B93CA2" w:rsidRPr="00D90393" w:rsidRDefault="00B93CA2" w:rsidP="00B93CA2">
      <w:pPr>
        <w:pStyle w:val="B2"/>
        <w:rPr>
          <w:rFonts w:eastAsia="SimSun"/>
        </w:rPr>
      </w:pPr>
      <w:r w:rsidRPr="00D90393">
        <w:rPr>
          <w:rFonts w:eastAsia="SimSun"/>
        </w:rPr>
        <w:lastRenderedPageBreak/>
        <w:t>b)</w:t>
      </w:r>
      <w:r w:rsidRPr="00D90393">
        <w:rPr>
          <w:rFonts w:eastAsia="SimSun"/>
        </w:rPr>
        <w:tab/>
        <w:t>shall include the MCData client ID of the targeted MCData client;</w:t>
      </w:r>
    </w:p>
    <w:p w:rsidR="00B93CA2" w:rsidRPr="00D90393" w:rsidRDefault="00B93CA2" w:rsidP="00B93CA2">
      <w:pPr>
        <w:pStyle w:val="B2"/>
        <w:rPr>
          <w:rFonts w:eastAsia="SimSun"/>
        </w:rPr>
      </w:pPr>
      <w:r w:rsidRPr="00D90393">
        <w:rPr>
          <w:rFonts w:eastAsia="SimSun"/>
        </w:rPr>
        <w:t>c)</w:t>
      </w:r>
      <w:r w:rsidRPr="00D90393">
        <w:rPr>
          <w:rFonts w:eastAsia="SimSun"/>
        </w:rPr>
        <w:tab/>
        <w:t>shall not include the "status" attribute and the "expires" attribute in the &lt;affiliation&gt; element; and</w:t>
      </w:r>
    </w:p>
    <w:p w:rsidR="00B93CA2" w:rsidRPr="00D90393" w:rsidRDefault="00B93CA2" w:rsidP="00B93CA2">
      <w:pPr>
        <w:pStyle w:val="B2"/>
        <w:rPr>
          <w:rFonts w:eastAsia="SimSun"/>
        </w:rPr>
      </w:pPr>
      <w:r w:rsidRPr="00D90393">
        <w:rPr>
          <w:rFonts w:eastAsia="SimSun"/>
        </w:rPr>
        <w:t>d)</w:t>
      </w:r>
      <w:r w:rsidRPr="00D90393">
        <w:rPr>
          <w:rFonts w:eastAsia="SimSun"/>
        </w:rPr>
        <w:tab/>
        <w:t>shall set the &lt;p-id&gt; child element of the &lt;presence&gt; root element to a globally unique value.</w:t>
      </w:r>
    </w:p>
    <w:p w:rsidR="00B93CA2" w:rsidRPr="00D90393" w:rsidRDefault="00B93CA2" w:rsidP="00B93CA2">
      <w:pPr>
        <w:rPr>
          <w:rFonts w:eastAsia="SimSun"/>
        </w:rPr>
      </w:pPr>
      <w:r w:rsidRPr="00D90393">
        <w:rPr>
          <w:rFonts w:eastAsia="SimSun"/>
        </w:rPr>
        <w:t xml:space="preserve">The MCData client shall send the SIP PUBLISH request </w:t>
      </w:r>
      <w:r w:rsidRPr="00D90393">
        <w:t>according to 3GPP TS 24.229 [5]</w:t>
      </w:r>
      <w:r w:rsidRPr="00D90393">
        <w:rPr>
          <w:rFonts w:eastAsia="SimSun"/>
        </w:rPr>
        <w:t>.</w:t>
      </w:r>
    </w:p>
    <w:p w:rsidR="00B93CA2" w:rsidRPr="00D90393" w:rsidRDefault="00B93CA2" w:rsidP="00B93CA2">
      <w:r w:rsidRPr="00D90393">
        <w:t>[TS 24.282, clause 8.2.3]</w:t>
      </w:r>
    </w:p>
    <w:p w:rsidR="00B93CA2" w:rsidRPr="00D90393" w:rsidRDefault="00B93CA2" w:rsidP="00B93CA2">
      <w:pPr>
        <w:pStyle w:val="NO"/>
      </w:pPr>
      <w:r w:rsidRPr="00D90393">
        <w:t>NOTE 1:</w:t>
      </w:r>
      <w:r w:rsidRPr="00D90393">
        <w:tab/>
        <w:t>The MCData UE also uses this procedure to determine which MCData groups the MCData user successfully affiliated to.</w:t>
      </w:r>
    </w:p>
    <w:p w:rsidR="00B93CA2" w:rsidRPr="00D90393" w:rsidRDefault="00B93CA2" w:rsidP="00B93CA2">
      <w:r w:rsidRPr="00D90393">
        <w:t>In order to discover MCData groups:</w:t>
      </w:r>
    </w:p>
    <w:p w:rsidR="00B93CA2" w:rsidRPr="00D90393" w:rsidRDefault="00B93CA2" w:rsidP="00B93CA2">
      <w:pPr>
        <w:pStyle w:val="B10"/>
      </w:pPr>
      <w:r w:rsidRPr="00D90393">
        <w:t>1)</w:t>
      </w:r>
      <w:r w:rsidRPr="00D90393">
        <w:tab/>
        <w:t>which the MCData user at an MCData client is affiliated to; or</w:t>
      </w:r>
    </w:p>
    <w:p w:rsidR="00B93CA2" w:rsidRPr="00D90393" w:rsidRDefault="00B93CA2" w:rsidP="00B93CA2">
      <w:pPr>
        <w:pStyle w:val="B10"/>
      </w:pPr>
      <w:r w:rsidRPr="00D90393">
        <w:t>2)</w:t>
      </w:r>
      <w:r w:rsidRPr="00D90393">
        <w:tab/>
        <w:t>which another MCData user is affiliated to;</w:t>
      </w:r>
    </w:p>
    <w:p w:rsidR="00B93CA2" w:rsidRPr="00D90393" w:rsidRDefault="00B93CA2" w:rsidP="00B93CA2">
      <w:pPr>
        <w:rPr>
          <w:rFonts w:eastAsia="SimSun"/>
        </w:rPr>
      </w:pPr>
      <w:r w:rsidRPr="00D90393">
        <w:t xml:space="preserve">the MCData client shall generate an initial SIP SUBSCRIBE request according to 3GPP TS 24.229 [5], </w:t>
      </w:r>
      <w:r w:rsidRPr="00D90393">
        <w:rPr>
          <w:rFonts w:eastAsia="SimSun"/>
        </w:rPr>
        <w:t xml:space="preserve">IETF RFC 3856 [39], </w:t>
      </w:r>
      <w:r w:rsidRPr="00D90393">
        <w:t>and IETF RFC 6665 [36]</w:t>
      </w:r>
      <w:r w:rsidRPr="00D90393">
        <w:rPr>
          <w:rFonts w:eastAsia="SimSun"/>
        </w:rPr>
        <w:t>.</w:t>
      </w:r>
    </w:p>
    <w:p w:rsidR="00B93CA2" w:rsidRPr="00D90393" w:rsidRDefault="00B93CA2" w:rsidP="00B93CA2">
      <w:r w:rsidRPr="00D90393">
        <w:rPr>
          <w:rFonts w:eastAsia="SimSun"/>
        </w:rPr>
        <w:t>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public service identity 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MCData ID of the targeted MCData user;</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4)</w:t>
      </w:r>
      <w:r w:rsidRPr="00D90393">
        <w:rPr>
          <w:rFonts w:eastAsia="SimSun"/>
        </w:rPr>
        <w:tab/>
        <w:t>if the MCData client wants to receive the current status and later notification, shall set the Expires header field according to IETF RFC 6665 [36], to 4294967295;</w:t>
      </w:r>
    </w:p>
    <w:p w:rsidR="00B93CA2" w:rsidRPr="00D90393" w:rsidRDefault="00B93CA2" w:rsidP="00B93CA2">
      <w:pPr>
        <w:pStyle w:val="NO"/>
        <w:rPr>
          <w:rFonts w:eastAsia="SimSun"/>
        </w:rPr>
      </w:pPr>
      <w:r w:rsidRPr="00D90393">
        <w:rPr>
          <w:rFonts w:eastAsia="SimSun"/>
        </w:rPr>
        <w:t>NOTE 2:</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5)</w:t>
      </w:r>
      <w:r w:rsidRPr="00D90393">
        <w:rPr>
          <w:rFonts w:eastAsia="SimSun"/>
        </w:rPr>
        <w:tab/>
        <w:t>if the MCData client wants to fetch the current state only, shall set the Expires header field according to IETF RFC 6665 [36], to zero; and</w:t>
      </w:r>
    </w:p>
    <w:p w:rsidR="00B93CA2" w:rsidRPr="00D90393" w:rsidRDefault="00B93CA2" w:rsidP="00B93CA2">
      <w:pPr>
        <w:pStyle w:val="B10"/>
        <w:rPr>
          <w:rFonts w:eastAsia="SimSun"/>
        </w:rPr>
      </w:pPr>
      <w:r w:rsidRPr="00D90393">
        <w:rPr>
          <w:lang w:eastAsia="ko-KR"/>
        </w:rPr>
        <w:t>6)</w:t>
      </w:r>
      <w:r w:rsidRPr="00D90393">
        <w:rPr>
          <w:lang w:eastAsia="ko-KR"/>
        </w:rPr>
        <w:tab/>
        <w:t xml:space="preserve">shall include an Accept header field containing the </w:t>
      </w:r>
      <w:r w:rsidRPr="00D90393">
        <w:rPr>
          <w:rFonts w:eastAsia="SimSun"/>
        </w:rPr>
        <w:t>application/pidf+xml MIME type; and</w:t>
      </w:r>
    </w:p>
    <w:p w:rsidR="00B93CA2" w:rsidRPr="00D90393" w:rsidRDefault="00B93CA2" w:rsidP="00B93CA2">
      <w:pPr>
        <w:pStyle w:val="B10"/>
        <w:rPr>
          <w:lang w:eastAsia="ko-KR"/>
        </w:rPr>
      </w:pPr>
      <w:r w:rsidRPr="00D90393">
        <w:rPr>
          <w:lang w:eastAsia="ko-KR"/>
        </w:rPr>
        <w:t>7)</w:t>
      </w:r>
      <w:r w:rsidRPr="00D90393">
        <w:rPr>
          <w:lang w:eastAsia="ko-KR"/>
        </w:rPr>
        <w:tab/>
      </w:r>
      <w:r w:rsidRPr="00D90393">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D90393">
        <w:t xml:space="preserve">8.4.2, indicating </w:t>
      </w:r>
      <w:r w:rsidRPr="00D90393">
        <w:rPr>
          <w:rFonts w:eastAsia="SimSun"/>
        </w:rPr>
        <w:t>the MCData client ID of the MCData client.</w:t>
      </w:r>
    </w:p>
    <w:p w:rsidR="00B93CA2" w:rsidRPr="00D90393" w:rsidRDefault="00B93CA2" w:rsidP="00B93CA2">
      <w:r w:rsidRPr="00D90393">
        <w:t xml:space="preserve">In order to re-subscribe or de-subscribe, the MCData client shall generate an in-dialog SIP SUBSCRIBE request according to 3GPP TS 24.229 [5], </w:t>
      </w:r>
      <w:r w:rsidRPr="00D90393">
        <w:rPr>
          <w:rFonts w:eastAsia="SimSun"/>
        </w:rPr>
        <w:t xml:space="preserve">IETF RFC 3856 [39], </w:t>
      </w:r>
      <w:r w:rsidRPr="00D90393">
        <w:t>and IETF RFC 6665 [36]</w:t>
      </w:r>
      <w:r w:rsidRPr="00D90393">
        <w:rPr>
          <w:rFonts w:eastAsia="SimSun"/>
        </w:rPr>
        <w:t>. 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if the MCData client wants to receive the current status and later notification, shall set the Expires header field according to IETF RFC 6665 [36], to 4294967295;</w:t>
      </w:r>
    </w:p>
    <w:p w:rsidR="00B93CA2" w:rsidRPr="00D90393" w:rsidRDefault="00B93CA2" w:rsidP="00B93CA2">
      <w:pPr>
        <w:pStyle w:val="NO"/>
        <w:rPr>
          <w:rFonts w:eastAsia="SimSun"/>
        </w:rPr>
      </w:pPr>
      <w:r w:rsidRPr="00D90393">
        <w:rPr>
          <w:rFonts w:eastAsia="SimSun"/>
        </w:rPr>
        <w:t>NOTE 3:</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2)</w:t>
      </w:r>
      <w:r w:rsidRPr="00D90393">
        <w:rPr>
          <w:rFonts w:eastAsia="SimSun"/>
        </w:rPr>
        <w:tab/>
        <w:t>if the MCData client wants to de-subscribe, shall set the Expires header field according to IETF RFC 6665 [36], to zero; and</w:t>
      </w:r>
    </w:p>
    <w:p w:rsidR="00B93CA2" w:rsidRPr="00D90393" w:rsidRDefault="00B93CA2" w:rsidP="00B93CA2">
      <w:pPr>
        <w:pStyle w:val="B10"/>
        <w:rPr>
          <w:lang w:eastAsia="ko-KR"/>
        </w:rPr>
      </w:pPr>
      <w:r w:rsidRPr="00D90393">
        <w:rPr>
          <w:lang w:eastAsia="ko-KR"/>
        </w:rPr>
        <w:t>3)</w:t>
      </w:r>
      <w:r w:rsidRPr="00D90393">
        <w:rPr>
          <w:lang w:eastAsia="ko-KR"/>
        </w:rPr>
        <w:tab/>
        <w:t xml:space="preserve">shall include an Accept header field containing the </w:t>
      </w:r>
      <w:r w:rsidRPr="00D90393">
        <w:rPr>
          <w:rFonts w:eastAsia="SimSun"/>
        </w:rPr>
        <w:t>application/pidf+xml MIME type</w:t>
      </w:r>
      <w:r w:rsidRPr="00D90393">
        <w:rPr>
          <w:lang w:eastAsia="ko-KR"/>
        </w:rPr>
        <w:t>.</w:t>
      </w:r>
    </w:p>
    <w:p w:rsidR="00B93CA2" w:rsidRPr="00D90393" w:rsidRDefault="00D90393" w:rsidP="00D90393">
      <w:pPr>
        <w:pStyle w:val="B2"/>
      </w:pPr>
      <w:r>
        <w:rPr>
          <w:rFonts w:eastAsia="SimSun"/>
        </w:rPr>
        <w:tab/>
      </w:r>
      <w:r w:rsidR="00B93CA2" w:rsidRPr="00D90393">
        <w:rPr>
          <w:rFonts w:eastAsia="SimSun"/>
        </w:rPr>
        <w:t xml:space="preserve">Upon receiving a SIP NOTIFY request according to </w:t>
      </w:r>
      <w:r w:rsidR="00B93CA2" w:rsidRPr="00D90393">
        <w:t xml:space="preserve">3GPP TS 24.229 [5], </w:t>
      </w:r>
      <w:r w:rsidR="00B93CA2" w:rsidRPr="00D90393">
        <w:rPr>
          <w:rFonts w:eastAsia="SimSun"/>
        </w:rPr>
        <w:t xml:space="preserve">IETF RFC 3856 [39], </w:t>
      </w:r>
      <w:r w:rsidR="00B93CA2" w:rsidRPr="00D90393">
        <w:t>and IETF RFC 6665 [36]</w:t>
      </w:r>
      <w:r w:rsidR="00B93CA2" w:rsidRPr="00D90393">
        <w:rPr>
          <w:rFonts w:eastAsia="SimSun"/>
        </w:rPr>
        <w:t>, if SIP NOTIFY request contains an application/pidf+xml MIME body indicating per-user affiliation information constructed according to subclause </w:t>
      </w:r>
      <w:r w:rsidR="00B93CA2" w:rsidRPr="00D90393">
        <w:t>8.4.1</w:t>
      </w:r>
      <w:r w:rsidR="00B93CA2" w:rsidRPr="00D90393">
        <w:rPr>
          <w:rFonts w:eastAsia="SimSun"/>
        </w:rPr>
        <w:t xml:space="preserve">, then the MCData client shall determine </w:t>
      </w:r>
      <w:r w:rsidR="00B93CA2" w:rsidRPr="00D90393">
        <w:rPr>
          <w:rFonts w:eastAsia="SimSun"/>
        </w:rPr>
        <w:lastRenderedPageBreak/>
        <w:t>affiliation status of the MCData user for each MCData group at the MCData client(s) in the MIME body</w:t>
      </w:r>
      <w:r w:rsidR="00B93CA2" w:rsidRPr="00D90393">
        <w:t xml:space="preserve">. If </w:t>
      </w:r>
      <w:r w:rsidR="00B93CA2" w:rsidRPr="00D9039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rsidR="00B93CA2" w:rsidRPr="00D90393" w:rsidRDefault="00B93CA2" w:rsidP="00B93CA2">
      <w:r w:rsidRPr="00D90393">
        <w:t>[TS 24.282, clause 8.2.4]</w:t>
      </w:r>
    </w:p>
    <w:p w:rsidR="00B93CA2" w:rsidRPr="00D90393" w:rsidRDefault="00B93CA2" w:rsidP="00B93CA2">
      <w:pPr>
        <w:pStyle w:val="NO"/>
      </w:pPr>
      <w:r w:rsidRPr="00D90393">
        <w:t>NOTE:</w:t>
      </w:r>
      <w:r w:rsidRPr="00D90393">
        <w:tab/>
        <w:t>Procedure for sending affiliation status change request in negotiated mode to several target MCData users is not supported in this version of the specification.</w:t>
      </w:r>
    </w:p>
    <w:p w:rsidR="00B93CA2" w:rsidRPr="00D90393" w:rsidRDefault="00B93CA2" w:rsidP="00B93CA2">
      <w:r w:rsidRPr="00D90393">
        <w:t xml:space="preserve">Upon receiving a request from the MCData user to send an affiliation status change request in negotiated mode to a target MCData user, the MCData client shall </w:t>
      </w:r>
      <w:r w:rsidRPr="00D90393">
        <w:rPr>
          <w:rFonts w:eastAsia="SimSun"/>
        </w:rPr>
        <w:t xml:space="preserve">generate a SIP MESSAGE request in accordance with 3GPP TS 24.229 [5] and </w:t>
      </w:r>
      <w:r w:rsidRPr="00D90393">
        <w:rPr>
          <w:lang w:eastAsia="ko-KR"/>
        </w:rPr>
        <w:t>IETF RFC 3428 [6]</w:t>
      </w:r>
      <w:r w:rsidRPr="00D90393">
        <w:t>. In the SIP MESSAGE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public service identity 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 xml:space="preserve">MCData ID of the </w:t>
      </w:r>
      <w:r w:rsidRPr="00D90393">
        <w:t>target MCData user</w:t>
      </w:r>
      <w:r w:rsidRPr="00D90393">
        <w:rPr>
          <w:lang w:eastAsia="ko-KR"/>
        </w:rPr>
        <w:t>;</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MESSAGE request;</w:t>
      </w:r>
    </w:p>
    <w:p w:rsidR="00B93CA2" w:rsidRPr="00D90393" w:rsidRDefault="00B93CA2" w:rsidP="00B93CA2">
      <w:pPr>
        <w:pStyle w:val="B10"/>
      </w:pPr>
      <w:r w:rsidRPr="00D90393">
        <w:t>4)</w:t>
      </w:r>
      <w:r w:rsidRPr="00D90393">
        <w:tab/>
        <w:t>shall include an application/vnd.3gpp.mcdata-affiliation-command+xml MIME body as specified in Annex D.3;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pPr>
        <w:rPr>
          <w:lang w:eastAsia="ko-KR"/>
        </w:rPr>
      </w:pPr>
      <w:r w:rsidRPr="00D90393">
        <w:t xml:space="preserve">On receiving a SIP 2xx response to the SIP MESSAGE request, the MCData client </w:t>
      </w:r>
      <w:r w:rsidRPr="00D90393">
        <w:rPr>
          <w:lang w:eastAsia="ko-KR"/>
        </w:rPr>
        <w:t>shall indicate to the user that the request has been delivered to an MCData client of the target MCData user.</w:t>
      </w:r>
    </w:p>
    <w:p w:rsidR="00B93CA2" w:rsidRPr="00D90393" w:rsidRDefault="00B93CA2" w:rsidP="00B93CA2">
      <w:r w:rsidRPr="00D90393">
        <w:t>[TS 24.282, clause 8.2.5]</w:t>
      </w:r>
    </w:p>
    <w:p w:rsidR="00B93CA2" w:rsidRPr="00D90393" w:rsidRDefault="00B93CA2" w:rsidP="00B93CA2">
      <w:r w:rsidRPr="00D90393">
        <w:t>Upon receiving a SIP MESSAGE request containing:</w:t>
      </w:r>
    </w:p>
    <w:p w:rsidR="00B93CA2" w:rsidRPr="00D90393" w:rsidRDefault="00B93CA2" w:rsidP="00B93CA2">
      <w:pPr>
        <w:pStyle w:val="B10"/>
      </w:pPr>
      <w:r w:rsidRPr="00D90393">
        <w:t>1)</w:t>
      </w:r>
      <w:r w:rsidRPr="00D90393">
        <w:tab/>
      </w:r>
      <w:r w:rsidRPr="00D90393">
        <w:rPr>
          <w:lang w:eastAsia="ko-KR"/>
        </w:rPr>
        <w:t xml:space="preserve">the ICSI value "urn:urn-7:3gpp-service.ims.icsi.mcdata" </w:t>
      </w:r>
      <w:r w:rsidRPr="00D90393">
        <w:t>(coded as specified in 3GPP TS 24.229 [5]), in a P-Asserted-Service header field according to IETF </w:t>
      </w:r>
      <w:r w:rsidRPr="00D90393">
        <w:rPr>
          <w:rFonts w:eastAsia="MS Mincho"/>
        </w:rPr>
        <w:t>RFC 6050 [7]</w:t>
      </w:r>
      <w:r w:rsidRPr="00D90393">
        <w:rPr>
          <w:lang w:eastAsia="ko-KR"/>
        </w:rPr>
        <w:t>; and</w:t>
      </w:r>
    </w:p>
    <w:p w:rsidR="00B93CA2" w:rsidRPr="00D90393" w:rsidRDefault="00B93CA2" w:rsidP="00B93CA2">
      <w:pPr>
        <w:pStyle w:val="B10"/>
      </w:pPr>
      <w:r w:rsidRPr="00D90393">
        <w:t>2)</w:t>
      </w:r>
      <w:r w:rsidRPr="00D90393">
        <w:tab/>
        <w:t>an application/vnd.3gpp.mcdata-affiliation-command+xml MIME body with a list of MCData groups for affiliation under the &lt;affiliate&gt; element and a list of MCData groups for de-affiliation under the &lt;de-affiliate&gt; element;</w:t>
      </w:r>
    </w:p>
    <w:p w:rsidR="00B93CA2" w:rsidRPr="00D90393" w:rsidRDefault="00B93CA2" w:rsidP="00B93CA2">
      <w:r w:rsidRPr="00D90393">
        <w:t>then the MCData client:</w:t>
      </w:r>
    </w:p>
    <w:p w:rsidR="00B93CA2" w:rsidRPr="00D90393" w:rsidRDefault="00B93CA2" w:rsidP="00B93CA2">
      <w:pPr>
        <w:pStyle w:val="B10"/>
      </w:pPr>
      <w:r w:rsidRPr="00D90393">
        <w:t>1)</w:t>
      </w:r>
      <w:r w:rsidRPr="00D90393">
        <w:tab/>
        <w:t>shall send a 200 (OK) response to the SIP MESSAGE request;</w:t>
      </w:r>
    </w:p>
    <w:p w:rsidR="00B93CA2" w:rsidRPr="00D90393" w:rsidRDefault="00B93CA2" w:rsidP="00B93CA2">
      <w:pPr>
        <w:pStyle w:val="B10"/>
      </w:pPr>
      <w:r w:rsidRPr="00D90393">
        <w:t>2)</w:t>
      </w:r>
      <w:r w:rsidRPr="00D90393">
        <w:tab/>
        <w:t>shall seek confirmation of the list of MCData groups for affiliation and the list of MCData groups for de-affiliation, resulting in an accepted list of MCData groups for affiliation and an accepted list of MCData groups for de-affiliation; and</w:t>
      </w:r>
    </w:p>
    <w:p w:rsidR="00B93CA2" w:rsidRPr="00D90393" w:rsidRDefault="00B93CA2" w:rsidP="00B93CA2">
      <w:pPr>
        <w:pStyle w:val="B10"/>
      </w:pPr>
      <w:r w:rsidRPr="00D90393">
        <w:t>3)</w:t>
      </w:r>
      <w:r w:rsidRPr="00D90393">
        <w:tab/>
        <w:t>if the user accepts the request:</w:t>
      </w:r>
    </w:p>
    <w:p w:rsidR="00B93CA2" w:rsidRPr="00D90393" w:rsidRDefault="00B93CA2" w:rsidP="00B93CA2">
      <w:pPr>
        <w:pStyle w:val="B2"/>
      </w:pPr>
      <w:r w:rsidRPr="00D90393">
        <w:t>a)</w:t>
      </w:r>
      <w:r w:rsidRPr="00D90393">
        <w:tab/>
        <w:t>shall perform affiliation for each entry in the accepted list of MCData groups for affiliation for which the MCData client is not affiliated, as specified in subclause</w:t>
      </w:r>
      <w:r w:rsidRPr="00D90393">
        <w:rPr>
          <w:rFonts w:eastAsia="SimSun"/>
        </w:rPr>
        <w:t> </w:t>
      </w:r>
      <w:r w:rsidRPr="00D90393">
        <w:t>8.2.2; and</w:t>
      </w:r>
    </w:p>
    <w:p w:rsidR="00B93CA2" w:rsidRPr="00D90393" w:rsidRDefault="00B93CA2" w:rsidP="00B93CA2">
      <w:pPr>
        <w:pStyle w:val="B2"/>
      </w:pPr>
      <w:r w:rsidRPr="00D90393">
        <w:t>b)</w:t>
      </w:r>
      <w:r w:rsidRPr="00D90393">
        <w:tab/>
        <w:t>shall perform de-affiliation for each entry in the accepted list of MCData groups for de-affiliation for which the MCData client is affiliated, as specified in subclause</w:t>
      </w:r>
      <w:r w:rsidRPr="00D90393">
        <w:rPr>
          <w:rFonts w:eastAsia="SimSun"/>
        </w:rPr>
        <w:t> </w:t>
      </w:r>
      <w:r w:rsidRPr="00D90393">
        <w:t>8.2.2.</w:t>
      </w:r>
    </w:p>
    <w:p w:rsidR="00B93CA2" w:rsidRPr="00D90393" w:rsidRDefault="00B93CA2" w:rsidP="00991648">
      <w:pPr>
        <w:pStyle w:val="H6"/>
        <w:pPrChange w:id="88" w:author="Kahn, Jason D. (Fed)" w:date="2021-02-08T14:08:00Z">
          <w:pPr>
            <w:pStyle w:val="Heading3"/>
          </w:pPr>
        </w:pPrChange>
      </w:pPr>
      <w:bookmarkStart w:id="89" w:name="_Toc52782299"/>
      <w:bookmarkStart w:id="90" w:name="_Toc52782908"/>
      <w:bookmarkStart w:id="91" w:name="_Toc59042777"/>
      <w:r w:rsidRPr="00D90393">
        <w:lastRenderedPageBreak/>
        <w:t>5.3.3</w:t>
      </w:r>
      <w:r w:rsidRPr="00D90393">
        <w:tab/>
        <w:t>Test description</w:t>
      </w:r>
      <w:bookmarkEnd w:id="89"/>
      <w:bookmarkEnd w:id="90"/>
      <w:bookmarkEnd w:id="91"/>
    </w:p>
    <w:p w:rsidR="00B93CA2" w:rsidRPr="00D90393" w:rsidRDefault="00B93CA2" w:rsidP="00991648">
      <w:pPr>
        <w:pStyle w:val="H6"/>
        <w:pPrChange w:id="92" w:author="Kahn, Jason D. (Fed)" w:date="2021-02-08T14:08:00Z">
          <w:pPr>
            <w:pStyle w:val="Heading4"/>
          </w:pPr>
        </w:pPrChange>
      </w:pPr>
      <w:bookmarkStart w:id="93" w:name="_Toc52782300"/>
      <w:bookmarkStart w:id="94" w:name="_Toc52782909"/>
      <w:bookmarkStart w:id="95" w:name="_Toc59042778"/>
      <w:r w:rsidRPr="00D90393">
        <w:t>5.3.3.1</w:t>
      </w:r>
      <w:r w:rsidRPr="00D90393">
        <w:tab/>
        <w:t>Pre-test conditions</w:t>
      </w:r>
      <w:bookmarkEnd w:id="93"/>
      <w:bookmarkEnd w:id="94"/>
      <w:bookmarkEnd w:id="95"/>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991648">
      <w:pPr>
        <w:pStyle w:val="H6"/>
        <w:pPrChange w:id="96" w:author="Kahn, Jason D. (Fed)" w:date="2021-02-08T14:08:00Z">
          <w:pPr>
            <w:pStyle w:val="Heading4"/>
          </w:pPr>
        </w:pPrChange>
      </w:pPr>
      <w:bookmarkStart w:id="97" w:name="_Toc52782301"/>
      <w:bookmarkStart w:id="98" w:name="_Toc52782910"/>
      <w:bookmarkStart w:id="99" w:name="_Toc59042779"/>
      <w:r w:rsidRPr="00D90393">
        <w:lastRenderedPageBreak/>
        <w:t>5.3.3.2</w:t>
      </w:r>
      <w:r w:rsidRPr="00D90393">
        <w:tab/>
        <w:t>Test procedure sequence</w:t>
      </w:r>
      <w:bookmarkEnd w:id="97"/>
      <w:bookmarkEnd w:id="98"/>
      <w:bookmarkEnd w:id="99"/>
    </w:p>
    <w:p w:rsidR="00B93CA2" w:rsidRPr="00D90393" w:rsidRDefault="00B93CA2" w:rsidP="00B93CA2">
      <w:pPr>
        <w:pStyle w:val="TH"/>
      </w:pPr>
      <w:r w:rsidRPr="00D9039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lastRenderedPageBreak/>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tcPr>
          <w:p w:rsidR="00B93CA2" w:rsidRPr="00D90393" w:rsidRDefault="00B93CA2" w:rsidP="00253B20">
            <w:pPr>
              <w:pStyle w:val="TAC"/>
            </w:pPr>
            <w:r w:rsidRPr="00D90393">
              <w:t>1</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discover which groups the MCData User is affiliated to and to subscribe to affiliation status changes for the MCData User.</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w:t>
            </w:r>
          </w:p>
        </w:tc>
        <w:tc>
          <w:tcPr>
            <w:tcW w:w="3969" w:type="dxa"/>
          </w:tcPr>
          <w:p w:rsidR="00B93CA2" w:rsidRPr="00D90393" w:rsidRDefault="00B93CA2" w:rsidP="00253B20">
            <w:pPr>
              <w:pStyle w:val="TAL"/>
              <w:rPr>
                <w:rFonts w:cs="Arial"/>
                <w:szCs w:val="18"/>
              </w:rPr>
            </w:pPr>
            <w:r w:rsidRPr="00D90393">
              <w:t xml:space="preserve">EXCEPTION: The E-UTRA/EPC actions which are related to the MCDATA call establishment are described in TS 36.579-1 [2], subclause 5.4.3B </w:t>
            </w:r>
            <w:r w:rsidR="00C6269A" w:rsidRPr="00D90393">
              <w:t>'</w:t>
            </w:r>
            <w:r w:rsidRPr="00D90393">
              <w:t>Generic Test Procedure for MCData CO communication in E-UTRA</w:t>
            </w:r>
            <w:r w:rsidR="00C6269A" w:rsidRPr="00D90393">
              <w:t>'</w:t>
            </w:r>
            <w:r w:rsidRPr="00D90393">
              <w:t>. The test sequence below shows only the MCDATA relevant messages exchanged.</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SUBSCRIBE message to subscribe to its own affiliation status changes?</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SUBSCRIBE</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SUBSCRIBE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A is "affiliated", but no other group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6</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affiliate to a MCData group,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7</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2</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8</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9</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10</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11</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12</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13</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rPr>
                <w:rFonts w:cs="Arial"/>
                <w:szCs w:val="18"/>
              </w:rPr>
            </w:pPr>
            <w:r w:rsidRPr="00D90393">
              <w:rPr>
                <w:rFonts w:cs="Arial"/>
                <w:szCs w:val="18"/>
              </w:rPr>
              <w:t>Make the MCData User send a request to discover which groups a target user is affiliated to and to subscribe to affiliation status changes for that target user.</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rPr>
                <w:rFonts w:cs="Arial"/>
                <w:szCs w:val="18"/>
              </w:rPr>
            </w:pPr>
            <w:r w:rsidRPr="00D90393">
              <w:rPr>
                <w:rFonts w:cs="Arial"/>
                <w:szCs w:val="18"/>
              </w:rPr>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15</w:t>
            </w:r>
          </w:p>
        </w:tc>
        <w:tc>
          <w:tcPr>
            <w:tcW w:w="3969" w:type="dxa"/>
          </w:tcPr>
          <w:p w:rsidR="00B93CA2" w:rsidRPr="00D90393" w:rsidRDefault="00B93CA2" w:rsidP="00253B20">
            <w:pPr>
              <w:pStyle w:val="TAL"/>
              <w:rPr>
                <w:rFonts w:cs="Arial"/>
                <w:szCs w:val="18"/>
              </w:rPr>
            </w:pPr>
            <w:r w:rsidRPr="00D90393">
              <w:rPr>
                <w:rFonts w:cs="Arial"/>
                <w:szCs w:val="18"/>
              </w:rPr>
              <w:t xml:space="preserve">Check: Does the UE (MCData Client) send a SIP SUBSCRIBE message to subscribe to affiliation status changes of a target user? </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SUBSCRIBE</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16</w:t>
            </w:r>
          </w:p>
        </w:tc>
        <w:tc>
          <w:tcPr>
            <w:tcW w:w="3969" w:type="dxa"/>
          </w:tcPr>
          <w:p w:rsidR="00B93CA2" w:rsidRPr="00D90393" w:rsidRDefault="00B93CA2" w:rsidP="00253B20">
            <w:pPr>
              <w:pStyle w:val="TAL"/>
              <w:rPr>
                <w:rFonts w:cs="Arial"/>
                <w:szCs w:val="18"/>
              </w:rPr>
            </w:pPr>
            <w:r w:rsidRPr="00D90393">
              <w:rPr>
                <w:rFonts w:cs="Arial"/>
                <w:szCs w:val="18"/>
              </w:rPr>
              <w:t>The SS responds to the SIP SUBSCRIBE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17</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have a target user affiliate to a MCData group, GROUP D (mandatory mode).</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lastRenderedPageBreak/>
              <w:t>18</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have to target user 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4</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19</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20</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21</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22</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23</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24</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target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25</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have a target user de-affiliate to a MCData group, GROUP D (mandatory mode).</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26</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have the target user de-affiliate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5</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27</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28</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"disaffiliating".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29</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30</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target user is now de-affiliated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31</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have a target user affiliate to a MCData group, GROUP D (negotiated mode).</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32</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MESSAGE message to have a target user affiliate with GROUP D via negotiated mode?</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MESSAGE</w:t>
            </w:r>
          </w:p>
        </w:tc>
        <w:tc>
          <w:tcPr>
            <w:tcW w:w="567" w:type="dxa"/>
          </w:tcPr>
          <w:p w:rsidR="00B93CA2" w:rsidRPr="00D90393" w:rsidRDefault="00B93CA2" w:rsidP="00253B20">
            <w:pPr>
              <w:pStyle w:val="TAC"/>
            </w:pPr>
            <w:r w:rsidRPr="00D90393">
              <w:t>6</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33</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MESSAGE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34</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35</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36</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37</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lastRenderedPageBreak/>
              <w:t>38</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target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39</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de-subscribe from affiliation status changes of a target user.</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40</w:t>
            </w:r>
          </w:p>
        </w:tc>
        <w:tc>
          <w:tcPr>
            <w:tcW w:w="3969" w:type="dxa"/>
          </w:tcPr>
          <w:p w:rsidR="00B93CA2" w:rsidRPr="00D90393" w:rsidRDefault="00B93CA2" w:rsidP="00253B20">
            <w:pPr>
              <w:pStyle w:val="TAL"/>
              <w:rPr>
                <w:rFonts w:cs="Arial"/>
                <w:szCs w:val="18"/>
              </w:rPr>
            </w:pPr>
            <w:r w:rsidRPr="00D90393">
              <w:rPr>
                <w:rFonts w:cs="Arial"/>
                <w:szCs w:val="18"/>
              </w:rPr>
              <w:t xml:space="preserve">Check: Does the UE (MCData Client) send a SIP SUBSCRIBE message with the Expires header field set to zero to de-subscribe from affiliation status changes for a target user? </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SUBSCRIBE</w:t>
            </w:r>
          </w:p>
        </w:tc>
        <w:tc>
          <w:tcPr>
            <w:tcW w:w="567" w:type="dxa"/>
          </w:tcPr>
          <w:p w:rsidR="00B93CA2" w:rsidRPr="00D90393" w:rsidRDefault="00B93CA2" w:rsidP="00253B20">
            <w:pPr>
              <w:pStyle w:val="TAC"/>
            </w:pPr>
            <w:r w:rsidRPr="00D90393">
              <w:t>7</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41</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SUBSCRIBE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42</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de-affiliate from a MCData group,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43</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de-affiliate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8</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44</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MESSAGE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45</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user with GROUP D is "disaffiliating".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46</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47</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 longer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48</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MESSAGE to the MCData Client to affiliate the MCData User to GROUP D via negotiated mode.</w:t>
            </w:r>
          </w:p>
        </w:tc>
        <w:tc>
          <w:tcPr>
            <w:tcW w:w="709" w:type="dxa"/>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MESSAGE</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49</w:t>
            </w:r>
          </w:p>
        </w:tc>
        <w:tc>
          <w:tcPr>
            <w:tcW w:w="3969" w:type="dxa"/>
          </w:tcPr>
          <w:p w:rsidR="00B93CA2" w:rsidRPr="00D90393" w:rsidRDefault="00B93CA2" w:rsidP="00253B20">
            <w:pPr>
              <w:pStyle w:val="TAL"/>
              <w:rPr>
                <w:rFonts w:cs="Arial"/>
                <w:szCs w:val="18"/>
              </w:rPr>
            </w:pPr>
            <w:r w:rsidRPr="00D90393">
              <w:rPr>
                <w:rFonts w:cs="Arial"/>
                <w:szCs w:val="18"/>
              </w:rPr>
              <w:t xml:space="preserve">Check: Does the UE (MCData Client) send a SIP 200 (OK) message in response to the SIP MESSAGE message? </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9</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50</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another user is requesting the MCData User affiliate to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9</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51</w:t>
            </w:r>
          </w:p>
        </w:tc>
        <w:tc>
          <w:tcPr>
            <w:tcW w:w="3969" w:type="dxa"/>
          </w:tcPr>
          <w:p w:rsidR="00B93CA2" w:rsidRPr="00D90393" w:rsidRDefault="00B93CA2" w:rsidP="00253B20">
            <w:pPr>
              <w:pStyle w:val="TAL"/>
              <w:rPr>
                <w:rFonts w:cs="Arial"/>
                <w:szCs w:val="18"/>
              </w:rPr>
            </w:pPr>
            <w:r w:rsidRPr="00D90393">
              <w:rPr>
                <w:rFonts w:cs="Arial"/>
                <w:szCs w:val="18"/>
              </w:rPr>
              <w:t>Make the MCData User accept to affiliate to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52</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9</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53</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54</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55</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56</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lastRenderedPageBreak/>
              <w:t>57</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58</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w:t>
            </w:r>
          </w:p>
        </w:tc>
        <w:tc>
          <w:tcPr>
            <w:tcW w:w="3969" w:type="dxa"/>
          </w:tcPr>
          <w:p w:rsidR="00B93CA2" w:rsidRPr="00D90393" w:rsidRDefault="00B93CA2" w:rsidP="00253B20">
            <w:pPr>
              <w:pStyle w:val="TAL"/>
            </w:pPr>
            <w:r w:rsidRPr="00D90393">
              <w:t>EXCEPTION: SS (MCData Server) releases the E-UTRA connection.</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pPr>
            <w:r w:rsidRPr="00D90393">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991648">
      <w:pPr>
        <w:pStyle w:val="H6"/>
        <w:pPrChange w:id="100" w:author="Kahn, Jason D. (Fed)" w:date="2021-02-08T14:09:00Z">
          <w:pPr>
            <w:pStyle w:val="Heading4"/>
          </w:pPr>
        </w:pPrChange>
      </w:pPr>
      <w:bookmarkStart w:id="101" w:name="_Toc52782302"/>
      <w:bookmarkStart w:id="102" w:name="_Toc52782911"/>
      <w:bookmarkStart w:id="103" w:name="_Toc59042780"/>
      <w:r w:rsidRPr="00D90393">
        <w:t>5.3.3.3</w:t>
      </w:r>
      <w:r w:rsidRPr="00D90393">
        <w:tab/>
        <w:t>Specific message contents</w:t>
      </w:r>
      <w:bookmarkEnd w:id="101"/>
      <w:bookmarkEnd w:id="102"/>
      <w:bookmarkEnd w:id="103"/>
    </w:p>
    <w:p w:rsidR="00B93CA2" w:rsidRPr="00D90393" w:rsidRDefault="00B93CA2" w:rsidP="00B93CA2">
      <w:pPr>
        <w:pStyle w:val="TH"/>
      </w:pPr>
      <w:bookmarkStart w:id="104" w:name="_Hlk39752822"/>
      <w:r w:rsidRPr="00D90393">
        <w:t>Table 5.3.3.3-1: SIP SUBSCRIBE (step 2,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blPrEx>
          <w:tblCellMar>
            <w:top w:w="0" w:type="dxa"/>
            <w:bottom w:w="0" w:type="dxa"/>
          </w:tblCellMar>
        </w:tblPrEx>
        <w:tc>
          <w:tcPr>
            <w:tcW w:w="9644" w:type="dxa"/>
            <w:gridSpan w:val="5"/>
          </w:tcPr>
          <w:p w:rsidR="00B93CA2" w:rsidRPr="00D90393" w:rsidRDefault="00B93CA2" w:rsidP="00253B20">
            <w:pPr>
              <w:pStyle w:val="TAL"/>
            </w:pPr>
            <w:r w:rsidRPr="00D90393">
              <w:t>Derivation Path: TS 36.579-1 [2], Table 5.5.2.14-1, condition GROUPCONFIG AND MCDATA</w:t>
            </w:r>
          </w:p>
        </w:tc>
      </w:tr>
      <w:tr w:rsidR="00B93CA2" w:rsidRPr="00D90393" w:rsidTr="00253B20">
        <w:tblPrEx>
          <w:tblCellMar>
            <w:top w:w="0" w:type="dxa"/>
            <w:bottom w:w="0" w:type="dxa"/>
          </w:tblCellMar>
        </w:tblPrEx>
        <w:tc>
          <w:tcPr>
            <w:tcW w:w="2836" w:type="dxa"/>
          </w:tcPr>
          <w:p w:rsidR="00B93CA2" w:rsidRPr="00D90393" w:rsidRDefault="00B93CA2" w:rsidP="00253B20">
            <w:pPr>
              <w:pStyle w:val="TAH"/>
            </w:pPr>
            <w:r w:rsidRPr="00D90393">
              <w:t>Information Element</w:t>
            </w:r>
          </w:p>
        </w:tc>
        <w:tc>
          <w:tcPr>
            <w:tcW w:w="2127" w:type="dxa"/>
          </w:tcPr>
          <w:p w:rsidR="00B93CA2" w:rsidRPr="00D90393" w:rsidRDefault="00B93CA2" w:rsidP="00253B20">
            <w:pPr>
              <w:pStyle w:val="TAH"/>
            </w:pPr>
            <w:r w:rsidRPr="00D90393">
              <w:t>Value/remark</w:t>
            </w:r>
          </w:p>
        </w:tc>
        <w:tc>
          <w:tcPr>
            <w:tcW w:w="2127" w:type="dxa"/>
            <w:tcBorders>
              <w:bottom w:val="single" w:sz="4" w:space="0" w:color="auto"/>
            </w:tcBorders>
          </w:tcPr>
          <w:p w:rsidR="00B93CA2" w:rsidRPr="00D90393" w:rsidRDefault="00B93CA2" w:rsidP="00253B20">
            <w:pPr>
              <w:pStyle w:val="TAH"/>
            </w:pPr>
            <w:r w:rsidRPr="00D90393">
              <w:t>Comment</w:t>
            </w:r>
          </w:p>
        </w:tc>
        <w:tc>
          <w:tcPr>
            <w:tcW w:w="1419" w:type="dxa"/>
          </w:tcPr>
          <w:p w:rsidR="00B93CA2" w:rsidRPr="00D90393" w:rsidRDefault="00B93CA2" w:rsidP="00253B20">
            <w:pPr>
              <w:pStyle w:val="TAH"/>
            </w:pPr>
            <w:r w:rsidRPr="00D90393">
              <w:t>Reference</w:t>
            </w:r>
          </w:p>
        </w:tc>
        <w:tc>
          <w:tcPr>
            <w:tcW w:w="1135"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CC252A">
        <w:tblPrEx>
          <w:tblCellMar>
            <w:top w:w="0" w:type="dxa"/>
            <w:bottom w:w="0" w:type="dxa"/>
          </w:tblCellMar>
        </w:tblPrEx>
        <w:tc>
          <w:tcPr>
            <w:tcW w:w="2836" w:type="dxa"/>
          </w:tcPr>
          <w:p w:rsidR="00B93CA2" w:rsidRPr="00D90393" w:rsidDel="004B0E09" w:rsidRDefault="00B93CA2" w:rsidP="00CC252A">
            <w:pPr>
              <w:pStyle w:val="TAL"/>
              <w:rPr>
                <w:b/>
                <w:bCs/>
              </w:rPr>
            </w:pPr>
            <w:r w:rsidRPr="00D90393">
              <w:t xml:space="preserve">  MIME body part</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r w:rsidRPr="00D90393">
              <w:rPr>
                <w:szCs w:val="18"/>
              </w:rPr>
              <w:t>MCPTT/MCVideo/MCData Info</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vAlign w:val="center"/>
          </w:tcPr>
          <w:p w:rsidR="00B93CA2" w:rsidRPr="00D90393" w:rsidDel="004B0E09" w:rsidRDefault="00B93CA2" w:rsidP="00253B20">
            <w:pPr>
              <w:pStyle w:val="TAL"/>
              <w:rPr>
                <w:b/>
                <w:bCs/>
              </w:rPr>
            </w:pPr>
            <w:r w:rsidRPr="00D90393">
              <w:t xml:space="preserve">    MIME-part-headers</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CC252A">
        <w:tblPrEx>
          <w:tblCellMar>
            <w:top w:w="0" w:type="dxa"/>
            <w:bottom w:w="0" w:type="dxa"/>
          </w:tblCellMar>
        </w:tblPrEx>
        <w:tc>
          <w:tcPr>
            <w:tcW w:w="2836" w:type="dxa"/>
            <w:tcBorders>
              <w:bottom w:val="nil"/>
            </w:tcBorders>
          </w:tcPr>
          <w:p w:rsidR="00B93CA2" w:rsidRPr="00D90393" w:rsidDel="004B0E09" w:rsidRDefault="00B93CA2" w:rsidP="00CC252A">
            <w:pPr>
              <w:pStyle w:val="TAL"/>
              <w:rPr>
                <w:b/>
                <w:bCs/>
              </w:rPr>
            </w:pPr>
            <w:r w:rsidRPr="00D90393">
              <w:rPr>
                <w:b/>
              </w:rPr>
              <w:t xml:space="preserve">      </w:t>
            </w:r>
            <w:r w:rsidRPr="00D90393">
              <w:rPr>
                <w:bCs/>
              </w:rPr>
              <w:t>Content-Type</w:t>
            </w:r>
          </w:p>
        </w:tc>
        <w:tc>
          <w:tcPr>
            <w:tcW w:w="2127" w:type="dxa"/>
            <w:tcBorders>
              <w:top w:val="single" w:sz="4" w:space="0" w:color="auto"/>
              <w:bottom w:val="single" w:sz="4" w:space="0" w:color="auto"/>
            </w:tcBorders>
          </w:tcPr>
          <w:p w:rsidR="00B93CA2" w:rsidRPr="00D90393" w:rsidRDefault="00B93CA2" w:rsidP="00253B20">
            <w:pPr>
              <w:pStyle w:val="TAL"/>
            </w:pPr>
            <w:r w:rsidRPr="00D90393">
              <w:t>"application/vnd.3gpp.mcdata-info+xml"</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t xml:space="preserve">        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5.3.3.3-2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5.3.3.3-2: </w:t>
      </w:r>
      <w:r w:rsidRPr="00D90393">
        <w:rPr>
          <w:lang w:eastAsia="ko-KR"/>
        </w:rPr>
        <w:t>MCData-INFO in SIP SUBSCRIBE</w:t>
      </w:r>
      <w:r w:rsidRPr="00D90393">
        <w:t xml:space="preserve"> (Table 5.3.3.3-1)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5">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5.5.3.2.1-1, condition GROUP-CALL</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blPrEx>
          <w:tblCellMar>
            <w:top w:w="0" w:type="dxa"/>
            <w:bottom w:w="0" w:type="dxa"/>
          </w:tblCellMar>
        </w:tblPrEx>
        <w:tc>
          <w:tcPr>
            <w:tcW w:w="2835" w:type="dxa"/>
          </w:tcPr>
          <w:p w:rsidR="00B93CA2" w:rsidRPr="00D90393" w:rsidRDefault="00B93CA2" w:rsidP="00CC252A">
            <w:pPr>
              <w:pStyle w:val="TAL"/>
            </w:pPr>
            <w:r w:rsidRPr="00D90393">
              <w:t xml:space="preserve">    mcData-request-uri</w:t>
            </w:r>
          </w:p>
        </w:tc>
        <w:tc>
          <w:tcPr>
            <w:tcW w:w="2126" w:type="dxa"/>
          </w:tcPr>
          <w:p w:rsidR="00CC252A"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5.3.3.3-3: SIP SUBSCRIBE (step 15,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blPrEx>
          <w:tblCellMar>
            <w:top w:w="0" w:type="dxa"/>
            <w:bottom w:w="0" w:type="dxa"/>
          </w:tblCellMar>
        </w:tblPrEx>
        <w:tc>
          <w:tcPr>
            <w:tcW w:w="9644" w:type="dxa"/>
            <w:gridSpan w:val="5"/>
          </w:tcPr>
          <w:p w:rsidR="00B93CA2" w:rsidRPr="00D90393" w:rsidRDefault="00B93CA2" w:rsidP="00253B20">
            <w:pPr>
              <w:pStyle w:val="TAL"/>
            </w:pPr>
            <w:r w:rsidRPr="00D90393">
              <w:t>Derivation Path: TS 36.579-1 [2], Table 5.5.2.14-1, condition MCDATA, GROUPCONFIG</w:t>
            </w:r>
          </w:p>
        </w:tc>
      </w:tr>
      <w:tr w:rsidR="00B93CA2" w:rsidRPr="00D90393" w:rsidTr="00253B20">
        <w:tblPrEx>
          <w:tblCellMar>
            <w:top w:w="0" w:type="dxa"/>
            <w:bottom w:w="0" w:type="dxa"/>
          </w:tblCellMar>
        </w:tblPrEx>
        <w:tc>
          <w:tcPr>
            <w:tcW w:w="2836" w:type="dxa"/>
          </w:tcPr>
          <w:p w:rsidR="00B93CA2" w:rsidRPr="00D90393" w:rsidRDefault="00B93CA2" w:rsidP="00253B20">
            <w:pPr>
              <w:pStyle w:val="TAH"/>
            </w:pPr>
            <w:r w:rsidRPr="00D90393">
              <w:t>Information Element</w:t>
            </w:r>
          </w:p>
        </w:tc>
        <w:tc>
          <w:tcPr>
            <w:tcW w:w="2127" w:type="dxa"/>
          </w:tcPr>
          <w:p w:rsidR="00B93CA2" w:rsidRPr="00D90393" w:rsidRDefault="00B93CA2" w:rsidP="00253B20">
            <w:pPr>
              <w:pStyle w:val="TAH"/>
            </w:pPr>
            <w:r w:rsidRPr="00D90393">
              <w:t>Value/remark</w:t>
            </w:r>
          </w:p>
        </w:tc>
        <w:tc>
          <w:tcPr>
            <w:tcW w:w="2127" w:type="dxa"/>
            <w:tcBorders>
              <w:bottom w:val="single" w:sz="4" w:space="0" w:color="auto"/>
            </w:tcBorders>
          </w:tcPr>
          <w:p w:rsidR="00B93CA2" w:rsidRPr="00D90393" w:rsidRDefault="00B93CA2" w:rsidP="00253B20">
            <w:pPr>
              <w:pStyle w:val="TAH"/>
            </w:pPr>
            <w:r w:rsidRPr="00D90393">
              <w:t>Comment</w:t>
            </w:r>
          </w:p>
        </w:tc>
        <w:tc>
          <w:tcPr>
            <w:tcW w:w="1419" w:type="dxa"/>
          </w:tcPr>
          <w:p w:rsidR="00B93CA2" w:rsidRPr="00D90393" w:rsidRDefault="00B93CA2" w:rsidP="00253B20">
            <w:pPr>
              <w:pStyle w:val="TAH"/>
            </w:pPr>
            <w:r w:rsidRPr="00D90393">
              <w:t>Reference</w:t>
            </w:r>
          </w:p>
        </w:tc>
        <w:tc>
          <w:tcPr>
            <w:tcW w:w="1135"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vAlign w:val="center"/>
          </w:tcPr>
          <w:p w:rsidR="00B93CA2" w:rsidRPr="00D90393" w:rsidDel="004B0E09" w:rsidRDefault="00B93CA2" w:rsidP="00253B20">
            <w:pPr>
              <w:pStyle w:val="TAL"/>
              <w:rPr>
                <w:b/>
                <w:bCs/>
              </w:rPr>
            </w:pPr>
            <w:bookmarkStart w:id="106" w:name="_Hlk39230799"/>
            <w:r w:rsidRPr="00D90393">
              <w:t xml:space="preserve">  MIME body part</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r w:rsidRPr="00D90393">
              <w:rPr>
                <w:szCs w:val="18"/>
              </w:rPr>
              <w:t>MCPTT/MCVideo/MCData Info</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vAlign w:val="center"/>
          </w:tcPr>
          <w:p w:rsidR="00B93CA2" w:rsidRPr="00D90393" w:rsidDel="004B0E09" w:rsidRDefault="00B93CA2" w:rsidP="00253B20">
            <w:pPr>
              <w:pStyle w:val="TAL"/>
              <w:rPr>
                <w:b/>
                <w:bCs/>
              </w:rPr>
            </w:pPr>
            <w:r w:rsidRPr="00D90393">
              <w:t xml:space="preserve">    MIME-part-headers</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bookmarkEnd w:id="106"/>
      <w:tr w:rsidR="00B93CA2" w:rsidRPr="00D90393" w:rsidTr="00CC252A">
        <w:tblPrEx>
          <w:tblCellMar>
            <w:top w:w="0" w:type="dxa"/>
            <w:bottom w:w="0" w:type="dxa"/>
          </w:tblCellMar>
        </w:tblPrEx>
        <w:tc>
          <w:tcPr>
            <w:tcW w:w="2836" w:type="dxa"/>
            <w:tcBorders>
              <w:bottom w:val="nil"/>
            </w:tcBorders>
          </w:tcPr>
          <w:p w:rsidR="00B93CA2" w:rsidRPr="00D90393" w:rsidDel="004B0E09" w:rsidRDefault="00B93CA2" w:rsidP="00CC252A">
            <w:pPr>
              <w:pStyle w:val="TAL"/>
              <w:rPr>
                <w:b/>
                <w:bCs/>
              </w:rPr>
            </w:pPr>
            <w:r w:rsidRPr="00D90393">
              <w:rPr>
                <w:b/>
              </w:rPr>
              <w:t xml:space="preserve">      </w:t>
            </w:r>
            <w:bookmarkStart w:id="107" w:name="_Hlk45281345"/>
            <w:r w:rsidRPr="00D90393">
              <w:rPr>
                <w:bCs/>
              </w:rPr>
              <w:t>Content-Type</w:t>
            </w:r>
            <w:bookmarkEnd w:id="107"/>
          </w:p>
        </w:tc>
        <w:tc>
          <w:tcPr>
            <w:tcW w:w="2127" w:type="dxa"/>
            <w:tcBorders>
              <w:top w:val="single" w:sz="4" w:space="0" w:color="auto"/>
              <w:bottom w:val="single" w:sz="4" w:space="0" w:color="auto"/>
            </w:tcBorders>
          </w:tcPr>
          <w:p w:rsidR="00B93CA2" w:rsidRPr="00D90393" w:rsidRDefault="00B93CA2" w:rsidP="00253B20">
            <w:pPr>
              <w:pStyle w:val="TAL"/>
            </w:pPr>
            <w:r w:rsidRPr="00D90393">
              <w:t>"application/vnd.3gpp.mcdata-info+xml"</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vAlign w:val="center"/>
          </w:tcPr>
          <w:p w:rsidR="00B93CA2" w:rsidRPr="00D90393" w:rsidRDefault="00B93CA2" w:rsidP="00253B20">
            <w:pPr>
              <w:pStyle w:val="TAL"/>
              <w:rPr>
                <w:b/>
              </w:rPr>
            </w:pPr>
            <w:r w:rsidRPr="00D90393">
              <w:t xml:space="preserve">  MIME body part</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r w:rsidRPr="00D90393">
              <w:t>SIMPLE-FILTER</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CC252A">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CC252A">
            <w:pPr>
              <w:pStyle w:val="TAL"/>
              <w:rPr>
                <w:b/>
                <w:bCs/>
              </w:rPr>
            </w:pPr>
            <w:r w:rsidRPr="00D90393">
              <w:rPr>
                <w:b/>
              </w:rPr>
              <w:t xml:space="preserve">      </w:t>
            </w:r>
            <w:r w:rsidRPr="00D90393">
              <w:rPr>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"application/simple-filter+xml"</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CC252A">
        <w:tblPrEx>
          <w:tblCellMar>
            <w:top w:w="0" w:type="dxa"/>
            <w:bottom w:w="0" w:type="dxa"/>
          </w:tblCellMar>
        </w:tblPrEx>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CC252A">
            <w:pPr>
              <w:pStyle w:val="TAL"/>
              <w:rPr>
                <w:b/>
                <w:bCs/>
              </w:rPr>
            </w:pPr>
            <w:r w:rsidRPr="00D90393">
              <w:t xml:space="preserve">    </w:t>
            </w:r>
            <w:bookmarkStart w:id="108" w:name="_Hlk45281351"/>
            <w:r w:rsidRPr="00D90393">
              <w:t>MIME-part-body</w:t>
            </w:r>
            <w:bookmarkEnd w:id="108"/>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bCs/>
              </w:rPr>
              <w:t>SIMPLE-FILTER as described in Table 5.5.3.6-3</w:t>
            </w:r>
          </w:p>
        </w:tc>
        <w:tc>
          <w:tcPr>
            <w:tcW w:w="2127"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5.3.3.3-4: </w:t>
      </w:r>
      <w:r w:rsidRPr="00D90393">
        <w:rPr>
          <w:lang w:eastAsia="ko-KR"/>
        </w:rPr>
        <w:t>MCData-INFO in SIP SUBSCRIBE</w:t>
      </w:r>
      <w:r w:rsidRPr="00D90393">
        <w:t xml:space="preserv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09">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blPrEx>
          <w:tblCellMar>
            <w:top w:w="0" w:type="dxa"/>
            <w:bottom w:w="0" w:type="dxa"/>
          </w:tblCellMar>
        </w:tblPrEx>
        <w:tc>
          <w:tcPr>
            <w:tcW w:w="2835" w:type="dxa"/>
          </w:tcPr>
          <w:p w:rsidR="00B93CA2" w:rsidRPr="00D90393" w:rsidRDefault="00B93CA2" w:rsidP="00CC252A">
            <w:pPr>
              <w:pStyle w:val="TAL"/>
            </w:pPr>
            <w:r w:rsidRPr="00D90393">
              <w:t xml:space="preserve">    mcdata-request-uri</w:t>
            </w:r>
          </w:p>
        </w:tc>
        <w:tc>
          <w:tcPr>
            <w:tcW w:w="2126" w:type="dxa"/>
          </w:tcPr>
          <w:p w:rsidR="00B93CA2" w:rsidRPr="00D90393" w:rsidRDefault="00B93CA2" w:rsidP="00253B20">
            <w:pPr>
              <w:pStyle w:val="TAL"/>
            </w:pPr>
            <w:r w:rsidRPr="00D90393">
              <w:t>px_MCData_User_B_ID</w:t>
            </w:r>
            <w:r w:rsidRPr="00D90393" w:rsidDel="00771ABE">
              <w:t xml:space="preserve">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5.3.3.3-5: </w:t>
      </w:r>
      <w:r w:rsidRPr="00D90393">
        <w:rPr>
          <w:lang w:eastAsia="ko-KR"/>
        </w:rPr>
        <w:t>SIMPLE-FILTER in SIP SUBSCRIBE</w:t>
      </w:r>
      <w:r w:rsidRPr="00D90393">
        <w:t xml:space="preserv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0">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5.5.3.6-3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filter-set</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nc-bindings</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5.3.3.3-6: SIP SUBSCRIBE (step 40,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1">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5.5.2.14-1,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b/>
                <w:bCs/>
                <w:szCs w:val="18"/>
              </w:rPr>
            </w:pPr>
            <w:r w:rsidRPr="00D9039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bCs/>
                <w:szCs w:val="18"/>
              </w:rPr>
            </w:pPr>
            <w:r w:rsidRPr="00D9039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"0"</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4B0E09" w:rsidRDefault="00B93CA2" w:rsidP="00253B20">
            <w:pPr>
              <w:pStyle w:val="TAL"/>
              <w:rPr>
                <w:bCs/>
              </w:rPr>
            </w:pPr>
            <w:r w:rsidRPr="00D90393">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SIMPLE-FILTER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4B0E09" w:rsidRDefault="00B93CA2" w:rsidP="00253B20">
            <w:pPr>
              <w:pStyle w:val="TAL"/>
              <w:rPr>
                <w:bCs/>
              </w:rPr>
            </w:pPr>
            <w:r w:rsidRPr="00D90393">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CC252A">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CC252A">
            <w:pPr>
              <w:pStyle w:val="TAL"/>
              <w:rPr>
                <w:bCs/>
              </w:rPr>
            </w:pPr>
            <w:r w:rsidRPr="00D90393">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"application/simple-filter+xml"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CC252A">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CC252A">
            <w:pPr>
              <w:pStyle w:val="TAL"/>
              <w:rPr>
                <w:bCs/>
              </w:rPr>
            </w:pPr>
            <w:r w:rsidRPr="00D90393">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SIMPLE-FILTER as described in Table 5.5.3.6-3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5.3.3.3-7: </w:t>
      </w:r>
      <w:r w:rsidRPr="00D90393">
        <w:rPr>
          <w:lang w:eastAsia="ko-KR"/>
        </w:rPr>
        <w:t>MCData-INFO in SIP SUBSCRIBE</w:t>
      </w:r>
      <w:r w:rsidRPr="00D90393">
        <w:t xml:space="preserv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2">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blPrEx>
          <w:tblCellMar>
            <w:top w:w="0" w:type="dxa"/>
            <w:bottom w:w="0" w:type="dxa"/>
          </w:tblCellMar>
        </w:tblPrEx>
        <w:tc>
          <w:tcPr>
            <w:tcW w:w="2835" w:type="dxa"/>
          </w:tcPr>
          <w:p w:rsidR="00B93CA2" w:rsidRPr="00D90393" w:rsidRDefault="00B93CA2" w:rsidP="00CC252A">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5.3.3.3-8: </w:t>
      </w:r>
      <w:r w:rsidRPr="00D90393">
        <w:rPr>
          <w:lang w:eastAsia="ko-KR"/>
        </w:rPr>
        <w:t>SIMPLE-FILTER in SIP SUBSCRIBE</w:t>
      </w:r>
      <w:r w:rsidRPr="00D90393">
        <w:t xml:space="preserv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3">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5.5.3.6-3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CC252A">
        <w:tblPrEx>
          <w:tblCellMar>
            <w:top w:w="0" w:type="dxa"/>
            <w:bottom w:w="0" w:type="dxa"/>
          </w:tblCellMar>
        </w:tblPrEx>
        <w:tc>
          <w:tcPr>
            <w:tcW w:w="2835" w:type="dxa"/>
          </w:tcPr>
          <w:p w:rsidR="00B93CA2" w:rsidRPr="00D90393" w:rsidRDefault="00B93CA2" w:rsidP="00CC252A">
            <w:pPr>
              <w:pStyle w:val="TAL"/>
            </w:pPr>
            <w:r w:rsidRPr="00D90393">
              <w:t>filter-set</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blPrEx>
          <w:tblCellMar>
            <w:top w:w="0" w:type="dxa"/>
            <w:bottom w:w="0" w:type="dxa"/>
          </w:tblCellMar>
        </w:tblPrEx>
        <w:tc>
          <w:tcPr>
            <w:tcW w:w="2835" w:type="dxa"/>
          </w:tcPr>
          <w:p w:rsidR="00B93CA2" w:rsidRPr="00D90393" w:rsidRDefault="00B93CA2" w:rsidP="00CC252A">
            <w:pPr>
              <w:pStyle w:val="TAL"/>
            </w:pPr>
            <w:r w:rsidRPr="00D90393">
              <w:t xml:space="preserve">  nc-bindings</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Table 5.3.3.3-9: SIP 200 (OK) (steps 3, 8, 16, 19, 33, 53,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5.5.2.17.1.2-1,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Pr>
          <w:p w:rsidR="00B93CA2" w:rsidRPr="00D90393" w:rsidRDefault="00B93CA2" w:rsidP="00253B20">
            <w:pPr>
              <w:pStyle w:val="TAL"/>
              <w:keepNext w:val="0"/>
              <w:keepLines w:val="0"/>
            </w:pPr>
            <w:r w:rsidRPr="00D90393">
              <w:rPr>
                <w:b/>
                <w:bCs/>
                <w:szCs w:val="18"/>
              </w:rPr>
              <w:t>Expires</w:t>
            </w:r>
          </w:p>
        </w:tc>
        <w:tc>
          <w:tcPr>
            <w:tcW w:w="2126" w:type="dxa"/>
          </w:tcPr>
          <w:p w:rsidR="00B93CA2" w:rsidRPr="00D90393" w:rsidRDefault="00B93CA2" w:rsidP="00253B20">
            <w:pPr>
              <w:pStyle w:val="TAL"/>
              <w:keepNext w:val="0"/>
              <w:keepLines w:val="0"/>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keepNext w:val="0"/>
              <w:keepLines w:val="0"/>
              <w:rPr>
                <w:b/>
                <w:bCs/>
                <w:szCs w:val="18"/>
              </w:rPr>
            </w:pPr>
            <w:r w:rsidRPr="00D90393">
              <w:rPr>
                <w:bCs/>
                <w:szCs w:val="18"/>
              </w:rPr>
              <w:t xml:space="preserve">  delta-seconds</w:t>
            </w:r>
          </w:p>
        </w:tc>
        <w:tc>
          <w:tcPr>
            <w:tcW w:w="2126" w:type="dxa"/>
          </w:tcPr>
          <w:p w:rsidR="00B93CA2" w:rsidRPr="00D90393" w:rsidRDefault="00B93CA2" w:rsidP="00253B20">
            <w:pPr>
              <w:pStyle w:val="TAL"/>
              <w:keepNext w:val="0"/>
              <w:keepLines w:val="0"/>
            </w:pPr>
            <w:r w:rsidRPr="00D90393">
              <w:rPr>
                <w:szCs w:val="18"/>
              </w:rPr>
              <w:t>"4294967295"</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rPr>
                <w:rFonts w:eastAsia="Calibri" w:cs="Arial"/>
                <w:b/>
                <w:szCs w:val="18"/>
              </w:rPr>
            </w:pPr>
            <w:r w:rsidRPr="00D90393">
              <w:rPr>
                <w:rFonts w:cs="Arial"/>
                <w:b/>
                <w:bCs/>
                <w:szCs w:val="18"/>
              </w:rPr>
              <w:t>Content-Type</w:t>
            </w:r>
          </w:p>
        </w:tc>
        <w:tc>
          <w:tcPr>
            <w:tcW w:w="2126" w:type="dxa"/>
          </w:tcPr>
          <w:p w:rsidR="00B93CA2" w:rsidRPr="00D90393" w:rsidRDefault="00B93CA2" w:rsidP="00253B20">
            <w:pPr>
              <w:pStyle w:val="TAL"/>
              <w:rPr>
                <w:szCs w:val="18"/>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rPr>
                <w:rFonts w:eastAsia="Calibri"/>
              </w:rPr>
            </w:pPr>
            <w:r w:rsidRPr="00D90393">
              <w:rPr>
                <w:rFonts w:cs="Arial"/>
                <w:b/>
                <w:bCs/>
                <w:szCs w:val="18"/>
              </w:rPr>
              <w:t>Content-Length</w:t>
            </w:r>
          </w:p>
        </w:tc>
        <w:tc>
          <w:tcPr>
            <w:tcW w:w="2126" w:type="dxa"/>
          </w:tcPr>
          <w:p w:rsidR="00B93CA2" w:rsidRPr="00D90393" w:rsidRDefault="00B93CA2" w:rsidP="00253B20">
            <w:pPr>
              <w:pStyle w:val="TAL"/>
              <w:rPr>
                <w:szCs w:val="18"/>
              </w:rPr>
            </w:pPr>
            <w:r w:rsidRPr="00D90393">
              <w:rPr>
                <w:rFonts w:cs="Arial"/>
                <w:szCs w:val="18"/>
              </w:rPr>
              <w:t>"</w:t>
            </w: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rFonts w:eastAsia="Calibri" w:cs="Arial"/>
                <w:b/>
                <w:szCs w:val="18"/>
              </w:rPr>
            </w:pPr>
            <w:r w:rsidRPr="00D90393">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5.3.3.3-10: SIP 200 (OK) (steps 27, 41, 44,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5.5.2.17.1.2-1,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Pr>
          <w:p w:rsidR="00B93CA2" w:rsidRPr="00D90393" w:rsidRDefault="00B93CA2" w:rsidP="00253B20">
            <w:pPr>
              <w:pStyle w:val="TAL"/>
              <w:keepNext w:val="0"/>
              <w:keepLines w:val="0"/>
            </w:pPr>
            <w:r w:rsidRPr="00D90393">
              <w:rPr>
                <w:b/>
                <w:bCs/>
                <w:szCs w:val="18"/>
              </w:rPr>
              <w:t>Expires</w:t>
            </w:r>
          </w:p>
        </w:tc>
        <w:tc>
          <w:tcPr>
            <w:tcW w:w="2126" w:type="dxa"/>
          </w:tcPr>
          <w:p w:rsidR="00B93CA2" w:rsidRPr="00D90393" w:rsidRDefault="00B93CA2" w:rsidP="00253B20">
            <w:pPr>
              <w:pStyle w:val="TAL"/>
              <w:keepNext w:val="0"/>
              <w:keepLines w:val="0"/>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keepNext w:val="0"/>
              <w:keepLines w:val="0"/>
              <w:rPr>
                <w:b/>
                <w:bCs/>
                <w:szCs w:val="18"/>
              </w:rPr>
            </w:pPr>
            <w:r w:rsidRPr="00D90393">
              <w:rPr>
                <w:bCs/>
                <w:szCs w:val="18"/>
              </w:rPr>
              <w:t xml:space="preserve">  delta-seconds</w:t>
            </w:r>
          </w:p>
        </w:tc>
        <w:tc>
          <w:tcPr>
            <w:tcW w:w="2126" w:type="dxa"/>
          </w:tcPr>
          <w:p w:rsidR="00B93CA2" w:rsidRPr="00D90393" w:rsidRDefault="00B93CA2" w:rsidP="00253B20">
            <w:pPr>
              <w:pStyle w:val="TAL"/>
              <w:keepNext w:val="0"/>
              <w:keepLines w:val="0"/>
            </w:pP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rPr>
                <w:rFonts w:eastAsia="Calibri" w:cs="Arial"/>
                <w:b/>
                <w:szCs w:val="18"/>
              </w:rPr>
            </w:pPr>
            <w:r w:rsidRPr="00D90393">
              <w:rPr>
                <w:rFonts w:cs="Arial"/>
                <w:b/>
                <w:bCs/>
                <w:szCs w:val="18"/>
              </w:rPr>
              <w:t>Content-Type</w:t>
            </w:r>
          </w:p>
        </w:tc>
        <w:tc>
          <w:tcPr>
            <w:tcW w:w="2126" w:type="dxa"/>
          </w:tcPr>
          <w:p w:rsidR="00B93CA2" w:rsidRPr="00D90393" w:rsidRDefault="00B93CA2" w:rsidP="00253B20">
            <w:pPr>
              <w:pStyle w:val="TAL"/>
              <w:rPr>
                <w:szCs w:val="18"/>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rPr>
                <w:rFonts w:eastAsia="Calibri"/>
              </w:rPr>
            </w:pPr>
            <w:r w:rsidRPr="00D90393">
              <w:rPr>
                <w:rFonts w:cs="Arial"/>
                <w:b/>
                <w:bCs/>
                <w:szCs w:val="18"/>
              </w:rPr>
              <w:t>Content-Length</w:t>
            </w:r>
          </w:p>
        </w:tc>
        <w:tc>
          <w:tcPr>
            <w:tcW w:w="2126" w:type="dxa"/>
          </w:tcPr>
          <w:p w:rsidR="00B93CA2" w:rsidRPr="00D90393" w:rsidRDefault="00B93CA2" w:rsidP="00253B20">
            <w:pPr>
              <w:pStyle w:val="TAL"/>
              <w:rPr>
                <w:szCs w:val="18"/>
              </w:rPr>
            </w:pPr>
            <w:r w:rsidRPr="00D90393">
              <w:rPr>
                <w:rFonts w:cs="Arial"/>
                <w:szCs w:val="18"/>
              </w:rPr>
              <w:t>"</w:t>
            </w: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rFonts w:eastAsia="Calibri" w:cs="Arial"/>
                <w:b/>
                <w:szCs w:val="18"/>
              </w:rPr>
            </w:pPr>
            <w:r w:rsidRPr="00D90393">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5.3.3.3-11: SIP 200 (OK) (step 49,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5.5.2.17.1.1-1,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Pr>
          <w:p w:rsidR="00B93CA2" w:rsidRPr="00D90393" w:rsidRDefault="00B93CA2" w:rsidP="00253B20">
            <w:pPr>
              <w:pStyle w:val="TAL"/>
              <w:keepNext w:val="0"/>
              <w:keepLines w:val="0"/>
            </w:pPr>
            <w:r w:rsidRPr="00D90393">
              <w:rPr>
                <w:b/>
                <w:bCs/>
                <w:szCs w:val="18"/>
              </w:rPr>
              <w:t>Expires</w:t>
            </w:r>
          </w:p>
        </w:tc>
        <w:tc>
          <w:tcPr>
            <w:tcW w:w="2126" w:type="dxa"/>
          </w:tcPr>
          <w:p w:rsidR="00B93CA2" w:rsidRPr="00D90393" w:rsidRDefault="00B93CA2" w:rsidP="00253B20">
            <w:pPr>
              <w:pStyle w:val="TAL"/>
              <w:keepNext w:val="0"/>
              <w:keepLines w:val="0"/>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keepNext w:val="0"/>
              <w:keepLines w:val="0"/>
              <w:rPr>
                <w:b/>
                <w:bCs/>
                <w:szCs w:val="18"/>
              </w:rPr>
            </w:pPr>
            <w:r w:rsidRPr="00D90393">
              <w:rPr>
                <w:bCs/>
                <w:szCs w:val="18"/>
              </w:rPr>
              <w:t xml:space="preserve">  delta-seconds</w:t>
            </w:r>
          </w:p>
        </w:tc>
        <w:tc>
          <w:tcPr>
            <w:tcW w:w="2126" w:type="dxa"/>
          </w:tcPr>
          <w:p w:rsidR="00B93CA2" w:rsidRPr="00D90393" w:rsidRDefault="00B93CA2" w:rsidP="00253B20">
            <w:pPr>
              <w:pStyle w:val="TAL"/>
              <w:keepNext w:val="0"/>
              <w:keepLines w:val="0"/>
            </w:pPr>
            <w:r w:rsidRPr="00D90393">
              <w:rPr>
                <w:szCs w:val="18"/>
              </w:rPr>
              <w:t>"4294967295"</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rPr>
                <w:rFonts w:eastAsia="Calibri" w:cs="Arial"/>
                <w:b/>
                <w:szCs w:val="18"/>
              </w:rPr>
            </w:pPr>
            <w:r w:rsidRPr="00D90393">
              <w:rPr>
                <w:rFonts w:cs="Arial"/>
                <w:b/>
                <w:bCs/>
                <w:szCs w:val="18"/>
              </w:rPr>
              <w:t>Content-Type</w:t>
            </w:r>
          </w:p>
        </w:tc>
        <w:tc>
          <w:tcPr>
            <w:tcW w:w="2126" w:type="dxa"/>
          </w:tcPr>
          <w:p w:rsidR="00B93CA2" w:rsidRPr="00D90393" w:rsidRDefault="00B93CA2" w:rsidP="00253B20">
            <w:pPr>
              <w:pStyle w:val="TAL"/>
              <w:rPr>
                <w:szCs w:val="18"/>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Pr>
          <w:p w:rsidR="00B93CA2" w:rsidRPr="00D90393" w:rsidRDefault="00B93CA2" w:rsidP="00253B20">
            <w:pPr>
              <w:pStyle w:val="TAL"/>
              <w:rPr>
                <w:rFonts w:eastAsia="Calibri"/>
              </w:rPr>
            </w:pPr>
            <w:r w:rsidRPr="00D90393">
              <w:rPr>
                <w:rFonts w:cs="Arial"/>
                <w:b/>
                <w:bCs/>
                <w:szCs w:val="18"/>
              </w:rPr>
              <w:t>Content-Length</w:t>
            </w:r>
          </w:p>
        </w:tc>
        <w:tc>
          <w:tcPr>
            <w:tcW w:w="2126" w:type="dxa"/>
          </w:tcPr>
          <w:p w:rsidR="00B93CA2" w:rsidRPr="00D90393" w:rsidRDefault="00B93CA2" w:rsidP="00253B20">
            <w:pPr>
              <w:pStyle w:val="TAL"/>
              <w:rPr>
                <w:szCs w:val="18"/>
              </w:rPr>
            </w:pPr>
            <w:r w:rsidRPr="00D90393">
              <w:rPr>
                <w:rFonts w:cs="Arial"/>
                <w:szCs w:val="18"/>
              </w:rPr>
              <w:t>"</w:t>
            </w: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rFonts w:eastAsia="Calibri" w:cs="Arial"/>
                <w:b/>
                <w:szCs w:val="18"/>
              </w:rPr>
            </w:pPr>
            <w:r w:rsidRPr="00D90393">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5.3.3.3-12: SIP PUBLISH (steps 6, 52,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5.3.3.3-13: </w:t>
      </w:r>
      <w:r w:rsidRPr="00D90393">
        <w:rPr>
          <w:lang w:eastAsia="ko-KR"/>
        </w:rPr>
        <w:t>MCData-INFO in SIP PUBLISH</w:t>
      </w:r>
      <w:r w:rsidRPr="00D90393">
        <w:t xml:space="preserve">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4">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5.3.3.3-14: </w:t>
      </w:r>
      <w:r w:rsidRPr="00D90393">
        <w:rPr>
          <w:lang w:eastAsia="ko-KR"/>
        </w:rPr>
        <w:t>PIDF in SIP PUBLISH</w:t>
      </w:r>
      <w:r w:rsidRPr="00D90393">
        <w:t xml:space="preserve">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5">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5.3.3.3-15: SIP PUBLISH (step 18,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5.3.3.3-16: </w:t>
      </w:r>
      <w:r w:rsidRPr="00D90393">
        <w:rPr>
          <w:lang w:eastAsia="ko-KR"/>
        </w:rPr>
        <w:t>MCData-INFO in SIP PUBLISH</w:t>
      </w:r>
      <w:r w:rsidRPr="00D90393">
        <w:t xml:space="preserve">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6">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5.3.3.3-17: </w:t>
      </w:r>
      <w:r w:rsidRPr="00D90393">
        <w:rPr>
          <w:lang w:eastAsia="ko-KR"/>
        </w:rPr>
        <w:t>PIDF in SIP PUBLISH</w:t>
      </w:r>
      <w:r w:rsidRPr="00D90393">
        <w:t xml:space="preserve">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7">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5.3.3.3-18: SIP PUBLISH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szCs w:val="18"/>
              </w:rPr>
            </w:pPr>
            <w:r w:rsidRPr="00D9039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szCs w:val="18"/>
              </w:rPr>
            </w:pPr>
            <w:r w:rsidRPr="00D9039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"0"</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5.3.3.3-19: </w:t>
      </w:r>
      <w:r w:rsidRPr="00D90393">
        <w:rPr>
          <w:lang w:eastAsia="ko-KR"/>
        </w:rPr>
        <w:t>MCData-INFO in SIP PUBLISH</w:t>
      </w:r>
      <w:r w:rsidRPr="00D90393">
        <w:t xml:space="preserve">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8">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5.3.3.3-20: </w:t>
      </w:r>
      <w:r w:rsidRPr="00D90393">
        <w:rPr>
          <w:lang w:eastAsia="ko-KR"/>
        </w:rPr>
        <w:t>PIDF in SIP PUBLISH</w:t>
      </w:r>
      <w:r w:rsidRPr="00D90393">
        <w:t xml:space="preserve">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19">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5.3.3.3-21: SIP PUBLISH (step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szCs w:val="18"/>
              </w:rPr>
            </w:pPr>
            <w:r w:rsidRPr="00D9039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szCs w:val="18"/>
              </w:rPr>
            </w:pPr>
            <w:r w:rsidRPr="00D9039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"0"</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5.3.3.3-22: </w:t>
      </w:r>
      <w:r w:rsidRPr="00D90393">
        <w:rPr>
          <w:lang w:eastAsia="ko-KR"/>
        </w:rPr>
        <w:t>MCData-INFO in SIP PUBLISH</w:t>
      </w:r>
      <w:r w:rsidRPr="00D90393">
        <w:t xml:space="preserve">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0">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5.3.3.3-23: </w:t>
      </w:r>
      <w:r w:rsidRPr="00D90393">
        <w:rPr>
          <w:lang w:eastAsia="ko-KR"/>
        </w:rPr>
        <w:t>PIDF in SIP PUBLISH</w:t>
      </w:r>
      <w:r w:rsidRPr="00D90393">
        <w:t xml:space="preserve">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1">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5.5.2.8-1</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5.3.3.3-25: </w:t>
      </w:r>
      <w:r w:rsidRPr="00D90393">
        <w:rPr>
          <w:lang w:eastAsia="ko-KR"/>
        </w:rPr>
        <w:t>PIDF in SIP NOTIFY</w:t>
      </w:r>
      <w:r w:rsidRPr="00D90393">
        <w:t xml:space="preserve">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2">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affiliated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5.3.3.3-26: SIP NOTIFY (steps 9, 54,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5.3.3.3-27: </w:t>
      </w:r>
      <w:r w:rsidRPr="00D90393">
        <w:rPr>
          <w:lang w:eastAsia="ko-KR"/>
        </w:rPr>
        <w:t>PIDF in SIP NOTIFY</w:t>
      </w:r>
      <w:r w:rsidRPr="00D90393">
        <w:t xml:space="preserve">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3">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lastRenderedPageBreak/>
        <w:t>Table 5.3.3.3-28: SIP NOTIFY (steps 11, 56,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5.3.3.3-29: </w:t>
      </w:r>
      <w:r w:rsidRPr="00D90393">
        <w:rPr>
          <w:lang w:eastAsia="ko-KR"/>
        </w:rPr>
        <w:t>PIDF in SIP NOTIFY</w:t>
      </w:r>
      <w:r w:rsidRPr="00D90393">
        <w:t xml:space="preserve">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4">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affiliated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5.3.3.3-30: SIP NOTIFY (steps 20, 34,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5.5.2.8-3,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r w:rsidRPr="00D90393">
              <w:rPr>
                <w:b/>
                <w:bCs/>
              </w:rPr>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5.3.3.3-31: </w:t>
      </w:r>
      <w:r w:rsidRPr="00D90393">
        <w:rPr>
          <w:lang w:eastAsia="ko-KR"/>
        </w:rPr>
        <w:t>PIDF in SIP NOTIFY</w:t>
      </w:r>
      <w:r w:rsidRPr="00D90393">
        <w:t xml:space="preserve">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5">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lastRenderedPageBreak/>
        <w:t>Table 5.3.3.3-32: SIP NOTIFY (steps 22,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5.5.2.8-1</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5.3.3.3-33: </w:t>
      </w:r>
      <w:r w:rsidRPr="00D90393">
        <w:rPr>
          <w:lang w:eastAsia="ko-KR"/>
        </w:rPr>
        <w:t>PIDF in SIP NOTIFY</w:t>
      </w:r>
      <w:r w:rsidRPr="00D90393">
        <w:t xml:space="preserve">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6">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affiliated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5.3.3.3-34: SIP NOTIFY (step 28,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5.3.3.3-35: </w:t>
      </w:r>
      <w:r w:rsidRPr="00D90393">
        <w:rPr>
          <w:lang w:eastAsia="ko-KR"/>
        </w:rPr>
        <w:t>PIDF in SIP NOTIFY</w:t>
      </w:r>
      <w:r w:rsidRPr="00D90393">
        <w:t xml:space="preserve">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7">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disaffiliating</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lastRenderedPageBreak/>
        <w:t>Table 5.3.3.3-36: SIP NOTIFY (step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5.3.3.3-37: </w:t>
      </w:r>
      <w:r w:rsidRPr="00D90393">
        <w:rPr>
          <w:lang w:eastAsia="ko-KR"/>
        </w:rPr>
        <w:t>PIDF in SIP NOTIFY</w:t>
      </w:r>
      <w:r w:rsidRPr="00D90393">
        <w:t xml:space="preserve">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8">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disaffiliating</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5.3.3.3-38: SIP MESSAGE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5.5.2.7.1-1,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Affiliation-Command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"application/vnd.3gpp.mcdata-affiliation-command+xml"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24.379 [9] clause F.4</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5.3.3.3-39: </w:t>
      </w:r>
      <w:r w:rsidRPr="00D90393">
        <w:rPr>
          <w:lang w:eastAsia="ko-KR"/>
        </w:rPr>
        <w:t>MCData-INFO in SIP MESSAGE</w:t>
      </w:r>
      <w:r w:rsidRPr="00D90393">
        <w:t xml:space="preserv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29">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5.3.3.3-40: MCData-AFFILIATION-COMMAND in SIP MESSAGE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Derivation Path: TS 36.579-1 [2], Table 5.5.3.7-3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command-list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px_MCData_Group_D_ID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5.3.3.3-41: SIP MESSAGE (step 48,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0">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5.5.2.7.2-1, condition MCDATA</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5.3.3.3-42</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rPr>
                <w:b/>
                <w:bCs/>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"application/vnd.3gpp.mcdata-affiliation-command+xml"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MCData-Affiliation-Command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5.3.3.3-43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5.3.3.3-42: </w:t>
      </w:r>
      <w:r w:rsidRPr="00D90393">
        <w:rPr>
          <w:lang w:eastAsia="ko-KR"/>
        </w:rPr>
        <w:t>MCData-INFO in SIP MESSAGE</w:t>
      </w:r>
      <w:r w:rsidRPr="00D90393">
        <w:t xml:space="preserv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31">
          <w:tblGrid>
            <w:gridCol w:w="2835"/>
            <w:gridCol w:w="2126"/>
            <w:gridCol w:w="2126"/>
            <w:gridCol w:w="1418"/>
            <w:gridCol w:w="1134"/>
          </w:tblGrid>
        </w:tblGridChange>
      </w:tblGrid>
      <w:tr w:rsidR="00B93CA2" w:rsidRPr="00D90393" w:rsidTr="00253B20">
        <w:tblPrEx>
          <w:tblCellMar>
            <w:top w:w="0" w:type="dxa"/>
            <w:bottom w:w="0" w:type="dxa"/>
          </w:tblCellMar>
        </w:tblPrEx>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blPrEx>
          <w:tblCellMar>
            <w:top w:w="0" w:type="dxa"/>
            <w:bottom w:w="0" w:type="dxa"/>
          </w:tblCellMar>
        </w:tblPrEx>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blPrEx>
          <w:tblCellMar>
            <w:top w:w="0" w:type="dxa"/>
            <w:bottom w:w="0" w:type="dxa"/>
          </w:tblCellMar>
        </w:tblPrEx>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5.3.3.3-43: MCData-AFFILIATION-COMMAND in SIP MESSAGE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Derivation Path: TS 36.579-1 [2], Table 5.5.3.7-3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command-list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px_MCData_Group_D_ID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bookmarkEnd w:id="104"/>
    </w:tbl>
    <w:p w:rsidR="00B93CA2" w:rsidRPr="00D90393" w:rsidRDefault="00B93CA2" w:rsidP="00B93CA2"/>
    <w:p w:rsidR="00B93CA2" w:rsidRPr="00D90393" w:rsidRDefault="00B93CA2" w:rsidP="00B93CA2">
      <w:pPr>
        <w:pStyle w:val="Heading2"/>
      </w:pPr>
      <w:bookmarkStart w:id="132" w:name="_Toc42507342"/>
      <w:bookmarkStart w:id="133" w:name="_Toc52307873"/>
      <w:bookmarkStart w:id="134" w:name="_Toc52782303"/>
      <w:bookmarkStart w:id="135" w:name="_Toc52782912"/>
      <w:bookmarkStart w:id="136" w:name="_Toc59042781"/>
      <w:r w:rsidRPr="00D90393">
        <w:t>5.4</w:t>
      </w:r>
      <w:r w:rsidRPr="00D90393">
        <w:tab/>
        <w:t>Configuration / Determination of MCData Service Settings / Current Active MCData Settings / De-subscribe</w:t>
      </w:r>
      <w:bookmarkEnd w:id="79"/>
      <w:bookmarkEnd w:id="80"/>
      <w:bookmarkEnd w:id="132"/>
      <w:bookmarkEnd w:id="133"/>
      <w:bookmarkEnd w:id="134"/>
      <w:bookmarkEnd w:id="135"/>
      <w:bookmarkEnd w:id="136"/>
    </w:p>
    <w:p w:rsidR="00B93CA2" w:rsidRPr="00D90393" w:rsidRDefault="00B93CA2" w:rsidP="00991648">
      <w:pPr>
        <w:pStyle w:val="H6"/>
        <w:pPrChange w:id="137" w:author="Kahn, Jason D. (Fed)" w:date="2021-02-08T14:09:00Z">
          <w:pPr>
            <w:pStyle w:val="Heading3"/>
          </w:pPr>
        </w:pPrChange>
      </w:pPr>
      <w:bookmarkStart w:id="138" w:name="_Toc522499796"/>
      <w:bookmarkStart w:id="139" w:name="_Toc25610649"/>
      <w:bookmarkStart w:id="140" w:name="_Toc52782304"/>
      <w:bookmarkStart w:id="141" w:name="_Toc52782913"/>
      <w:bookmarkStart w:id="142" w:name="_Toc59042782"/>
      <w:r w:rsidRPr="00D90393">
        <w:t>5.4.1</w:t>
      </w:r>
      <w:r w:rsidRPr="00D90393">
        <w:tab/>
        <w:t>Test Purpose (TP)</w:t>
      </w:r>
      <w:bookmarkEnd w:id="140"/>
      <w:bookmarkEnd w:id="141"/>
      <w:bookmarkEnd w:id="14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verify the currently active MCData service settings or to discover MCData service settings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SUBSCRIBE message to find the MCData service settings </w:t>
      </w:r>
      <w:r w:rsidRPr="00D90393">
        <w:rPr>
          <w:b/>
          <w:bCs/>
          <w:noProof w:val="0"/>
        </w:rPr>
        <w:t>and</w:t>
      </w:r>
      <w:r w:rsidRPr="00D90393">
        <w:rPr>
          <w:noProof w:val="0"/>
        </w:rPr>
        <w:t xml:space="preserve"> responds to the SIP NOTIFY message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already subscribed to find the MCData service settings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re-subscribe for MCData service settings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SUBSCRIBE message to re-subscribe for the MCData service settings </w:t>
      </w:r>
      <w:r w:rsidRPr="00D90393">
        <w:rPr>
          <w:b/>
          <w:bCs/>
          <w:noProof w:val="0"/>
        </w:rPr>
        <w:t>and</w:t>
      </w:r>
      <w:r w:rsidRPr="00D90393">
        <w:rPr>
          <w:noProof w:val="0"/>
        </w:rPr>
        <w:t xml:space="preserve"> responds to the SIP NOTIFY message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already subscribed to find the MCData service settings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de-subscribe for MCData service settings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SUBSCRIBE message to de-subscribe for the MCData service settings </w:t>
      </w:r>
      <w:r w:rsidRPr="00D90393">
        <w:rPr>
          <w:b/>
          <w:bCs/>
          <w:noProof w:val="0"/>
        </w:rPr>
        <w:t>and</w:t>
      </w:r>
      <w:r w:rsidRPr="00D90393">
        <w:rPr>
          <w:noProof w:val="0"/>
        </w:rPr>
        <w:t xml:space="preserve"> responds to the SIP NOTIFY message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991648">
      <w:pPr>
        <w:pStyle w:val="H6"/>
        <w:pPrChange w:id="143" w:author="Kahn, Jason D. (Fed)" w:date="2021-02-08T14:09:00Z">
          <w:pPr>
            <w:pStyle w:val="Heading3"/>
          </w:pPr>
        </w:pPrChange>
      </w:pPr>
      <w:bookmarkStart w:id="144" w:name="_Toc52782305"/>
      <w:bookmarkStart w:id="145" w:name="_Toc52782914"/>
      <w:bookmarkStart w:id="146" w:name="_Toc59042783"/>
      <w:r w:rsidRPr="00D90393">
        <w:t>5.4.2</w:t>
      </w:r>
      <w:r w:rsidRPr="00D90393">
        <w:tab/>
        <w:t>Conformance requirements</w:t>
      </w:r>
      <w:bookmarkEnd w:id="144"/>
      <w:bookmarkEnd w:id="145"/>
      <w:bookmarkEnd w:id="146"/>
    </w:p>
    <w:p w:rsidR="00B93CA2" w:rsidRPr="00D90393" w:rsidRDefault="00B93CA2" w:rsidP="00B93CA2">
      <w:pPr>
        <w:keepNext/>
        <w:keepLines/>
      </w:pPr>
      <w:r w:rsidRPr="00D90393">
        <w:t xml:space="preserve">References: The conformance requirements covered in the present TC are specified in: TS 24.282 clause 7.2.4. </w:t>
      </w:r>
      <w:r w:rsidR="00EF0F20"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p w:rsidR="00B93CA2" w:rsidRPr="00D90393" w:rsidRDefault="00B93CA2" w:rsidP="00B93CA2">
      <w:r w:rsidRPr="00D90393">
        <w:t>[TS 24.282, clause 7.2.4]</w:t>
      </w:r>
    </w:p>
    <w:p w:rsidR="00B93CA2" w:rsidRPr="00D90393" w:rsidRDefault="00B93CA2" w:rsidP="00B93CA2">
      <w:pPr>
        <w:rPr>
          <w:rFonts w:eastAsia="SimSun"/>
        </w:rPr>
      </w:pPr>
      <w:r w:rsidRPr="00D90393">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D90393">
        <w:rPr>
          <w:rFonts w:eastAsia="SimSun"/>
        </w:rPr>
        <w:t>IETF RFC 4354 [35].</w:t>
      </w:r>
    </w:p>
    <w:p w:rsidR="00B93CA2" w:rsidRPr="00D90393" w:rsidRDefault="00B93CA2" w:rsidP="00B93CA2">
      <w:r w:rsidRPr="00D90393">
        <w:rPr>
          <w:rFonts w:eastAsia="SimSun"/>
        </w:rPr>
        <w:t>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public service identity </w:t>
      </w:r>
      <w:r w:rsidRPr="00D90393">
        <w:t>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MCData ID of the MCData user;</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4)</w:t>
      </w:r>
      <w:r w:rsidRPr="00D90393">
        <w:rPr>
          <w:rFonts w:eastAsia="SimSun"/>
        </w:rPr>
        <w:tab/>
        <w:t>shall set the Event header field to the 'poc-settings' value;</w:t>
      </w:r>
    </w:p>
    <w:p w:rsidR="00B93CA2" w:rsidRPr="00D90393" w:rsidRDefault="00B93CA2" w:rsidP="00B93CA2">
      <w:pPr>
        <w:pStyle w:val="B10"/>
        <w:rPr>
          <w:lang w:eastAsia="ko-KR"/>
        </w:rPr>
      </w:pPr>
      <w:r w:rsidRPr="00D90393">
        <w:rPr>
          <w:lang w:eastAsia="ko-KR"/>
        </w:rPr>
        <w:t>5)</w:t>
      </w:r>
      <w:r w:rsidRPr="00D90393">
        <w:rPr>
          <w:lang w:eastAsia="ko-KR"/>
        </w:rPr>
        <w:tab/>
        <w:t xml:space="preserve">shall include an Accept header field containing the </w:t>
      </w:r>
      <w:r w:rsidRPr="00D90393">
        <w:rPr>
          <w:rFonts w:eastAsia="SimSun"/>
        </w:rPr>
        <w:t>"application/poc-settings+xml" MIME type</w:t>
      </w:r>
      <w:r w:rsidRPr="00D90393">
        <w:rPr>
          <w:lang w:eastAsia="ko-KR"/>
        </w:rPr>
        <w:t>;</w:t>
      </w:r>
    </w:p>
    <w:p w:rsidR="00B93CA2" w:rsidRPr="00D90393" w:rsidRDefault="00B93CA2" w:rsidP="00B93CA2">
      <w:pPr>
        <w:pStyle w:val="B10"/>
        <w:rPr>
          <w:rFonts w:eastAsia="SimSun"/>
        </w:rPr>
      </w:pPr>
      <w:r w:rsidRPr="00D90393">
        <w:rPr>
          <w:rFonts w:eastAsia="SimSun"/>
        </w:rPr>
        <w:t>6)</w:t>
      </w:r>
      <w:r w:rsidRPr="00D90393">
        <w:rPr>
          <w:rFonts w:eastAsia="SimSun"/>
        </w:rPr>
        <w:tab/>
        <w:t>if the MCData client wants to receive the current status and later notification, shall set the Expires header field according to IETF RFC 6665 [36], to 4294967295; and</w:t>
      </w:r>
    </w:p>
    <w:p w:rsidR="00B93CA2" w:rsidRPr="00D90393" w:rsidRDefault="00B93CA2" w:rsidP="00B93CA2">
      <w:pPr>
        <w:pStyle w:val="NO"/>
        <w:rPr>
          <w:rFonts w:eastAsia="SimSun"/>
        </w:rPr>
      </w:pPr>
      <w:r w:rsidRPr="00D90393">
        <w:rPr>
          <w:rFonts w:eastAsia="SimSun"/>
        </w:rPr>
        <w:t>NOTE 1:</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7)</w:t>
      </w:r>
      <w:r w:rsidRPr="00D90393">
        <w:rPr>
          <w:rFonts w:eastAsia="SimSun"/>
        </w:rPr>
        <w:tab/>
        <w:t>if the MCData client wants to fetch the current state only, shall set the Expires header field according to IETF RFC 6665 [36], to zero.</w:t>
      </w:r>
    </w:p>
    <w:p w:rsidR="00B93CA2" w:rsidRPr="00D90393" w:rsidRDefault="00B93CA2" w:rsidP="00B93CA2">
      <w:r w:rsidRPr="00D90393">
        <w:t xml:space="preserve">In order to re-subscribe or de-subscribe, the MCData client shall generate an in-dialog SIP SUBSCRIBE request according to 3GPP TS 24.229 [5], IETF RFC 6665 [36], </w:t>
      </w:r>
      <w:r w:rsidRPr="00D90393">
        <w:rPr>
          <w:rFonts w:eastAsia="SimSun"/>
        </w:rPr>
        <w:t>IETF RFC 4354 [35]. 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set the Event header field to the 'poc-settings' value;</w:t>
      </w:r>
    </w:p>
    <w:p w:rsidR="00B93CA2" w:rsidRPr="00D90393" w:rsidRDefault="00B93CA2" w:rsidP="00B93CA2">
      <w:pPr>
        <w:pStyle w:val="B10"/>
        <w:rPr>
          <w:lang w:eastAsia="ko-KR"/>
        </w:rPr>
      </w:pPr>
      <w:r w:rsidRPr="00D90393">
        <w:rPr>
          <w:lang w:eastAsia="ko-KR"/>
        </w:rPr>
        <w:t>2)</w:t>
      </w:r>
      <w:r w:rsidRPr="00D90393">
        <w:rPr>
          <w:lang w:eastAsia="ko-KR"/>
        </w:rPr>
        <w:tab/>
        <w:t xml:space="preserve">shall include an Accept header field containing the </w:t>
      </w:r>
      <w:r w:rsidRPr="00D90393">
        <w:rPr>
          <w:rFonts w:eastAsia="SimSun"/>
        </w:rPr>
        <w:t>"application/poc-settings+xml" MIME type</w:t>
      </w:r>
      <w:r w:rsidRPr="00D90393">
        <w:rPr>
          <w:lang w:eastAsia="ko-KR"/>
        </w:rPr>
        <w:t>;</w:t>
      </w:r>
    </w:p>
    <w:p w:rsidR="00B93CA2" w:rsidRPr="00D90393" w:rsidRDefault="00B93CA2" w:rsidP="00B93CA2">
      <w:pPr>
        <w:pStyle w:val="B10"/>
        <w:rPr>
          <w:rFonts w:eastAsia="SimSun"/>
        </w:rPr>
      </w:pPr>
      <w:r w:rsidRPr="00D90393">
        <w:rPr>
          <w:rFonts w:eastAsia="SimSun"/>
        </w:rPr>
        <w:t>3)</w:t>
      </w:r>
      <w:r w:rsidRPr="00D90393">
        <w:rPr>
          <w:rFonts w:eastAsia="SimSun"/>
        </w:rPr>
        <w:tab/>
        <w:t>if the MCData client wants to receive the current status and later notification, shall set the Expires header field according to IETF RFC 6665 [36], to 4294967295; and</w:t>
      </w:r>
    </w:p>
    <w:p w:rsidR="00B93CA2" w:rsidRPr="00D90393" w:rsidRDefault="00B93CA2" w:rsidP="00B93CA2">
      <w:pPr>
        <w:pStyle w:val="NO"/>
        <w:rPr>
          <w:rFonts w:eastAsia="SimSun"/>
        </w:rPr>
      </w:pPr>
      <w:r w:rsidRPr="00D90393">
        <w:rPr>
          <w:rFonts w:eastAsia="SimSun"/>
        </w:rPr>
        <w:t>NOTE 2:</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4)</w:t>
      </w:r>
      <w:r w:rsidRPr="00D90393">
        <w:rPr>
          <w:rFonts w:eastAsia="SimSun"/>
        </w:rPr>
        <w:tab/>
        <w:t>if the MCData client wants to de-subscribe, shall set the Expires header field according to IETF RFC 6665 [36], to zero.</w:t>
      </w:r>
    </w:p>
    <w:p w:rsidR="00B93CA2" w:rsidRPr="00D90393" w:rsidRDefault="00B93CA2" w:rsidP="00B93CA2">
      <w:pPr>
        <w:rPr>
          <w:rFonts w:eastAsia="SimSun"/>
        </w:rPr>
      </w:pPr>
      <w:r w:rsidRPr="00D90393">
        <w:rPr>
          <w:rFonts w:eastAsia="SimSun"/>
        </w:rPr>
        <w:t xml:space="preserve">Upon receiving a SIP NOTIFY request according to </w:t>
      </w:r>
      <w:r w:rsidRPr="00D90393">
        <w:t xml:space="preserve">3GPP TS 24.229 [5], IETF RFC 6665 [36] and </w:t>
      </w:r>
      <w:r w:rsidRPr="00D90393">
        <w:rPr>
          <w:rFonts w:eastAsia="SimSun"/>
        </w:rPr>
        <w:t>IETF RFC 4354 [35], that contains an application/poc-settings+xml MIME body the MCData client shall cache:</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the &lt;am-settings&gt; element of the poc-settings+xml MIME body for each MCData client identified by the </w:t>
      </w:r>
      <w:r w:rsidRPr="00D90393">
        <w:rPr>
          <w:lang w:eastAsia="ko-KR"/>
        </w:rPr>
        <w:t xml:space="preserve">"id" attribute </w:t>
      </w:r>
      <w:r w:rsidRPr="00D90393">
        <w:rPr>
          <w:rFonts w:eastAsia="SimSun"/>
        </w:rPr>
        <w:t>according to IETF RFC 4354 [35] as the current Answer-mode indication of that MPCTT client; and</w:t>
      </w:r>
    </w:p>
    <w:p w:rsidR="00B93CA2" w:rsidRPr="00D90393" w:rsidRDefault="00B93CA2" w:rsidP="00B93CA2">
      <w:pPr>
        <w:pStyle w:val="B10"/>
        <w:rPr>
          <w:rFonts w:eastAsia="SimSun"/>
        </w:rPr>
      </w:pPr>
      <w:r w:rsidRPr="00D90393">
        <w:rPr>
          <w:rFonts w:eastAsia="SimSun"/>
        </w:rPr>
        <w:t>2)</w:t>
      </w:r>
      <w:r w:rsidRPr="00D90393">
        <w:rPr>
          <w:rFonts w:eastAsia="SimSun"/>
        </w:rPr>
        <w:tab/>
        <w:t xml:space="preserve">the </w:t>
      </w:r>
      <w:r w:rsidRPr="00D90393">
        <w:t xml:space="preserve">&lt;selected-user-profile-index&gt; element of the </w:t>
      </w:r>
      <w:r w:rsidRPr="00D90393">
        <w:rPr>
          <w:rFonts w:eastAsia="SimSun"/>
        </w:rPr>
        <w:t xml:space="preserve">poc-settings+xml MIME body for each MCData client identified by the </w:t>
      </w:r>
      <w:r w:rsidRPr="00D90393">
        <w:rPr>
          <w:lang w:eastAsia="ko-KR"/>
        </w:rPr>
        <w:t xml:space="preserve">"id" attribute </w:t>
      </w:r>
      <w:r w:rsidRPr="00D90393">
        <w:rPr>
          <w:rFonts w:eastAsia="SimSun"/>
        </w:rPr>
        <w:t>according to IETF RFC 4354 [35] as the active MCData user profile of that MCData client.</w:t>
      </w:r>
    </w:p>
    <w:p w:rsidR="00B93CA2" w:rsidRPr="00D90393" w:rsidRDefault="00B93CA2" w:rsidP="00991648">
      <w:pPr>
        <w:pStyle w:val="H6"/>
        <w:pPrChange w:id="147" w:author="Kahn, Jason D. (Fed)" w:date="2021-02-08T14:09:00Z">
          <w:pPr>
            <w:pStyle w:val="Heading3"/>
          </w:pPr>
        </w:pPrChange>
      </w:pPr>
      <w:bookmarkStart w:id="148" w:name="_Toc52782306"/>
      <w:bookmarkStart w:id="149" w:name="_Toc52782915"/>
      <w:bookmarkStart w:id="150" w:name="_Toc59042784"/>
      <w:r w:rsidRPr="00D90393">
        <w:t>5.4.3</w:t>
      </w:r>
      <w:r w:rsidRPr="00D90393">
        <w:tab/>
        <w:t>Test description</w:t>
      </w:r>
      <w:bookmarkEnd w:id="148"/>
      <w:bookmarkEnd w:id="149"/>
      <w:bookmarkEnd w:id="150"/>
    </w:p>
    <w:p w:rsidR="00B93CA2" w:rsidRPr="00D90393" w:rsidRDefault="00B93CA2" w:rsidP="00991648">
      <w:pPr>
        <w:pStyle w:val="H6"/>
        <w:pPrChange w:id="151" w:author="Kahn, Jason D. (Fed)" w:date="2021-02-08T14:09:00Z">
          <w:pPr>
            <w:pStyle w:val="Heading4"/>
          </w:pPr>
        </w:pPrChange>
      </w:pPr>
      <w:bookmarkStart w:id="152" w:name="_Toc52782307"/>
      <w:bookmarkStart w:id="153" w:name="_Toc52782916"/>
      <w:bookmarkStart w:id="154" w:name="_Toc59042785"/>
      <w:r w:rsidRPr="00D90393">
        <w:t>5.4.3.1</w:t>
      </w:r>
      <w:r w:rsidRPr="00D90393">
        <w:tab/>
        <w:t>Pre-test conditions</w:t>
      </w:r>
      <w:bookmarkEnd w:id="152"/>
      <w:bookmarkEnd w:id="153"/>
      <w:bookmarkEnd w:id="15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E-UTRA related parameters are set to the default parameters for the basic single cell environment, as defined in TS 36.508 [20] clause 4.4.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991648">
      <w:pPr>
        <w:pStyle w:val="H6"/>
        <w:pPrChange w:id="155" w:author="Kahn, Jason D. (Fed)" w:date="2021-02-08T14:09:00Z">
          <w:pPr>
            <w:pStyle w:val="Heading4"/>
          </w:pPr>
        </w:pPrChange>
      </w:pPr>
      <w:bookmarkStart w:id="156" w:name="_Toc52782308"/>
      <w:bookmarkStart w:id="157" w:name="_Toc52782917"/>
      <w:bookmarkStart w:id="158" w:name="_Toc59042786"/>
      <w:r w:rsidRPr="00D90393">
        <w:t>5.4.3.2</w:t>
      </w:r>
      <w:r w:rsidRPr="00D90393">
        <w:tab/>
        <w:t>Test procedure sequence</w:t>
      </w:r>
      <w:bookmarkEnd w:id="156"/>
      <w:bookmarkEnd w:id="157"/>
      <w:bookmarkEnd w:id="158"/>
    </w:p>
    <w:p w:rsidR="00B93CA2" w:rsidRPr="00D90393" w:rsidRDefault="00B93CA2" w:rsidP="00B93CA2">
      <w:pPr>
        <w:pStyle w:val="TH"/>
      </w:pPr>
      <w:r w:rsidRPr="00D90393">
        <w:t>Table 5.4.3.2-1: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B93CA2" w:rsidRPr="00D90393" w:rsidTr="00253B20">
        <w:tc>
          <w:tcPr>
            <w:tcW w:w="649" w:type="dxa"/>
            <w:tcBorders>
              <w:left w:val="single" w:sz="6" w:space="0" w:color="auto"/>
              <w:bottom w:val="nil"/>
            </w:tcBorders>
            <w:shd w:val="clear" w:color="auto" w:fill="auto"/>
            <w:tcMar>
              <w:top w:w="0" w:type="dxa"/>
              <w:left w:w="108" w:type="dxa"/>
              <w:bottom w:w="0" w:type="dxa"/>
              <w:right w:w="108" w:type="dxa"/>
            </w:tcMar>
            <w:hideMark/>
          </w:tcPr>
          <w:p w:rsidR="00B93CA2" w:rsidRPr="00D90393" w:rsidRDefault="00B93CA2" w:rsidP="00253B20">
            <w:pPr>
              <w:pStyle w:val="TAH"/>
            </w:pPr>
            <w:r w:rsidRPr="00D90393">
              <w:t>St</w:t>
            </w:r>
          </w:p>
        </w:tc>
        <w:tc>
          <w:tcPr>
            <w:tcW w:w="3970" w:type="dxa"/>
            <w:tcBorders>
              <w:bottom w:val="nil"/>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Procedure</w:t>
            </w:r>
          </w:p>
        </w:tc>
        <w:tc>
          <w:tcPr>
            <w:tcW w:w="3687" w:type="dxa"/>
            <w:gridSpan w:val="2"/>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Message Sequence</w:t>
            </w:r>
          </w:p>
        </w:tc>
        <w:tc>
          <w:tcPr>
            <w:tcW w:w="567" w:type="dxa"/>
            <w:tcBorders>
              <w:bottom w:val="nil"/>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TP</w:t>
            </w:r>
          </w:p>
        </w:tc>
        <w:tc>
          <w:tcPr>
            <w:tcW w:w="892" w:type="dxa"/>
            <w:tcBorders>
              <w:bottom w:val="nil"/>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Verdict</w:t>
            </w:r>
          </w:p>
        </w:tc>
      </w:tr>
      <w:tr w:rsidR="00B93CA2" w:rsidRPr="00D90393" w:rsidTr="00253B20">
        <w:tc>
          <w:tcPr>
            <w:tcW w:w="649" w:type="dxa"/>
            <w:tcBorders>
              <w:top w:val="nil"/>
              <w:left w:val="single" w:sz="6" w:space="0" w:color="auto"/>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c>
          <w:tcPr>
            <w:tcW w:w="3970" w:type="dxa"/>
            <w:tcBorders>
              <w:top w:val="nil"/>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U - S</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Message</w:t>
            </w:r>
          </w:p>
        </w:tc>
        <w:tc>
          <w:tcPr>
            <w:tcW w:w="567" w:type="dxa"/>
            <w:tcBorders>
              <w:top w:val="nil"/>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c>
          <w:tcPr>
            <w:tcW w:w="892" w:type="dxa"/>
            <w:tcBorders>
              <w:top w:val="nil"/>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r>
      <w:tr w:rsidR="00B93CA2" w:rsidRPr="00D90393" w:rsidTr="00253B20">
        <w:tc>
          <w:tcPr>
            <w:tcW w:w="649" w:type="dxa"/>
            <w:tcBorders>
              <w:top w:val="single" w:sz="6" w:space="0" w:color="auto"/>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w:t>
            </w:r>
          </w:p>
        </w:tc>
        <w:tc>
          <w:tcPr>
            <w:tcW w:w="3970" w:type="dxa"/>
            <w:tcBorders>
              <w:top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Make the MCDATA User request to verify the currently active MCData service settings of the UE (MCDATA Client) and to receive later notifications.</w:t>
            </w:r>
          </w:p>
          <w:p w:rsidR="00B93CA2" w:rsidRPr="00D90393" w:rsidRDefault="00B93CA2" w:rsidP="00253B20">
            <w:pPr>
              <w:pStyle w:val="TAL"/>
            </w:pPr>
            <w:r w:rsidRPr="00D90393">
              <w:t>NOTE: This is expected to be done via a suitable implementation dependent MMI.</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top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top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2</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 xml:space="preserve">Check: Does the UE (MCDATA Client) send a SIP SUBSCRIBE message to request to verify the currently active MCData service settings of the UE (MCDATA Client)? </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SUBSCRIBE</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P</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3</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responds to the SIP SUBSCRIBE message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4</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sends a SIP NOTIFY with the currently active MCData service settings of the UE (MCDATA Client).</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NOTIFY</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5</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UE (MCDATA Client) responds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SS (MCDATA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6</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Make the MCDATA User request to re-subscribe to MCDATA service settings and to receive later notifications.</w:t>
            </w:r>
          </w:p>
          <w:p w:rsidR="00B93CA2" w:rsidRPr="00D90393" w:rsidRDefault="00B93CA2" w:rsidP="00253B20">
            <w:pPr>
              <w:pStyle w:val="TAL"/>
            </w:pPr>
            <w:r w:rsidRPr="00D90393">
              <w:t>NOTE: This is expected to be done via a suitable implementation dependent MMI.</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7</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Check: Does the UE (MCDATA Client) send a SIP SUBSCRIBE message to re-subscribe to MCDATA service settings and to receive later notifications?</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SUBSCRIBE</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2</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P</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8</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responds to the SIP SUBSCRIBE message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9</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sends a SIP NOTIFY with the currently active MCData service settings of the UE (MCDATA Client).</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NOTIFY</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10</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UE (MCDATA Client) responds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SS (MCDATA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11</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Make the MCDATA User request to de-subscribe to MCDATA service settings.</w:t>
            </w:r>
          </w:p>
          <w:p w:rsidR="00B93CA2" w:rsidRPr="00D90393" w:rsidRDefault="00B93CA2" w:rsidP="00253B20">
            <w:pPr>
              <w:pStyle w:val="TAL"/>
            </w:pPr>
            <w:r w:rsidRPr="00D90393">
              <w:t>NOTE: This is expected to be done via a suitable implementation dependent MMI.</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12</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Check: Does the UE (MCDATA Client) send a SIP SUBSCRIBE message to de-subscribe to MCDATA service settings?</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SUBSCRIBE</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3</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P</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13</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responds to the SIP SUBSCRIBE message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SS (MCDATA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991648">
      <w:pPr>
        <w:pStyle w:val="H6"/>
        <w:pPrChange w:id="159" w:author="Kahn, Jason D. (Fed)" w:date="2021-02-08T14:09:00Z">
          <w:pPr>
            <w:pStyle w:val="Heading4"/>
          </w:pPr>
        </w:pPrChange>
      </w:pPr>
      <w:bookmarkStart w:id="160" w:name="_Toc52782309"/>
      <w:bookmarkStart w:id="161" w:name="_Toc52782918"/>
      <w:bookmarkStart w:id="162" w:name="_Toc59042787"/>
      <w:r w:rsidRPr="00D90393">
        <w:t>5.4.3.3</w:t>
      </w:r>
      <w:r w:rsidRPr="00D90393">
        <w:tab/>
        <w:t>Specific message contents</w:t>
      </w:r>
      <w:bookmarkEnd w:id="160"/>
      <w:bookmarkEnd w:id="161"/>
      <w:bookmarkEnd w:id="162"/>
    </w:p>
    <w:p w:rsidR="00B93CA2" w:rsidRPr="00D90393" w:rsidRDefault="00B93CA2" w:rsidP="00B93CA2">
      <w:pPr>
        <w:pStyle w:val="TH"/>
      </w:pPr>
      <w:r w:rsidRPr="00D90393">
        <w:t xml:space="preserve">Table 5.4.3.3-1: SIP SUBSCRIBE (steps 2, 7, </w:t>
      </w:r>
      <w:bookmarkStart w:id="163" w:name="_Hlk39777641"/>
      <w:r w:rsidRPr="00D90393">
        <w:t>Table 5.4.3.2-1</w:t>
      </w:r>
      <w:bookmarkEnd w:id="163"/>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pPr>
            <w:r w:rsidRPr="00D90393">
              <w:t xml:space="preserve">Derivation Path: TS 36.579-1 [2], Table </w:t>
            </w:r>
            <w:r w:rsidRPr="00D90393">
              <w:rPr>
                <w:bCs/>
              </w:rPr>
              <w:t>5.5.2.14-1</w:t>
            </w:r>
            <w:r w:rsidRPr="00D90393">
              <w:t>, condition MCDATA</w:t>
            </w:r>
          </w:p>
        </w:tc>
      </w:tr>
      <w:tr w:rsidR="00B93CA2" w:rsidRPr="00D90393" w:rsidTr="00253B20">
        <w:trPr>
          <w:tblHeader/>
        </w:trPr>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Accept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Cs/>
                <w:szCs w:val="18"/>
              </w:rPr>
              <w:t xml:space="preserve">  media-range</w:t>
            </w:r>
          </w:p>
        </w:tc>
        <w:tc>
          <w:tcPr>
            <w:tcW w:w="2126" w:type="dxa"/>
          </w:tcPr>
          <w:p w:rsidR="00B93CA2" w:rsidRPr="00D90393" w:rsidRDefault="00B93CA2" w:rsidP="00253B20">
            <w:pPr>
              <w:pStyle w:val="TAL"/>
            </w:pPr>
            <w:r w:rsidRPr="00D90393">
              <w:t>"</w:t>
            </w:r>
            <w:r w:rsidRPr="00D90393">
              <w:rPr>
                <w:rFonts w:eastAsia="SimSun"/>
              </w:rPr>
              <w:t>application/poc-settings+xml</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Expires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w:t>
            </w:r>
            <w:r w:rsidRPr="00D90393">
              <w:rPr>
                <w:rFonts w:eastAsia="SimSun"/>
              </w:rPr>
              <w:t>4294967295"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Event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rFonts w:cs="Arial"/>
                <w:bCs/>
                <w:szCs w:val="18"/>
              </w:rPr>
              <w:t xml:space="preserve">  event-type</w:t>
            </w:r>
          </w:p>
        </w:tc>
        <w:tc>
          <w:tcPr>
            <w:tcW w:w="2126" w:type="dxa"/>
          </w:tcPr>
          <w:p w:rsidR="00B93CA2" w:rsidRPr="00D90393" w:rsidRDefault="00B93CA2" w:rsidP="00253B20">
            <w:pPr>
              <w:pStyle w:val="TAL"/>
            </w:pPr>
            <w:r w:rsidRPr="00D90393">
              <w:t>"poc-settings"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b/>
                <w:bCs/>
              </w:rPr>
              <w:t>Content-Type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w:t>
            </w:r>
            <w:r w:rsidRPr="00D90393">
              <w:t>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rPr>
                <w:b/>
              </w:rPr>
            </w:pPr>
            <w:r w:rsidRPr="00D90393">
              <w:rPr>
                <w:b/>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5.4.3.3-2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Del="004B0E09"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Cs/>
              </w:rPr>
            </w:pPr>
            <w:r w:rsidRPr="00D90393">
              <w:rPr>
                <w:bCs/>
              </w:rPr>
              <w:t>SIMPLE-FILTER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5.4.3.3-2: MCDATA-Info (Table 5.4.3.3-1)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t>px_MCDATA_User_A_ID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5.4.3.3-3: SIP 200 (OK) (steps 3, 8, 13,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5.4.3.3-4: SIP NOTIFY (steps 4,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H"/>
              <w:jc w:val="left"/>
              <w:rPr>
                <w:b w:val="0"/>
              </w:rPr>
            </w:pPr>
            <w:r w:rsidRPr="00D90393">
              <w:rPr>
                <w:rFonts w:cs="Arial"/>
                <w:b w:val="0"/>
                <w:szCs w:val="18"/>
              </w:rPr>
              <w:t>Derivation Path: TS 36.579-1 [2], Table 5.5.2.8-1, condition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rFonts w:cs="Arial"/>
                <w:bCs/>
                <w:szCs w:val="18"/>
              </w:rPr>
              <w:t xml:space="preserve">  feature-param</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r w:rsidRPr="00D90393">
              <w:rPr>
                <w:bCs/>
              </w:rPr>
              <w:t>"+g.3gpp.icsi-ref= urn:urn- 7:3gpp-service.ims.icsi.mcdata.sds" is not present</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b/>
                <w:bCs/>
              </w:rPr>
              <w:t>Content-Type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application/poc-settings+xml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rPr>
                <w:b/>
              </w:rPr>
            </w:pPr>
            <w:r w:rsidRPr="00D90393">
              <w:rPr>
                <w:b/>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PoC-Settings</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PoC-Settings as described in Table 5.4.3.3-5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5.4.3.3-5: PoC-Settings (Table 5.4.3.3-4)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93267" w:rsidRPr="00D90393" w:rsidTr="002737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L"/>
              <w:rPr>
                <w:rFonts w:cs="Arial"/>
                <w:szCs w:val="18"/>
              </w:rPr>
            </w:pPr>
            <w:r w:rsidRPr="00D90393">
              <w:rPr>
                <w:rFonts w:cs="Arial"/>
                <w:szCs w:val="18"/>
              </w:rPr>
              <w:t>Derivation Path: TS 36</w:t>
            </w:r>
            <w:r w:rsidRPr="00D90393">
              <w:t>.579-1 [2] Table 5.5.3.11-1</w:t>
            </w: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Condition</w:t>
            </w: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L"/>
              <w:rPr>
                <w:b/>
                <w:bCs/>
              </w:rPr>
            </w:pPr>
            <w:r w:rsidRPr="00D90393">
              <w:rPr>
                <w:b/>
                <w:bCs/>
              </w:rPr>
              <w:t>poc-settings</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L"/>
            </w:pPr>
            <w:r w:rsidRPr="00D90393">
              <w:t xml:space="preserve">  incoming-session-barring</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"false"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answer-mode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rPr>
                <w:lang w:eastAsia="ko-KR"/>
              </w:rPr>
              <w:t>"automatic"</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incoming-personal-alert-barring</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t>"false"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simultaneous-sessions-support</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selected-user-profile-index</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t>element identifying the active MCData user profile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bl>
    <w:p w:rsidR="00B93CA2" w:rsidRPr="00D90393" w:rsidRDefault="00B93CA2" w:rsidP="00B93CA2"/>
    <w:p w:rsidR="00B93CA2" w:rsidRPr="00D90393" w:rsidRDefault="00B93CA2" w:rsidP="00B93CA2">
      <w:pPr>
        <w:pStyle w:val="TH"/>
      </w:pPr>
      <w:r w:rsidRPr="00D90393">
        <w:t>Table 5.4.3.3-6: SIP 200 (OK) (steps 5, 10,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5.4.3.3-7: SIP SUBSCRIBE (step 12,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pPr>
            <w:r w:rsidRPr="00D90393">
              <w:t xml:space="preserve">Derivation Path: TS 36.579-1 [2], Table </w:t>
            </w:r>
            <w:r w:rsidRPr="00D90393">
              <w:rPr>
                <w:bCs/>
              </w:rPr>
              <w:t>5.5.2.14-1</w:t>
            </w:r>
            <w:r w:rsidRPr="00D90393">
              <w:t>, condition MCDATA</w:t>
            </w:r>
          </w:p>
        </w:tc>
      </w:tr>
      <w:tr w:rsidR="00B93CA2" w:rsidRPr="00D90393" w:rsidTr="00253B20">
        <w:trPr>
          <w:tblHeader/>
        </w:trPr>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Accept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Cs/>
                <w:szCs w:val="18"/>
              </w:rPr>
              <w:t xml:space="preserve">  media-range</w:t>
            </w:r>
          </w:p>
        </w:tc>
        <w:tc>
          <w:tcPr>
            <w:tcW w:w="2126" w:type="dxa"/>
          </w:tcPr>
          <w:p w:rsidR="00B93CA2" w:rsidRPr="00D90393" w:rsidRDefault="00B93CA2" w:rsidP="00253B20">
            <w:pPr>
              <w:pStyle w:val="TAL"/>
            </w:pPr>
            <w:r w:rsidRPr="00D90393">
              <w:t>"</w:t>
            </w:r>
            <w:r w:rsidRPr="00D90393">
              <w:rPr>
                <w:rFonts w:eastAsia="SimSun"/>
              </w:rPr>
              <w:t>application/poc-settings+xml</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Expires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w:t>
            </w:r>
            <w:r w:rsidRPr="00D90393">
              <w:rPr>
                <w:rFonts w:eastAsia="SimSun"/>
              </w:rPr>
              <w:t>0"</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Event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rFonts w:cs="Arial"/>
                <w:bCs/>
                <w:szCs w:val="18"/>
              </w:rPr>
              <w:t xml:space="preserve">  event-type</w:t>
            </w:r>
          </w:p>
        </w:tc>
        <w:tc>
          <w:tcPr>
            <w:tcW w:w="2126" w:type="dxa"/>
          </w:tcPr>
          <w:p w:rsidR="00B93CA2" w:rsidRPr="00D90393" w:rsidRDefault="00B93CA2" w:rsidP="00253B20">
            <w:pPr>
              <w:pStyle w:val="TAL"/>
            </w:pPr>
            <w:r w:rsidRPr="00D90393">
              <w:t>"poc-settings"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b/>
                <w:bCs/>
              </w:rPr>
              <w:t>Content-Type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w:t>
            </w:r>
            <w:r w:rsidRPr="00D90393">
              <w:t>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rPr>
                <w:b/>
              </w:rPr>
            </w:pPr>
            <w:r w:rsidRPr="00D90393">
              <w:rPr>
                <w:b/>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5.4.3.3-2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Del="004B0E09"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Cs/>
              </w:rPr>
            </w:pPr>
            <w:r w:rsidRPr="00D90393">
              <w:rPr>
                <w:bCs/>
              </w:rPr>
              <w:t>SIMPLE-FILTER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1"/>
      </w:pPr>
      <w:bookmarkStart w:id="164" w:name="_Toc42507343"/>
      <w:bookmarkStart w:id="165" w:name="_Toc52307874"/>
      <w:bookmarkStart w:id="166" w:name="_Toc52782310"/>
      <w:bookmarkStart w:id="167" w:name="_Toc52782919"/>
      <w:bookmarkStart w:id="168" w:name="_Toc59042788"/>
      <w:r w:rsidRPr="00D90393">
        <w:t>6</w:t>
      </w:r>
      <w:r w:rsidRPr="00D90393">
        <w:tab/>
        <w:t>On-Network Test Scenarios</w:t>
      </w:r>
      <w:bookmarkEnd w:id="138"/>
      <w:bookmarkEnd w:id="139"/>
      <w:bookmarkEnd w:id="164"/>
      <w:bookmarkEnd w:id="165"/>
      <w:bookmarkEnd w:id="166"/>
      <w:bookmarkEnd w:id="167"/>
      <w:bookmarkEnd w:id="168"/>
    </w:p>
    <w:p w:rsidR="00B93CA2" w:rsidRPr="00D90393" w:rsidRDefault="00B93CA2" w:rsidP="00B93CA2">
      <w:pPr>
        <w:pStyle w:val="Heading2"/>
      </w:pPr>
      <w:bookmarkStart w:id="169" w:name="_Toc522499797"/>
      <w:bookmarkStart w:id="170" w:name="_Toc25610650"/>
      <w:bookmarkStart w:id="171" w:name="_Toc42507344"/>
      <w:bookmarkStart w:id="172" w:name="_Toc52307875"/>
      <w:bookmarkStart w:id="173" w:name="_Toc52782311"/>
      <w:bookmarkStart w:id="174" w:name="_Toc52782920"/>
      <w:bookmarkStart w:id="175" w:name="_Toc59042789"/>
      <w:r w:rsidRPr="00D90393">
        <w:t>6.1</w:t>
      </w:r>
      <w:r w:rsidRPr="00D90393">
        <w:tab/>
        <w:t>Short Data Service</w:t>
      </w:r>
      <w:bookmarkEnd w:id="169"/>
      <w:bookmarkEnd w:id="170"/>
      <w:bookmarkEnd w:id="171"/>
      <w:bookmarkEnd w:id="172"/>
      <w:bookmarkEnd w:id="173"/>
      <w:bookmarkEnd w:id="174"/>
      <w:bookmarkEnd w:id="175"/>
    </w:p>
    <w:p w:rsidR="00B93CA2" w:rsidRPr="00D90393" w:rsidRDefault="00B93CA2" w:rsidP="00B93CA2">
      <w:pPr>
        <w:pStyle w:val="Heading3"/>
      </w:pPr>
      <w:bookmarkStart w:id="176" w:name="_Toc522499798"/>
      <w:bookmarkStart w:id="177" w:name="_Toc25610651"/>
      <w:bookmarkStart w:id="178" w:name="_Toc42507345"/>
      <w:bookmarkStart w:id="179" w:name="_Toc52307876"/>
      <w:bookmarkStart w:id="180" w:name="_Toc52782312"/>
      <w:bookmarkStart w:id="181" w:name="_Toc52782921"/>
      <w:bookmarkStart w:id="182" w:name="_Toc59042790"/>
      <w:r w:rsidRPr="00D90393">
        <w:t>6.1.1</w:t>
      </w:r>
      <w:r w:rsidRPr="00D90393">
        <w:tab/>
        <w:t>On-network / Short Data Service (SDS) / Standalone SDS Using Signalling Control Plane / One-to-one Standalone SDS / Client Originated (CO)</w:t>
      </w:r>
      <w:bookmarkEnd w:id="176"/>
      <w:bookmarkEnd w:id="177"/>
      <w:bookmarkEnd w:id="178"/>
      <w:bookmarkEnd w:id="179"/>
      <w:bookmarkEnd w:id="180"/>
      <w:bookmarkEnd w:id="181"/>
      <w:bookmarkEnd w:id="182"/>
    </w:p>
    <w:p w:rsidR="00B93CA2" w:rsidRPr="00D90393" w:rsidRDefault="00B93CA2" w:rsidP="00B27CB5">
      <w:pPr>
        <w:pStyle w:val="H6"/>
        <w:pPrChange w:id="183" w:author="Kahn, Jason D. (Fed)" w:date="2021-02-08T14:10:00Z">
          <w:pPr>
            <w:pStyle w:val="Heading4"/>
          </w:pPr>
        </w:pPrChange>
      </w:pPr>
      <w:bookmarkStart w:id="184" w:name="_Toc522499799"/>
      <w:bookmarkStart w:id="185" w:name="_Toc52782313"/>
      <w:bookmarkStart w:id="186" w:name="_Toc52782922"/>
      <w:bookmarkStart w:id="187" w:name="_Toc59042791"/>
      <w:r w:rsidRPr="00D90393">
        <w:t>6.1.1.1</w:t>
      </w:r>
      <w:r w:rsidRPr="00D90393">
        <w:tab/>
        <w:t>Test Purpose (TP)</w:t>
      </w:r>
      <w:bookmarkEnd w:id="185"/>
      <w:bookmarkEnd w:id="186"/>
      <w:bookmarkEnd w:id="187"/>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SDS message with a disposition of only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standalone one-to-one SDS message with a disposition of only Delivery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standalone one-to-one SDS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w:t>
      </w:r>
      <w:r w:rsidRPr="00D90393" w:rsidDel="003F5AA7">
        <w:rPr>
          <w:noProof w:val="0"/>
        </w:rPr>
        <w:t xml:space="preserve"> </w:t>
      </w:r>
      <w:r w:rsidRPr="00D90393">
        <w:rPr>
          <w:noProof w:val="0"/>
        </w:rPr>
        <w:t>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w:t>
      </w:r>
      <w:r w:rsidRPr="00D90393" w:rsidDel="003F5AA7">
        <w:rPr>
          <w:noProof w:val="0"/>
        </w:rPr>
        <w:t xml:space="preserve"> </w:t>
      </w:r>
      <w:r w:rsidRPr="00D90393">
        <w:rPr>
          <w:noProof w:val="0"/>
        </w:rPr>
        <w:t xml:space="preserve">Client) responds to the SIP MESSAGE message by sending a SIP 200 (OK) message </w:t>
      </w:r>
      <w:r w:rsidRPr="00D90393">
        <w:rPr>
          <w:b/>
          <w:noProof w:val="0"/>
        </w:rPr>
        <w:t>and</w:t>
      </w:r>
      <w:r w:rsidRPr="00D90393">
        <w:rPr>
          <w:noProof w:val="0"/>
        </w:rPr>
        <w:t xml:space="preserve"> delivers the notification to the MCDATA</w:t>
      </w:r>
      <w:r w:rsidRPr="00D90393" w:rsidDel="003F5AA7">
        <w:rPr>
          <w:noProof w:val="0"/>
        </w:rPr>
        <w:t xml:space="preserve"> </w:t>
      </w:r>
      <w:r w:rsidRPr="00D90393">
        <w:rPr>
          <w:noProof w:val="0"/>
        </w:rPr>
        <w:t>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SDS message with a disposition of only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standalone one-to-one SDS message with a disposition of only Read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SDS message with a disposition of both Read and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standalone one-to-one SDS message with a disposition of both Read and Delivery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27CB5">
      <w:pPr>
        <w:pStyle w:val="H6"/>
        <w:pPrChange w:id="188" w:author="Kahn, Jason D. (Fed)" w:date="2021-02-08T14:10:00Z">
          <w:pPr>
            <w:pStyle w:val="Heading4"/>
          </w:pPr>
        </w:pPrChange>
      </w:pPr>
      <w:bookmarkStart w:id="189" w:name="_Toc52782314"/>
      <w:bookmarkStart w:id="190" w:name="_Toc52782923"/>
      <w:bookmarkStart w:id="191" w:name="_Toc59042792"/>
      <w:r w:rsidRPr="00D90393">
        <w:t>6.1.1.2</w:t>
      </w:r>
      <w:r w:rsidRPr="00D90393">
        <w:tab/>
        <w:t>Conformance requirements</w:t>
      </w:r>
      <w:bookmarkEnd w:id="189"/>
      <w:bookmarkEnd w:id="190"/>
      <w:bookmarkEnd w:id="191"/>
    </w:p>
    <w:p w:rsidR="00B93CA2" w:rsidRPr="00D90393" w:rsidRDefault="00B93CA2" w:rsidP="00B93CA2">
      <w:r w:rsidRPr="00D9039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SDS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"one-to-one-sds"; and</w:t>
      </w:r>
    </w:p>
    <w:p w:rsidR="00B93CA2" w:rsidRPr="00D90393" w:rsidRDefault="00B93CA2" w:rsidP="00B93CA2">
      <w:pPr>
        <w:pStyle w:val="B2"/>
        <w:rPr>
          <w:lang w:eastAsia="ko-KR"/>
        </w:rPr>
      </w:pPr>
      <w:r w:rsidRPr="00D90393">
        <w:t>c)</w:t>
      </w:r>
      <w:r w:rsidRPr="00D90393">
        <w:rPr>
          <w:lang w:eastAsia="ko-KR"/>
        </w:rPr>
        <w:tab/>
        <w:t xml:space="preserve">if end-to-end security is required and the security context does not exist or if the existing security context has expired, an application/mikey MIME body with the MIKEY-SAKKE I_MESSAGE as specified in </w:t>
      </w:r>
      <w:r w:rsidRPr="00D90393">
        <w:t>3GPP TS 33.180 [26]. The MCData client</w:t>
      </w:r>
      <w:r w:rsidRPr="00D90393">
        <w:rPr>
          <w:lang w:eastAsia="ko-KR"/>
        </w:rPr>
        <w:t>:</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 and</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w:t>
      </w:r>
    </w:p>
    <w:p w:rsidR="00B93CA2" w:rsidRPr="00D90393" w:rsidRDefault="00B93CA2" w:rsidP="00B93CA2">
      <w:pPr>
        <w:pStyle w:val="B3"/>
      </w:pPr>
      <w:r w:rsidRPr="00D90393">
        <w:t>viii)</w:t>
      </w:r>
      <w:r w:rsidRPr="00D90393">
        <w:tab/>
      </w:r>
      <w:r w:rsidRPr="00D90393">
        <w:rPr>
          <w:lang w:eastAsia="ko-KR"/>
        </w:rPr>
        <w:t xml:space="preserve">shall include the MIKEY-SAKKE I_MESSAGE in an application/mikey MIME body as specified in </w:t>
      </w:r>
      <w:r w:rsidRPr="00D90393">
        <w:t>3GPP TS 33.180 [26];</w:t>
      </w:r>
    </w:p>
    <w:p w:rsidR="00B93CA2" w:rsidRPr="00D90393" w:rsidRDefault="00B93CA2" w:rsidP="00B93CA2">
      <w:pPr>
        <w:pStyle w:val="B3"/>
      </w:pPr>
      <w:r w:rsidRPr="00D90393">
        <w:t>…</w:t>
      </w:r>
    </w:p>
    <w:p w:rsidR="00B93CA2" w:rsidRPr="00D90393" w:rsidRDefault="00B93CA2" w:rsidP="00B93CA2">
      <w:pPr>
        <w:pStyle w:val="B10"/>
      </w:pPr>
      <w:r w:rsidRPr="00D90393">
        <w:t>4)</w:t>
      </w:r>
      <w:r w:rsidRPr="00D90393">
        <w:tab/>
        <w:t>shall generate a standalone SDS message as specified in subclause 6.2.2.1;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6.2.2.1]</w:t>
      </w:r>
    </w:p>
    <w:p w:rsidR="00B93CA2" w:rsidRPr="00D90393" w:rsidRDefault="00B93CA2" w:rsidP="00B93CA2">
      <w:r w:rsidRPr="00D90393">
        <w:t>In order to generate an SDS message, the MCData client:</w:t>
      </w:r>
    </w:p>
    <w:p w:rsidR="00B93CA2" w:rsidRPr="00D90393" w:rsidRDefault="00B93CA2" w:rsidP="00B93CA2">
      <w:pPr>
        <w:pStyle w:val="B10"/>
      </w:pPr>
      <w:r w:rsidRPr="00D90393">
        <w:t>1)</w:t>
      </w:r>
      <w:r w:rsidRPr="00D90393">
        <w:tab/>
        <w:t>shall generate an SDS SIGNALLING PAYLOAD message as specified in subclause 15.1.2;</w:t>
      </w:r>
    </w:p>
    <w:p w:rsidR="00B93CA2" w:rsidRPr="00D90393" w:rsidRDefault="00B93CA2" w:rsidP="00B93CA2">
      <w:pPr>
        <w:pStyle w:val="B10"/>
      </w:pPr>
      <w:r w:rsidRPr="00D90393">
        <w:t>2)</w:t>
      </w:r>
      <w:r w:rsidRPr="00D90393">
        <w:tab/>
        <w:t>shall generate a DATA PAYLOAD message as specified in subclause 15.1.4;</w:t>
      </w:r>
    </w:p>
    <w:p w:rsidR="00B93CA2" w:rsidRPr="00D90393" w:rsidRDefault="00B93CA2" w:rsidP="00B93CA2">
      <w:pPr>
        <w:pStyle w:val="B10"/>
      </w:pPr>
      <w:r w:rsidRPr="00D90393">
        <w:t>3)</w:t>
      </w:r>
      <w:r w:rsidRPr="00D90393">
        <w:tab/>
        <w:t>shall include in the SIP request, the SDS SIGNALLING PAYLOAD message in an application/vnd.3gpp.mcdata-signalling MIME body as specified in subclause E.1; and</w:t>
      </w:r>
    </w:p>
    <w:p w:rsidR="00B93CA2" w:rsidRPr="00D90393" w:rsidRDefault="00B93CA2" w:rsidP="00B93CA2">
      <w:pPr>
        <w:pStyle w:val="B10"/>
      </w:pPr>
      <w:r w:rsidRPr="00D90393">
        <w:t>4)</w:t>
      </w:r>
      <w:r w:rsidRPr="00D90393">
        <w:tab/>
        <w:t>shall include in the SIP request, the DATA PAYLOAD message in an application/vnd.3gpp.mcdata-payload MIME body as specified in subclause E.2.</w:t>
      </w:r>
    </w:p>
    <w:p w:rsidR="00B93CA2" w:rsidRPr="00D90393" w:rsidRDefault="00B93CA2" w:rsidP="00B93CA2">
      <w:r w:rsidRPr="00D90393">
        <w:t>When generating an SDS SIGNALLING PAYLOAD message as specified in subclause 15.1.2,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SDS message 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if the SDS message continues an existing unfinished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if the SDS message is in reply to a previously received SDS message, shall include the InReplyTo message ID IE with the Message ID value in the previously received SDS message;</w:t>
      </w:r>
    </w:p>
    <w:p w:rsidR="00B93CA2" w:rsidRPr="00D90393" w:rsidRDefault="00B93CA2" w:rsidP="00B93CA2">
      <w:pPr>
        <w:pStyle w:val="B10"/>
      </w:pPr>
      <w:r w:rsidRPr="00D90393">
        <w:t>6)</w:t>
      </w:r>
      <w:r w:rsidRPr="00D90393">
        <w:tab/>
        <w:t>if the SDS message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SDS message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only a delivery disposition notification is required shall include a SDS disposition request type IE set to "DELIVERY" as specified in subclause 15.2.3;</w:t>
      </w:r>
    </w:p>
    <w:p w:rsidR="00B93CA2" w:rsidRPr="00D90393" w:rsidRDefault="00B93CA2" w:rsidP="00B93CA2">
      <w:pPr>
        <w:pStyle w:val="B10"/>
      </w:pPr>
      <w:r w:rsidRPr="00D90393">
        <w:t>9)</w:t>
      </w:r>
      <w:r w:rsidRPr="00D90393">
        <w:tab/>
        <w:t>if only a read disposition notification is required shall include a SDS disposition request type IE set to "READ" as specified in subclause 15.2.3; and</w:t>
      </w:r>
    </w:p>
    <w:p w:rsidR="00B93CA2" w:rsidRPr="00D90393" w:rsidRDefault="00B93CA2" w:rsidP="00B93CA2">
      <w:pPr>
        <w:pStyle w:val="B10"/>
      </w:pPr>
      <w:r w:rsidRPr="00D90393">
        <w:t>10)</w:t>
      </w:r>
      <w:r w:rsidRPr="00D90393">
        <w:tab/>
        <w:t>if both a delivery and read disposition notification is required shall include a SDS disposition request type IE set to "DELIVERY AND READ" as specified in subclause 15.2.3.</w:t>
      </w:r>
    </w:p>
    <w:p w:rsidR="00B93CA2" w:rsidRPr="00D90393" w:rsidRDefault="00B93CA2" w:rsidP="00B93CA2">
      <w:r w:rsidRPr="00D90393">
        <w:t>When generating an DATA PAYLOAD message for SDS as specified in subclause 15.1.4, the MCData client:</w:t>
      </w:r>
    </w:p>
    <w:p w:rsidR="00B93CA2" w:rsidRPr="00D90393" w:rsidRDefault="00B93CA2" w:rsidP="00B93CA2">
      <w:pPr>
        <w:pStyle w:val="B10"/>
      </w:pPr>
      <w:r w:rsidRPr="00D90393">
        <w:t>1)</w:t>
      </w:r>
      <w:r w:rsidRPr="00D90393">
        <w:tab/>
        <w:t>shall set the Number of payloads IE to the number of Payload IEs that needs to be encoded, as specified in subclause 15.2.12;</w:t>
      </w:r>
    </w:p>
    <w:p w:rsidR="00B93CA2" w:rsidRPr="00D90393" w:rsidRDefault="00B93CA2" w:rsidP="00B93CA2">
      <w:pPr>
        <w:pStyle w:val="B10"/>
      </w:pPr>
      <w:r w:rsidRPr="00D90393">
        <w:t>2)</w:t>
      </w:r>
      <w:r w:rsidRPr="00D9039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rsidR="00B93CA2" w:rsidRPr="00D90393" w:rsidRDefault="00B93CA2" w:rsidP="00B93CA2">
      <w:pPr>
        <w:pStyle w:val="B10"/>
      </w:pPr>
      <w:r w:rsidRPr="00D90393">
        <w:t>3)</w:t>
      </w:r>
      <w:r w:rsidRPr="00D90393">
        <w:tab/>
        <w:t>for each Payload IE included:</w:t>
      </w:r>
    </w:p>
    <w:p w:rsidR="00B93CA2" w:rsidRPr="00D90393" w:rsidRDefault="00B93CA2" w:rsidP="00B93CA2">
      <w:pPr>
        <w:pStyle w:val="B2"/>
      </w:pPr>
      <w:r w:rsidRPr="00D90393">
        <w:t>a)</w:t>
      </w:r>
      <w:r w:rsidRPr="00D90393">
        <w:tab/>
        <w:t>if the payload is text, shall set the Payload content type as "TEXT" as specified in subclause 15.2.13;</w:t>
      </w:r>
    </w:p>
    <w:p w:rsidR="00B93CA2" w:rsidRPr="00D90393" w:rsidRDefault="00B93CA2" w:rsidP="00B93CA2">
      <w:pPr>
        <w:pStyle w:val="B2"/>
      </w:pPr>
      <w:r w:rsidRPr="00D90393">
        <w:t>b)</w:t>
      </w:r>
      <w:r w:rsidRPr="00D90393">
        <w:tab/>
        <w:t>if the payload is binary data, shall set the Payload content type as "BINARY" as specified in subclause 15.2.13;</w:t>
      </w:r>
    </w:p>
    <w:p w:rsidR="00B93CA2" w:rsidRPr="00D90393" w:rsidRDefault="00B93CA2" w:rsidP="00B93CA2">
      <w:pPr>
        <w:pStyle w:val="B2"/>
      </w:pPr>
      <w:r w:rsidRPr="00D90393">
        <w:t>c)</w:t>
      </w:r>
      <w:r w:rsidRPr="00D90393">
        <w:tab/>
        <w:t>if the payload is hyperlinks, shall set the Payload content type as "HYPERLINKS" as specified in subclause 15.2.13;</w:t>
      </w:r>
    </w:p>
    <w:p w:rsidR="00B93CA2" w:rsidRPr="00D90393" w:rsidRDefault="00B93CA2" w:rsidP="00B93CA2">
      <w:pPr>
        <w:pStyle w:val="B2"/>
      </w:pPr>
      <w:r w:rsidRPr="00D90393">
        <w:t>d)</w:t>
      </w:r>
      <w:r w:rsidRPr="00D90393">
        <w:tab/>
        <w:t>if the payload is location, shall set the Payload content type as "LOCATION" as specified in subclause 15.2.13; and</w:t>
      </w:r>
    </w:p>
    <w:p w:rsidR="00B93CA2" w:rsidRPr="00D90393" w:rsidRDefault="00B93CA2" w:rsidP="00B93CA2">
      <w:pPr>
        <w:pStyle w:val="B2"/>
      </w:pPr>
      <w:r w:rsidRPr="00D90393">
        <w:t>e)</w:t>
      </w:r>
      <w:r w:rsidRPr="00D90393">
        <w:tab/>
        <w:t>shall include the data to be sent in the Payload data.</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2"/>
        <w:rPr>
          <w:lang w:eastAsia="ko-KR"/>
        </w:rPr>
      </w:pPr>
      <w:r w:rsidRPr="00D90393">
        <w:rPr>
          <w:lang w:eastAsia="ko-KR"/>
        </w:rPr>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27CB5">
      <w:pPr>
        <w:pStyle w:val="H6"/>
        <w:pPrChange w:id="192" w:author="Kahn, Jason D. (Fed)" w:date="2021-02-08T14:11:00Z">
          <w:pPr>
            <w:pStyle w:val="Heading4"/>
          </w:pPr>
        </w:pPrChange>
      </w:pPr>
      <w:bookmarkStart w:id="193" w:name="_Toc52782315"/>
      <w:bookmarkStart w:id="194" w:name="_Toc52782924"/>
      <w:bookmarkStart w:id="195" w:name="_Toc59042793"/>
      <w:r w:rsidRPr="00D90393">
        <w:t>6.1.1.3</w:t>
      </w:r>
      <w:r w:rsidRPr="00D90393">
        <w:tab/>
        <w:t>Test description</w:t>
      </w:r>
      <w:bookmarkEnd w:id="193"/>
      <w:bookmarkEnd w:id="194"/>
      <w:bookmarkEnd w:id="195"/>
    </w:p>
    <w:p w:rsidR="00B93CA2" w:rsidRPr="00D90393" w:rsidRDefault="00B93CA2" w:rsidP="00B27CB5">
      <w:pPr>
        <w:pStyle w:val="H6"/>
        <w:pPrChange w:id="196" w:author="Kahn, Jason D. (Fed)" w:date="2021-02-08T14:11:00Z">
          <w:pPr>
            <w:pStyle w:val="Heading5"/>
          </w:pPr>
        </w:pPrChange>
      </w:pPr>
      <w:bookmarkStart w:id="197" w:name="_Toc52782316"/>
      <w:bookmarkStart w:id="198" w:name="_Toc52782925"/>
      <w:bookmarkStart w:id="199" w:name="_Toc59042794"/>
      <w:r w:rsidRPr="00D90393">
        <w:t>6.1.1.3.1</w:t>
      </w:r>
      <w:r w:rsidRPr="00D90393">
        <w:tab/>
        <w:t>Pre-test conditions</w:t>
      </w:r>
      <w:bookmarkEnd w:id="197"/>
      <w:bookmarkEnd w:id="198"/>
      <w:bookmarkEnd w:id="199"/>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27CB5">
      <w:pPr>
        <w:pStyle w:val="H6"/>
        <w:pPrChange w:id="200" w:author="Kahn, Jason D. (Fed)" w:date="2021-02-08T14:11:00Z">
          <w:pPr>
            <w:pStyle w:val="Heading5"/>
          </w:pPr>
        </w:pPrChange>
      </w:pPr>
      <w:bookmarkStart w:id="201" w:name="_Toc52782317"/>
      <w:bookmarkStart w:id="202" w:name="_Toc52782926"/>
      <w:bookmarkStart w:id="203" w:name="_Toc59042795"/>
      <w:r w:rsidRPr="00D90393">
        <w:t>6.1.1.3.2</w:t>
      </w:r>
      <w:r w:rsidRPr="00D90393">
        <w:tab/>
        <w:t>Test procedure sequence</w:t>
      </w:r>
      <w:bookmarkEnd w:id="201"/>
      <w:bookmarkEnd w:id="202"/>
      <w:bookmarkEnd w:id="203"/>
    </w:p>
    <w:p w:rsidR="00B93CA2" w:rsidRPr="00D90393" w:rsidRDefault="00B93CA2" w:rsidP="00B93CA2">
      <w:pPr>
        <w:pStyle w:val="TH"/>
      </w:pPr>
      <w:r w:rsidRPr="00D90393">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204" w:name="_Hlk40694332"/>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standalone one-to-one SDS message with a disposition of "DELIVERY".</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standalone one-to-one SDS message with a disposition of "DELIVERY" via a SIP MESSAGE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standalone one-to-one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Make the MCDATA User request to send a standalone one-to-one SDS message with a disposition of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standalone one-to-one SDS message with a disposition of "READ" via a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"READ" in response to the standalone one-to-one SDS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Make the MCDATA User request to send a standalone one-to-one SDS message with a disposition of "DELIVERY AND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standalone one-to-one SDS message with a disposition of "DELIVERY AND READ" via a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15</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SS (MCDATA Server) sends a disposition notification type of "DELIVERED AND READ" in response to the standalone one-to-one SDS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bookmarkEnd w:id="204"/>
    </w:tbl>
    <w:p w:rsidR="00B93CA2" w:rsidRPr="00D90393" w:rsidRDefault="00B93CA2" w:rsidP="00B93CA2"/>
    <w:p w:rsidR="00B93CA2" w:rsidRPr="00D90393" w:rsidRDefault="00B93CA2" w:rsidP="00B27CB5">
      <w:pPr>
        <w:pStyle w:val="H6"/>
        <w:pPrChange w:id="205" w:author="Kahn, Jason D. (Fed)" w:date="2021-02-08T14:11:00Z">
          <w:pPr>
            <w:pStyle w:val="Heading5"/>
          </w:pPr>
        </w:pPrChange>
      </w:pPr>
      <w:bookmarkStart w:id="206" w:name="_Toc52782318"/>
      <w:bookmarkStart w:id="207" w:name="_Toc52782927"/>
      <w:bookmarkStart w:id="208" w:name="_Toc59042796"/>
      <w:r w:rsidRPr="00D90393">
        <w:t>6.1.1.3.3</w:t>
      </w:r>
      <w:r w:rsidRPr="00D90393">
        <w:tab/>
        <w:t>Specific message contents</w:t>
      </w:r>
      <w:bookmarkEnd w:id="206"/>
      <w:bookmarkEnd w:id="207"/>
      <w:bookmarkEnd w:id="208"/>
    </w:p>
    <w:p w:rsidR="00B93CA2" w:rsidRPr="00D90393" w:rsidRDefault="00B93CA2" w:rsidP="00B93CA2">
      <w:pPr>
        <w:pStyle w:val="TH"/>
      </w:pPr>
      <w:bookmarkStart w:id="209" w:name="_Toc25610652"/>
      <w:r w:rsidRPr="00D90393">
        <w:t>Table 6.1.1.3.3-1: SIP MESSAGE (step 2,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6.1.1.3.3-3</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6.1.1.3.3-4</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5.5.3.2.1-3, condition MCD_1to1</w:t>
            </w:r>
          </w:p>
        </w:tc>
      </w:tr>
    </w:tbl>
    <w:p w:rsidR="00B93CA2" w:rsidRPr="00D90393" w:rsidRDefault="00B93CA2" w:rsidP="00B93CA2"/>
    <w:p w:rsidR="00B93CA2" w:rsidRPr="00D90393" w:rsidRDefault="00B93CA2" w:rsidP="00B93CA2">
      <w:pPr>
        <w:pStyle w:val="TH"/>
      </w:pPr>
      <w:r w:rsidRPr="00D90393">
        <w:t>Table 6.1.1.3.3-3: mikey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5.5.9.1-2, condition MCDATA</w:t>
            </w:r>
          </w:p>
        </w:tc>
      </w:tr>
    </w:tbl>
    <w:p w:rsidR="00B93CA2" w:rsidRPr="00D90393" w:rsidRDefault="00B93CA2" w:rsidP="00B93CA2"/>
    <w:p w:rsidR="00B93CA2" w:rsidRPr="00D90393" w:rsidRDefault="00B93CA2" w:rsidP="00B93CA2">
      <w:pPr>
        <w:pStyle w:val="TH"/>
      </w:pPr>
      <w:r w:rsidRPr="00D90393">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5.5.3.9-1, condition MCD_1to1</w:t>
            </w:r>
          </w:p>
        </w:tc>
      </w:tr>
    </w:tbl>
    <w:p w:rsidR="00B93CA2" w:rsidRPr="00D90393" w:rsidRDefault="00B93CA2" w:rsidP="00B93CA2"/>
    <w:p w:rsidR="00B93CA2" w:rsidRPr="00D90393" w:rsidRDefault="00B93CA2" w:rsidP="00B93CA2">
      <w:pPr>
        <w:pStyle w:val="TH"/>
      </w:pPr>
      <w:r w:rsidRPr="00D90393">
        <w:t>Table 6.1.1.3.3-5: SIP MESSAGE (step 4,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6.1.1.3.3-7</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6.1.1.3.3-6: MCDATA-Info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6.1.1.3.3-8: SIP 200 (OK) (steps 5, 11, 17, Table 6.1.1.3.2-1)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6.1.1.3.3-9: SIP MESSAGE (step 8,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6.1.1.3.3-10</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Borders>
              <w:top w:val="single" w:sz="4" w:space="0" w:color="auto"/>
              <w:bottom w:val="single" w:sz="4" w:space="0" w:color="auto"/>
            </w:tcBorders>
          </w:tcPr>
          <w:p w:rsidR="00B93CA2" w:rsidRPr="00D90393" w:rsidRDefault="00B93CA2" w:rsidP="00253B20">
            <w:pPr>
              <w:pStyle w:val="TAL"/>
            </w:pPr>
            <w:r w:rsidRPr="00D90393">
              <w:t>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6.1.1.3.3-11: SIP MESSAGE (step 10,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6.1.1.3.3-6</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bookmarkStart w:id="210" w:name="_Hlk30168750"/>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bookmarkEnd w:id="210"/>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6.1.1.3.3-13: SIP MESSAGE (step 14,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Pr>
          <w:p w:rsidR="00B93CA2" w:rsidRPr="00D90393" w:rsidRDefault="00B93CA2" w:rsidP="00253B20">
            <w:pPr>
              <w:pStyle w:val="TAL"/>
            </w:pPr>
            <w:r w:rsidRPr="00D90393">
              <w:t>DELIVERY AND 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6.1.1.3.3-15: SIP MESSAGE (step 16,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6.1.1.3.3-6</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211" w:name="_Toc42507346"/>
      <w:bookmarkStart w:id="212" w:name="_Toc52307877"/>
      <w:bookmarkStart w:id="213" w:name="_Toc52782319"/>
      <w:bookmarkStart w:id="214" w:name="_Toc52782928"/>
      <w:bookmarkStart w:id="215" w:name="_Toc59042797"/>
      <w:r w:rsidRPr="00D90393">
        <w:t>6.1.2</w:t>
      </w:r>
      <w:r w:rsidRPr="00D90393">
        <w:tab/>
        <w:t>On-network / Short Data Service (SDS) / Standalone SDS Using Signalling Control Plane / One-to-one Standalone SDS / Client Terminated (CT)</w:t>
      </w:r>
      <w:bookmarkEnd w:id="184"/>
      <w:bookmarkEnd w:id="209"/>
      <w:bookmarkEnd w:id="211"/>
      <w:bookmarkEnd w:id="212"/>
      <w:bookmarkEnd w:id="213"/>
      <w:bookmarkEnd w:id="214"/>
      <w:bookmarkEnd w:id="215"/>
    </w:p>
    <w:p w:rsidR="00B93CA2" w:rsidRPr="00D90393" w:rsidRDefault="00B93CA2" w:rsidP="00B27CB5">
      <w:pPr>
        <w:pStyle w:val="H6"/>
        <w:pPrChange w:id="216" w:author="Kahn, Jason D. (Fed)" w:date="2021-02-08T14:11:00Z">
          <w:pPr>
            <w:pStyle w:val="Heading4"/>
          </w:pPr>
        </w:pPrChange>
      </w:pPr>
      <w:bookmarkStart w:id="217" w:name="_Toc522499800"/>
      <w:bookmarkStart w:id="218" w:name="_Toc52782320"/>
      <w:bookmarkStart w:id="219" w:name="_Toc52782929"/>
      <w:bookmarkStart w:id="220" w:name="_Toc59042798"/>
      <w:r w:rsidRPr="00D90393">
        <w:t>6.1.2.1</w:t>
      </w:r>
      <w:r w:rsidRPr="00D90393">
        <w:tab/>
        <w:t>Test Purpose (TP)</w:t>
      </w:r>
      <w:bookmarkEnd w:id="218"/>
      <w:bookmarkEnd w:id="219"/>
      <w:bookmarkEnd w:id="22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one-to-one SDS message with a disposition request of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w:t>
      </w:r>
      <w:r w:rsidR="00605819" w:rsidRPr="000A0F32">
        <w:rPr>
          <w:noProof w:val="0"/>
        </w:rPr>
        <w:t>confirms the reception of the SDS message</w:t>
      </w:r>
      <w:r w:rsidRPr="00D90393">
        <w:rPr>
          <w:noProof w:val="0"/>
        </w:rPr>
        <w:t xml:space="preserve"> by sending a SIP 200 (OK) message</w:t>
      </w:r>
      <w:r w:rsidR="00605819" w:rsidRPr="000A0F32">
        <w:rPr>
          <w:noProof w:val="0"/>
        </w:rPr>
        <w:t>, followed</w:t>
      </w:r>
      <w:r w:rsidRPr="00D90393">
        <w:rPr>
          <w:noProof w:val="0"/>
        </w:rPr>
        <w:t xml:space="preserve"> by a SIP MESSAGE with a disposition notification of "DELIVERED" </w:t>
      </w:r>
      <w:r w:rsidRPr="00D90393">
        <w:rPr>
          <w:b/>
          <w:noProof w:val="0"/>
        </w:rPr>
        <w:t>and</w:t>
      </w:r>
      <w:r w:rsidRPr="00D90393">
        <w:rPr>
          <w:noProof w:val="0"/>
        </w:rPr>
        <w:t xml:space="preserve"> </w:t>
      </w:r>
      <w:r w:rsidRPr="00D90393">
        <w:rPr>
          <w:rFonts w:eastAsia="Malgun Gothic"/>
          <w:noProof w:val="0"/>
        </w:rPr>
        <w:t>renders the contents of the Payload IE to the MCDATA User</w:t>
      </w:r>
      <w:r w:rsidRPr="00D90393">
        <w:rPr>
          <w:noProof w:val="0"/>
        </w:rPr>
        <w:t xml:space="preserv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one-to-one SDS message with a disposition request of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w:t>
      </w:r>
      <w:r w:rsidR="00605819" w:rsidRPr="000A0F32">
        <w:rPr>
          <w:noProof w:val="0"/>
        </w:rPr>
        <w:t>confirms the reception of the SDS message</w:t>
      </w:r>
      <w:r w:rsidRPr="00D90393">
        <w:rPr>
          <w:noProof w:val="0"/>
        </w:rPr>
        <w:t xml:space="preserve"> by sending a SIP 200 (OK) message</w:t>
      </w:r>
      <w:r w:rsidR="00605819" w:rsidRPr="000A0F32">
        <w:rPr>
          <w:noProof w:val="0"/>
        </w:rPr>
        <w:t>,</w:t>
      </w:r>
      <w:r w:rsidRPr="00D90393">
        <w:rPr>
          <w:noProof w:val="0"/>
        </w:rPr>
        <w:t xml:space="preserve"> </w:t>
      </w:r>
      <w:r w:rsidRPr="00D90393">
        <w:rPr>
          <w:b/>
          <w:bCs/>
          <w:noProof w:val="0"/>
        </w:rPr>
        <w:t>and</w:t>
      </w:r>
      <w:r w:rsidR="00605819" w:rsidRPr="000A0F32">
        <w:rPr>
          <w:b/>
          <w:bCs/>
          <w:noProof w:val="0"/>
        </w:rPr>
        <w:t>,</w:t>
      </w:r>
      <w:r w:rsidRPr="00D90393">
        <w:rPr>
          <w:noProof w:val="0"/>
        </w:rPr>
        <w:t xml:space="preserve"> </w:t>
      </w:r>
      <w:r w:rsidRPr="00D90393">
        <w:rPr>
          <w:rFonts w:eastAsia="Malgun Gothic"/>
          <w:noProof w:val="0"/>
        </w:rPr>
        <w:t>renders the contents of the Payload IE to the MCDATA User</w:t>
      </w:r>
      <w:r w:rsidR="00605819" w:rsidRPr="000A0F32">
        <w:rPr>
          <w:b/>
          <w:noProof w:val="0"/>
        </w:rPr>
        <w:t>,</w:t>
      </w:r>
      <w:r w:rsidRPr="00D90393">
        <w:rPr>
          <w:noProof w:val="0"/>
        </w:rPr>
        <w:t xml:space="preserve"> </w:t>
      </w:r>
      <w:r w:rsidRPr="00D90393">
        <w:rPr>
          <w:b/>
          <w:noProof w:val="0"/>
        </w:rPr>
        <w:t>and</w:t>
      </w:r>
      <w:r w:rsidR="00605819">
        <w:rPr>
          <w:b/>
          <w:noProof w:val="0"/>
        </w:rPr>
        <w:t>,</w:t>
      </w:r>
      <w:r w:rsidRPr="00D90393">
        <w:rPr>
          <w:noProof w:val="0"/>
        </w:rPr>
        <w:t xml:space="preserve"> then sends a SIP MESSAGE message with a disposition notification of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one-to-one SDS message with a disposition request of "DELIVERY AND READ"</w:t>
      </w:r>
      <w:r w:rsidR="00605819" w:rsidRPr="000A0F32">
        <w:rPr>
          <w:noProof w:val="0"/>
        </w:rPr>
        <w:t xml:space="preserve"> with pre-set </w:t>
      </w:r>
      <w:r w:rsidR="00605819" w:rsidRPr="000A0F32">
        <w:rPr>
          <w:rFonts w:eastAsia="Malgun Gothic"/>
        </w:rPr>
        <w:t xml:space="preserve">timer TDU1 (delivery and read) </w:t>
      </w:r>
      <w:r w:rsidRPr="00D90393">
        <w:rPr>
          <w:noProof w:val="0"/>
        </w:rPr>
        <w:t>}</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w:t>
      </w:r>
      <w:r w:rsidR="00605819" w:rsidRPr="000A0F32">
        <w:t xml:space="preserve">sends a delivered and read notification after the message is rendered to the user if the timer TDU1 (delivery and read) has not expired at this time, </w:t>
      </w:r>
      <w:r w:rsidR="00605819" w:rsidRPr="00E64764">
        <w:rPr>
          <w:b/>
        </w:rPr>
        <w:t>or</w:t>
      </w:r>
      <w:r w:rsidR="00605819" w:rsidRPr="000A0F32">
        <w:t>, if the timer TDU1 (delivery and read) expires before the message is rendered to the user sends first a delivered notification and after the message is rendered to the user a read notification</w:t>
      </w:r>
      <w:r w:rsidRPr="00D90393">
        <w:rPr>
          <w:noProof w:val="0"/>
        </w:rPr>
        <w:t xml:space="preserv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27CB5">
      <w:pPr>
        <w:pStyle w:val="H6"/>
        <w:pPrChange w:id="221" w:author="Kahn, Jason D. (Fed)" w:date="2021-02-08T14:11:00Z">
          <w:pPr>
            <w:pStyle w:val="Heading4"/>
          </w:pPr>
        </w:pPrChange>
      </w:pPr>
      <w:bookmarkStart w:id="222" w:name="_Toc52782321"/>
      <w:bookmarkStart w:id="223" w:name="_Toc52782930"/>
      <w:bookmarkStart w:id="224" w:name="_Toc59042799"/>
      <w:r w:rsidRPr="00D90393">
        <w:t>6.1.2.2</w:t>
      </w:r>
      <w:r w:rsidRPr="00D90393">
        <w:tab/>
        <w:t>Conformance requirements</w:t>
      </w:r>
      <w:bookmarkEnd w:id="222"/>
      <w:bookmarkEnd w:id="223"/>
      <w:bookmarkEnd w:id="224"/>
    </w:p>
    <w:p w:rsidR="00B93CA2" w:rsidRPr="00D90393" w:rsidRDefault="00B93CA2" w:rsidP="00B93CA2">
      <w:r w:rsidRPr="00D9039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9.2.2.2.2]</w:t>
      </w:r>
    </w:p>
    <w:p w:rsidR="00B93CA2" w:rsidRPr="00D90393" w:rsidRDefault="00B93CA2" w:rsidP="00B93CA2">
      <w:r w:rsidRPr="00D90393">
        <w:t>Upon receipt of a "SIP MESSAGE request for standalone SDS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tab/>
        <w:t>if the SIP MESSAGE request contains an application/mikey MIME body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MESSAGE request with a SIP 606 (Not Acceptable) response,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exchange end-to-end secure message.</w:t>
      </w:r>
    </w:p>
    <w:p w:rsidR="00B93CA2" w:rsidRPr="00D90393" w:rsidRDefault="00B93CA2" w:rsidP="00B93CA2">
      <w:pPr>
        <w:pStyle w:val="B10"/>
      </w:pPr>
      <w:r w:rsidRPr="00D90393">
        <w:t>4</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5)</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6)</w:t>
      </w:r>
      <w:r w:rsidRPr="00D90393">
        <w:rPr>
          <w:lang w:eastAsia="ko-KR"/>
        </w:rPr>
        <w:tab/>
      </w:r>
      <w:r w:rsidRPr="00D90393">
        <w:t>shall handle the received message as specified in subclause 9.2.1.2.</w:t>
      </w:r>
    </w:p>
    <w:p w:rsidR="00B93CA2" w:rsidRPr="00D90393" w:rsidRDefault="00B93CA2" w:rsidP="00B93CA2">
      <w:r w:rsidRPr="00D90393">
        <w:t>[TS 24.282, clause 9.2.1.2]</w:t>
      </w:r>
    </w:p>
    <w:p w:rsidR="00B93CA2" w:rsidRPr="00D90393" w:rsidRDefault="00B93CA2" w:rsidP="00B93CA2">
      <w:pPr>
        <w:rPr>
          <w:rFonts w:eastAsia="Malgun Gothic"/>
        </w:rPr>
      </w:pPr>
      <w:r w:rsidRPr="00D90393">
        <w:rPr>
          <w:rFonts w:eastAsia="Malgun Gothic"/>
        </w:rPr>
        <w:t>When a MCData client has received a SIP request containing:</w:t>
      </w:r>
    </w:p>
    <w:p w:rsidR="00B93CA2" w:rsidRPr="00D90393" w:rsidRDefault="00B93CA2" w:rsidP="00B93CA2">
      <w:pPr>
        <w:pStyle w:val="B10"/>
      </w:pPr>
      <w:r w:rsidRPr="00D90393">
        <w:rPr>
          <w:rFonts w:eastAsia="Malgun Gothic"/>
        </w:rPr>
        <w:t>-</w:t>
      </w:r>
      <w:r w:rsidRPr="00D90393">
        <w:rPr>
          <w:rFonts w:eastAsia="Malgun Gothic"/>
        </w:rPr>
        <w:tab/>
        <w:t xml:space="preserve">an </w:t>
      </w:r>
      <w:r w:rsidRPr="00D90393">
        <w:t>application/vnd.3gpp.mcdata-signalling MIME body as specified in subclause E.1; and</w:t>
      </w:r>
    </w:p>
    <w:p w:rsidR="00B93CA2" w:rsidRPr="00D90393" w:rsidRDefault="00B93CA2" w:rsidP="00B93CA2">
      <w:pPr>
        <w:pStyle w:val="B10"/>
        <w:rPr>
          <w:rFonts w:eastAsia="Malgun Gothic"/>
        </w:rPr>
      </w:pPr>
      <w:r w:rsidRPr="00D90393">
        <w:rPr>
          <w:rFonts w:eastAsia="Malgun Gothic"/>
        </w:rPr>
        <w:t>-</w:t>
      </w:r>
      <w:r w:rsidRPr="00D90393">
        <w:rPr>
          <w:rFonts w:eastAsia="Malgun Gothic"/>
        </w:rPr>
        <w:tab/>
      </w:r>
      <w:r w:rsidRPr="00D90393">
        <w:t>an application/vnd.3gpp.mcdata-payload MIME body as specified in subclause E.2</w:t>
      </w:r>
      <w:r w:rsidRPr="00D90393">
        <w:rPr>
          <w:rFonts w:eastAsia="Malgun Gothic"/>
        </w:rPr>
        <w:t>;</w:t>
      </w:r>
    </w:p>
    <w:p w:rsidR="00B93CA2" w:rsidRPr="00D90393" w:rsidRDefault="00B93CA2" w:rsidP="00B93CA2">
      <w:pPr>
        <w:rPr>
          <w:rFonts w:eastAsia="Malgun Gothic"/>
        </w:rPr>
      </w:pPr>
      <w:r w:rsidRPr="00D90393">
        <w:rPr>
          <w:rFonts w:eastAsia="Malgun Gothic"/>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B93CA2" w:rsidRPr="00D90393" w:rsidRDefault="00B93CA2" w:rsidP="00B93CA2">
      <w:pPr>
        <w:pStyle w:val="B10"/>
        <w:rPr>
          <w:rFonts w:eastAsia="Malgun Gothic"/>
        </w:rPr>
      </w:pPr>
      <w:r w:rsidRPr="00D90393">
        <w:rPr>
          <w:rFonts w:eastAsia="Malgun Gothic"/>
        </w:rPr>
        <w:t>4)</w:t>
      </w:r>
      <w:r w:rsidRPr="00D90393">
        <w:rPr>
          <w:rFonts w:eastAsia="Malgun Gothic"/>
        </w:rPr>
        <w:tab/>
        <w:t>if the SDS SIGNALLING PAYLOAD message contains an existing Conversation ID and:</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if the SDS SIGNALLING PAYLOAD message does not contain an InReplyTo message ID, shall use the Message ID in the SDS SIGNALLING PAYLOAD to identify a new message in the existing conversation thread; and</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D90393">
        <w:t>and use the Message ID in the SDS SIGNALLING PAYLOAD to identify the new message</w:t>
      </w:r>
      <w:r w:rsidRPr="00D90393">
        <w:rPr>
          <w:rFonts w:eastAsia="Malgun Gothic"/>
        </w:rPr>
        <w:t>;</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 xml:space="preserve">shall determine that the payload contained in the DATA PAYLOAD message is for user consumption </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 value is known, shall deliver the contents of the Payload IE(s) to the identified application;</w:t>
      </w:r>
    </w:p>
    <w:p w:rsidR="00B93CA2" w:rsidRPr="00D90393" w:rsidRDefault="00B93CA2" w:rsidP="00B93CA2">
      <w:pPr>
        <w:pStyle w:val="NO"/>
      </w:pPr>
      <w:r w:rsidRPr="00D90393">
        <w:t>NOTE 1:</w:t>
      </w:r>
      <w:r w:rsidRPr="00D90393">
        <w:tab/>
        <w:t>If required, the MCData client decrypts the Payload IEs before rendering the SDS message to the user or delivering the SDS message to the application.</w:t>
      </w:r>
    </w:p>
    <w:p w:rsidR="00B93CA2" w:rsidRPr="00D90393" w:rsidRDefault="00B93CA2" w:rsidP="00B93CA2">
      <w:pPr>
        <w:pStyle w:val="NO"/>
      </w:pPr>
      <w:r w:rsidRPr="00D90393">
        <w:t>NOTE 2:</w:t>
      </w:r>
      <w:r w:rsidRPr="00D9039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rsidR="00B93CA2" w:rsidRPr="00D90393" w:rsidRDefault="00B93CA2" w:rsidP="00B93CA2">
      <w:pPr>
        <w:pStyle w:val="NO"/>
      </w:pPr>
      <w:r w:rsidRPr="00D90393">
        <w:t>NOTE 3:</w:t>
      </w:r>
      <w:r w:rsidRPr="00D90393">
        <w:tab/>
        <w:t>User consent is not required before accepting the data.</w:t>
      </w:r>
    </w:p>
    <w:p w:rsidR="00B93CA2" w:rsidRPr="00D90393" w:rsidRDefault="00B93CA2" w:rsidP="00B93CA2">
      <w:pPr>
        <w:pStyle w:val="B10"/>
        <w:rPr>
          <w:rFonts w:eastAsia="Malgun Gothic"/>
        </w:rPr>
      </w:pPr>
      <w:r w:rsidRPr="00D90393">
        <w:rPr>
          <w:rFonts w:eastAsia="Malgun Gothic"/>
        </w:rPr>
        <w:t>8)</w:t>
      </w:r>
      <w:r w:rsidRPr="00D90393">
        <w:rPr>
          <w:rFonts w:eastAsia="Malgun Gothic"/>
        </w:rPr>
        <w:tab/>
        <w:t>may store the message payload in local storage along with the Conversation ID, Message ID, InReplyTo message ID and Date and time;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if the received SDS SIGNALLING PAYLOAD message contains an SDS</w:t>
      </w:r>
      <w:r w:rsidRPr="00D90393">
        <w:t xml:space="preserve"> disposition request type</w:t>
      </w:r>
      <w:r w:rsidRPr="00D90393">
        <w:rPr>
          <w:rFonts w:eastAsia="Malgun Gothic"/>
        </w:rPr>
        <w:t xml:space="preserve"> IE shall follow the procedures in subclause 9.2.1.3.</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Upon receiving a display indication before timer TDU1 (delivery and read) expires, the MCData client:</w:t>
      </w:r>
    </w:p>
    <w:p w:rsidR="00B93CA2" w:rsidRPr="00D90393" w:rsidRDefault="00B93CA2" w:rsidP="00B93CA2">
      <w:pPr>
        <w:pStyle w:val="B10"/>
      </w:pPr>
      <w:r w:rsidRPr="00D90393">
        <w:t>1)</w:t>
      </w:r>
      <w:r w:rsidRPr="00D90393">
        <w:tab/>
        <w:t>shall stop timer TDU1 (delivery and read); and</w:t>
      </w:r>
    </w:p>
    <w:p w:rsidR="00B93CA2" w:rsidRPr="00D90393" w:rsidRDefault="00B93CA2" w:rsidP="00B93CA2">
      <w:pPr>
        <w:pStyle w:val="B10"/>
      </w:pPr>
      <w:r w:rsidRPr="00D90393">
        <w:t>2)</w:t>
      </w:r>
      <w:r w:rsidRPr="00D90393">
        <w:tab/>
        <w:t>shall send a delivered and read notification as described in subclause </w:t>
      </w:r>
      <w:r w:rsidRPr="00D90393">
        <w:rPr>
          <w:rFonts w:eastAsia="Malgun Gothic"/>
        </w:rPr>
        <w:t>12.2.1.1</w:t>
      </w:r>
      <w:r w:rsidRPr="00D90393">
        <w:t>.</w:t>
      </w:r>
    </w:p>
    <w:p w:rsidR="00B93CA2" w:rsidRPr="00D90393" w:rsidRDefault="00B93CA2" w:rsidP="00B93CA2">
      <w:r w:rsidRPr="00D90393">
        <w:t>Upon expiry of timer TDU1 (delivery and read), the MCData client:</w:t>
      </w:r>
    </w:p>
    <w:p w:rsidR="00B93CA2" w:rsidRPr="00D90393" w:rsidRDefault="00B93CA2" w:rsidP="00B93CA2">
      <w:pPr>
        <w:pStyle w:val="B10"/>
      </w:pPr>
      <w:r w:rsidRPr="00D90393">
        <w:t>1)</w:t>
      </w:r>
      <w:r w:rsidRPr="00D90393">
        <w:tab/>
        <w:t>shall send a delivered notification as described in subclause </w:t>
      </w:r>
      <w:r w:rsidRPr="00D90393">
        <w:rPr>
          <w:rFonts w:eastAsia="Malgun Gothic"/>
        </w:rPr>
        <w:t>12.2.1.1</w:t>
      </w:r>
      <w:r w:rsidRPr="00D90393">
        <w:t>; and</w:t>
      </w:r>
    </w:p>
    <w:p w:rsidR="00B93CA2" w:rsidRPr="00D90393" w:rsidRDefault="00B93CA2" w:rsidP="00B93CA2">
      <w:pPr>
        <w:pStyle w:val="B10"/>
      </w:pPr>
      <w:r w:rsidRPr="00D90393">
        <w:t>2)</w:t>
      </w:r>
      <w:r w:rsidRPr="00D90393">
        <w:tab/>
        <w:t>upon receiving a display indication, send a read notification as described in subclause </w:t>
      </w:r>
      <w:r w:rsidRPr="00D90393">
        <w:rPr>
          <w:rFonts w:eastAsia="Malgun Gothic"/>
        </w:rPr>
        <w:t>12.2.1.1</w:t>
      </w:r>
      <w:r w:rsidRPr="00D90393">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2)</w:t>
      </w:r>
      <w:r w:rsidRPr="00D90393">
        <w:tab/>
        <w:t>if sending a read notification, shall set the SDS disposition notification type IE as "READ" as specified in subclause 15.2.5;</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 as specified in subclause 15.2.5;</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 as specified in subclause 15.2.5;</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 as specified in subclause 15.2.3.</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r w:rsidRPr="00D90393">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27CB5">
      <w:pPr>
        <w:pStyle w:val="H6"/>
        <w:pPrChange w:id="225" w:author="Kahn, Jason D. (Fed)" w:date="2021-02-08T14:11:00Z">
          <w:pPr>
            <w:pStyle w:val="Heading4"/>
          </w:pPr>
        </w:pPrChange>
      </w:pPr>
      <w:bookmarkStart w:id="226" w:name="_Toc52782322"/>
      <w:bookmarkStart w:id="227" w:name="_Toc52782931"/>
      <w:bookmarkStart w:id="228" w:name="_Toc59042800"/>
      <w:r w:rsidRPr="00D90393">
        <w:t>6.1.2.3</w:t>
      </w:r>
      <w:r w:rsidRPr="00D90393">
        <w:tab/>
        <w:t>Test description</w:t>
      </w:r>
      <w:bookmarkEnd w:id="226"/>
      <w:bookmarkEnd w:id="227"/>
      <w:bookmarkEnd w:id="228"/>
    </w:p>
    <w:p w:rsidR="00B93CA2" w:rsidRPr="00D90393" w:rsidRDefault="00B93CA2" w:rsidP="00B27CB5">
      <w:pPr>
        <w:pStyle w:val="H6"/>
        <w:pPrChange w:id="229" w:author="Kahn, Jason D. (Fed)" w:date="2021-02-08T14:11:00Z">
          <w:pPr>
            <w:pStyle w:val="Heading5"/>
          </w:pPr>
        </w:pPrChange>
      </w:pPr>
      <w:bookmarkStart w:id="230" w:name="_Toc52782323"/>
      <w:bookmarkStart w:id="231" w:name="_Toc52782932"/>
      <w:bookmarkStart w:id="232" w:name="_Toc59042801"/>
      <w:r w:rsidRPr="00D90393">
        <w:t>6.1.2.3.1</w:t>
      </w:r>
      <w:r w:rsidRPr="00D90393">
        <w:tab/>
        <w:t>Pre-test conditions</w:t>
      </w:r>
      <w:bookmarkEnd w:id="230"/>
      <w:bookmarkEnd w:id="231"/>
      <w:bookmarkEnd w:id="232"/>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 xml:space="preserve">UE (MCDATA Client) </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27CB5">
      <w:pPr>
        <w:pStyle w:val="H6"/>
        <w:pPrChange w:id="233" w:author="Kahn, Jason D. (Fed)" w:date="2021-02-08T14:11:00Z">
          <w:pPr>
            <w:pStyle w:val="Heading5"/>
          </w:pPr>
        </w:pPrChange>
      </w:pPr>
      <w:bookmarkStart w:id="234" w:name="_Toc52782324"/>
      <w:bookmarkStart w:id="235" w:name="_Toc52782933"/>
      <w:bookmarkStart w:id="236" w:name="_Toc59042802"/>
      <w:r w:rsidRPr="00D90393">
        <w:t>6.1.2.3.2</w:t>
      </w:r>
      <w:r w:rsidRPr="00D90393">
        <w:tab/>
        <w:t>Test procedure sequence</w:t>
      </w:r>
      <w:bookmarkEnd w:id="234"/>
      <w:bookmarkEnd w:id="235"/>
      <w:bookmarkEnd w:id="236"/>
    </w:p>
    <w:p w:rsidR="00B93CA2" w:rsidRPr="00D90393" w:rsidRDefault="00B93CA2" w:rsidP="00B93CA2">
      <w:pPr>
        <w:pStyle w:val="TH"/>
      </w:pPr>
      <w:r w:rsidRPr="00D90393">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56.579-1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one-to-one SDS message with a disposition of "DELIVERY"</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disposition notification of "DELIVERED"?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render the contents of the Payload IE to the MCDATA User?</w:t>
            </w:r>
            <w:r w:rsidR="00605819" w:rsidRPr="000A0F32">
              <w:rPr>
                <w:rFonts w:eastAsia="Malgun Gothic"/>
              </w:rPr>
              <w:t xml:space="preserve"> (NOTE 2)</w:t>
            </w:r>
          </w:p>
          <w:p w:rsidR="00B93CA2" w:rsidRPr="00D90393" w:rsidRDefault="00605819" w:rsidP="00253B20">
            <w:pPr>
              <w:pStyle w:val="TAL"/>
            </w:pPr>
            <w:r w:rsidRPr="000A0F32">
              <w:t>The exact expected content is specified in TS 36.579-1 [2], Table 5.5.3.10-2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605819" w:rsidRPr="00605819" w:rsidTr="00B139CB">
        <w:trPr>
          <w:trHeight w:val="467"/>
        </w:trPr>
        <w:tc>
          <w:tcPr>
            <w:tcW w:w="648"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6</w:t>
            </w:r>
          </w:p>
        </w:tc>
        <w:tc>
          <w:tcPr>
            <w:tcW w:w="3969"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Make the MCDATA User close the message application to avoid unexpected behaviour when a subsequent message is sent in step 7.</w:t>
            </w:r>
          </w:p>
          <w:p w:rsidR="00605819" w:rsidRPr="00605819" w:rsidRDefault="00605819" w:rsidP="00605819">
            <w:pPr>
              <w:keepNext/>
              <w:keepLines/>
              <w:spacing w:after="0"/>
              <w:rPr>
                <w:rFonts w:ascii="Arial" w:hAnsi="Arial"/>
                <w:sz w:val="18"/>
              </w:rPr>
            </w:pPr>
            <w:r w:rsidRPr="00605819">
              <w:rPr>
                <w:rFonts w:ascii="Arial" w:eastAsia="Malgun Gothic" w:hAnsi="Arial"/>
                <w:sz w:val="18"/>
              </w:rPr>
              <w:t>(NOTE 2)</w:t>
            </w:r>
          </w:p>
        </w:tc>
        <w:tc>
          <w:tcPr>
            <w:tcW w:w="709"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2977"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w:t>
            </w:r>
          </w:p>
        </w:tc>
        <w:tc>
          <w:tcPr>
            <w:tcW w:w="567"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892"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r>
      <w:tr w:rsidR="00B93CA2" w:rsidRPr="00D90393" w:rsidTr="00253B20">
        <w:trPr>
          <w:trHeight w:val="467"/>
        </w:trPr>
        <w:tc>
          <w:tcPr>
            <w:tcW w:w="648" w:type="dxa"/>
            <w:shd w:val="clear" w:color="auto" w:fill="auto"/>
          </w:tcPr>
          <w:p w:rsidR="00B93CA2" w:rsidRPr="00D90393" w:rsidRDefault="00605819" w:rsidP="00253B20">
            <w:pPr>
              <w:pStyle w:val="TAC"/>
            </w:pPr>
            <w:r>
              <w:t>7</w:t>
            </w:r>
          </w:p>
        </w:tc>
        <w:tc>
          <w:tcPr>
            <w:tcW w:w="3969" w:type="dxa"/>
            <w:shd w:val="clear" w:color="auto" w:fill="auto"/>
          </w:tcPr>
          <w:p w:rsidR="00B93CA2" w:rsidRPr="00D90393" w:rsidRDefault="00B93CA2" w:rsidP="00253B20">
            <w:pPr>
              <w:pStyle w:val="TAL"/>
            </w:pPr>
            <w:r w:rsidRPr="00D90393">
              <w:t>SS (MCDATA Server) initiates a standalone one-to-one SDS message with a disposition of "READ"</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605819" w:rsidP="00253B20">
            <w:pPr>
              <w:pStyle w:val="TAC"/>
            </w:pPr>
            <w:r>
              <w:rPr>
                <w:rFonts w:cs="Arial"/>
              </w:rPr>
              <w:t>8</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605819" w:rsidRPr="00605819" w:rsidTr="00B139CB">
        <w:trPr>
          <w:trHeight w:val="467"/>
        </w:trPr>
        <w:tc>
          <w:tcPr>
            <w:tcW w:w="648"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3969"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EXCEPTION: In parallel to the event described in step 9 the events described in Table 6.1.2.3.2-2 take place, only step 1a2 of the steps with numbers starting with 1 is allowed (disposition notification of "READ").</w:t>
            </w:r>
          </w:p>
          <w:p w:rsidR="00605819" w:rsidRPr="00605819" w:rsidRDefault="00605819" w:rsidP="00605819">
            <w:pPr>
              <w:keepNext/>
              <w:keepLines/>
              <w:spacing w:after="0"/>
              <w:rPr>
                <w:rFonts w:ascii="Arial" w:hAnsi="Arial"/>
                <w:sz w:val="18"/>
              </w:rPr>
            </w:pPr>
            <w:r w:rsidRPr="00605819">
              <w:rPr>
                <w:rFonts w:ascii="Arial" w:hAnsi="Arial"/>
                <w:sz w:val="18"/>
              </w:rPr>
              <w:t>(NOTE 1)</w:t>
            </w:r>
          </w:p>
        </w:tc>
        <w:tc>
          <w:tcPr>
            <w:tcW w:w="709"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2977"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w:t>
            </w:r>
          </w:p>
        </w:tc>
        <w:tc>
          <w:tcPr>
            <w:tcW w:w="567"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892"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r>
      <w:tr w:rsidR="00B93CA2" w:rsidRPr="00D90393" w:rsidTr="00253B20">
        <w:trPr>
          <w:trHeight w:val="467"/>
        </w:trPr>
        <w:tc>
          <w:tcPr>
            <w:tcW w:w="648" w:type="dxa"/>
            <w:shd w:val="clear" w:color="auto" w:fill="auto"/>
          </w:tcPr>
          <w:p w:rsidR="00B93CA2" w:rsidRPr="00D90393" w:rsidRDefault="00605819" w:rsidP="00253B20">
            <w:pPr>
              <w:pStyle w:val="TAC"/>
            </w:pPr>
            <w:r>
              <w:t>9</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render the contents of the Payload IE to the MCDATA User?</w:t>
            </w:r>
            <w:r w:rsidR="00605819" w:rsidRPr="000A0F32">
              <w:rPr>
                <w:rFonts w:eastAsia="Malgun Gothic"/>
              </w:rPr>
              <w:t xml:space="preserve"> (NOTE 2)</w:t>
            </w:r>
          </w:p>
          <w:p w:rsidR="00B93CA2" w:rsidRPr="00D90393" w:rsidRDefault="00605819" w:rsidP="00253B20">
            <w:pPr>
              <w:pStyle w:val="TAL"/>
            </w:pPr>
            <w:r w:rsidRPr="000A0F32">
              <w:t>The exact expected content is specified in TS 36.579-1 [2], Table 5.5.3.10-2.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10</w:t>
            </w:r>
          </w:p>
        </w:tc>
        <w:tc>
          <w:tcPr>
            <w:tcW w:w="3969" w:type="dxa"/>
            <w:shd w:val="clear" w:color="auto" w:fill="auto"/>
          </w:tcPr>
          <w:p w:rsidR="00605819" w:rsidRPr="000A0F32" w:rsidRDefault="00605819" w:rsidP="00B139CB">
            <w:pPr>
              <w:pStyle w:val="TAL"/>
            </w:pPr>
            <w:r w:rsidRPr="000A0F32">
              <w:t>Make the MCDATA User close the message application to avoid unexpected behaviour when a subsequent message is sent in step 11.</w:t>
            </w:r>
          </w:p>
          <w:p w:rsidR="00605819" w:rsidRPr="000A0F32" w:rsidRDefault="00605819" w:rsidP="00B139CB">
            <w:pPr>
              <w:pStyle w:val="TAL"/>
            </w:pPr>
            <w:r w:rsidRPr="000A0F32">
              <w:rPr>
                <w:rFonts w:eastAsia="Malgun Gothic"/>
              </w:rPr>
              <w:t>(NOTE 2)</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SS (MCDATA Server) initiates a standalone one-to-one SDS message with a disposition of "DELIVERY AND READ"</w:t>
            </w:r>
          </w:p>
          <w:p w:rsidR="00B93CA2" w:rsidRPr="00D90393" w:rsidRDefault="00B93CA2" w:rsidP="00253B20">
            <w:pPr>
              <w:pStyle w:val="TAL"/>
            </w:pPr>
            <w:r w:rsidRPr="00D90393">
              <w:t xml:space="preserve">NOTE: Timer TDU1 (delivery and read) is started upon receipt of the SIP MESSAGE message that contains a "DELIVERY AND READ" </w:t>
            </w:r>
            <w:r w:rsidRPr="00D90393">
              <w:rPr>
                <w:rFonts w:eastAsia="Malgun Gothic"/>
              </w:rPr>
              <w:t xml:space="preserve">disposition requests. Timer TDU1 (delivery and read)=120ms according to the default value defined in TS 24.282 [31]. </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12</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w:t>
            </w:r>
          </w:p>
        </w:tc>
        <w:tc>
          <w:tcPr>
            <w:tcW w:w="3969" w:type="dxa"/>
            <w:shd w:val="clear" w:color="auto" w:fill="auto"/>
          </w:tcPr>
          <w:p w:rsidR="00605819" w:rsidRPr="000A0F32" w:rsidRDefault="00605819" w:rsidP="00B139CB">
            <w:pPr>
              <w:pStyle w:val="TAL"/>
              <w:rPr>
                <w:rFonts w:eastAsia="Malgun Gothic"/>
              </w:rPr>
            </w:pPr>
            <w:r w:rsidRPr="000A0F32">
              <w:t>EXCEPTION: In parallel to the event described in step 13 the events described in Table 6.1.2.3.2-2 take place, the disposition notification depends on the UE implementation in regard to how quick the UE (MCDATA Client)</w:t>
            </w:r>
            <w:r w:rsidRPr="000A0F32">
              <w:rPr>
                <w:lang w:eastAsia="ko-KR"/>
              </w:rPr>
              <w:t xml:space="preserve"> will </w:t>
            </w:r>
            <w:r w:rsidRPr="000A0F32">
              <w:rPr>
                <w:rFonts w:eastAsia="Malgun Gothic"/>
              </w:rPr>
              <w:t>render the contents of the Payload IE to the MCData User and the value of Timer TDU1.</w:t>
            </w:r>
          </w:p>
          <w:p w:rsidR="00605819" w:rsidRPr="000A0F32" w:rsidRDefault="00605819" w:rsidP="00B139CB">
            <w:pPr>
              <w:pStyle w:val="TAL"/>
            </w:pPr>
            <w:r w:rsidRPr="000A0F32">
              <w:t>(NOTE 1)</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 xml:space="preserve">render the contents of the Payload IE to the MCData User before the expiry of </w:t>
            </w:r>
            <w:r w:rsidRPr="00D90393">
              <w:t>timer TDU1 (delivery and read)</w:t>
            </w:r>
            <w:r w:rsidRPr="00D90393">
              <w:rPr>
                <w:rFonts w:eastAsia="Malgun Gothic"/>
              </w:rPr>
              <w:t>?</w:t>
            </w:r>
            <w:r w:rsidR="00605819" w:rsidRPr="000A0F32">
              <w:rPr>
                <w:rFonts w:eastAsia="Malgun Gothic"/>
              </w:rPr>
              <w:t xml:space="preserve"> (NOTE 2)</w:t>
            </w:r>
          </w:p>
          <w:p w:rsidR="00B93CA2" w:rsidRPr="00D90393" w:rsidRDefault="00605819" w:rsidP="00253B20">
            <w:pPr>
              <w:pStyle w:val="TAL"/>
            </w:pPr>
            <w:r w:rsidRPr="000A0F32">
              <w:t>The exact expected content is specified in TS 36.579-1 [2], Table 5.5.3.10-2.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14</w:t>
            </w:r>
          </w:p>
        </w:tc>
        <w:tc>
          <w:tcPr>
            <w:tcW w:w="3969" w:type="dxa"/>
            <w:shd w:val="clear" w:color="auto" w:fill="auto"/>
          </w:tcPr>
          <w:p w:rsidR="00605819" w:rsidRPr="000A0F32" w:rsidRDefault="00605819" w:rsidP="00B139CB">
            <w:pPr>
              <w:pStyle w:val="TAL"/>
            </w:pPr>
            <w:r w:rsidRPr="000A0F32">
              <w:t>Make the MCDATA User close the message application to avoid unexpected behaviour in case a subsequent message is sent (e.g. in a follow up test case).</w:t>
            </w:r>
          </w:p>
          <w:p w:rsidR="00605819" w:rsidRPr="000A0F32" w:rsidRDefault="00605819" w:rsidP="00B139CB">
            <w:pPr>
              <w:pStyle w:val="TAL"/>
            </w:pPr>
            <w:r w:rsidRPr="000A0F32">
              <w:rPr>
                <w:rFonts w:eastAsia="Malgun Gothic"/>
              </w:rPr>
              <w:t>(NOTE 2)</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605819" w:rsidRPr="000A0F32" w:rsidTr="00B139CB">
        <w:trPr>
          <w:trHeight w:val="467"/>
        </w:trPr>
        <w:tc>
          <w:tcPr>
            <w:tcW w:w="9762" w:type="dxa"/>
            <w:gridSpan w:val="6"/>
            <w:shd w:val="clear" w:color="auto" w:fill="auto"/>
          </w:tcPr>
          <w:p w:rsidR="00605819" w:rsidRPr="000A0F32" w:rsidRDefault="00605819" w:rsidP="00E64764">
            <w:pPr>
              <w:pStyle w:val="TAN"/>
            </w:pPr>
            <w:r w:rsidRPr="000A0F32">
              <w:t>NOTE 1:</w:t>
            </w:r>
            <w:r w:rsidRPr="000A0F32">
              <w:tab/>
              <w:t>The behaviour is handled through parallel actions to allow for implementations which first indicate to the user that there is a message available, but render the message to the user only after the user takes an action to open the message.</w:t>
            </w:r>
          </w:p>
          <w:p w:rsidR="00605819" w:rsidRPr="000A0F32" w:rsidRDefault="00605819" w:rsidP="00E64764">
            <w:pPr>
              <w:pStyle w:val="TAN"/>
            </w:pPr>
            <w:r w:rsidRPr="000A0F32">
              <w:t>NOTE 2:</w:t>
            </w:r>
            <w:r w:rsidRPr="000A0F32">
              <w:tab/>
              <w:t>This is expected to be done via a suitable implementation dependent MMI.</w:t>
            </w:r>
          </w:p>
        </w:tc>
      </w:tr>
    </w:tbl>
    <w:p w:rsidR="00605819" w:rsidRPr="000A0F32" w:rsidRDefault="00605819" w:rsidP="00605819"/>
    <w:p w:rsidR="00605819" w:rsidRPr="000A0F32" w:rsidRDefault="00605819" w:rsidP="00605819">
      <w:pPr>
        <w:pStyle w:val="TH"/>
      </w:pPr>
      <w:r w:rsidRPr="000A0F32">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5819" w:rsidRPr="000A0F32" w:rsidTr="00B139CB">
        <w:tc>
          <w:tcPr>
            <w:tcW w:w="648" w:type="dxa"/>
            <w:tcBorders>
              <w:bottom w:val="nil"/>
            </w:tcBorders>
          </w:tcPr>
          <w:p w:rsidR="00605819" w:rsidRPr="000A0F32" w:rsidRDefault="00605819" w:rsidP="00B139CB">
            <w:pPr>
              <w:pStyle w:val="TAH"/>
            </w:pPr>
            <w:r w:rsidRPr="000A0F32">
              <w:t>St</w:t>
            </w:r>
          </w:p>
        </w:tc>
        <w:tc>
          <w:tcPr>
            <w:tcW w:w="3969" w:type="dxa"/>
            <w:tcBorders>
              <w:bottom w:val="nil"/>
            </w:tcBorders>
          </w:tcPr>
          <w:p w:rsidR="00605819" w:rsidRPr="000A0F32" w:rsidRDefault="00605819" w:rsidP="00B139CB">
            <w:pPr>
              <w:pStyle w:val="TAH"/>
            </w:pPr>
            <w:r w:rsidRPr="000A0F32">
              <w:t>Procedure</w:t>
            </w:r>
          </w:p>
        </w:tc>
        <w:tc>
          <w:tcPr>
            <w:tcW w:w="3686" w:type="dxa"/>
            <w:gridSpan w:val="2"/>
          </w:tcPr>
          <w:p w:rsidR="00605819" w:rsidRPr="000A0F32" w:rsidRDefault="00605819" w:rsidP="00B139CB">
            <w:pPr>
              <w:pStyle w:val="TAH"/>
            </w:pPr>
            <w:r w:rsidRPr="000A0F32">
              <w:t>Message Sequence</w:t>
            </w:r>
          </w:p>
        </w:tc>
        <w:tc>
          <w:tcPr>
            <w:tcW w:w="567" w:type="dxa"/>
            <w:tcBorders>
              <w:bottom w:val="nil"/>
            </w:tcBorders>
          </w:tcPr>
          <w:p w:rsidR="00605819" w:rsidRPr="000A0F32" w:rsidRDefault="00605819" w:rsidP="00B139CB">
            <w:pPr>
              <w:pStyle w:val="TAH"/>
            </w:pPr>
            <w:r w:rsidRPr="000A0F32">
              <w:t>TP</w:t>
            </w:r>
          </w:p>
        </w:tc>
        <w:tc>
          <w:tcPr>
            <w:tcW w:w="892" w:type="dxa"/>
            <w:tcBorders>
              <w:bottom w:val="nil"/>
            </w:tcBorders>
          </w:tcPr>
          <w:p w:rsidR="00605819" w:rsidRPr="000A0F32" w:rsidRDefault="00605819" w:rsidP="00B139CB">
            <w:pPr>
              <w:pStyle w:val="TAH"/>
            </w:pPr>
            <w:r w:rsidRPr="000A0F32">
              <w:t>Verdict</w:t>
            </w:r>
          </w:p>
        </w:tc>
      </w:tr>
      <w:tr w:rsidR="00605819" w:rsidRPr="000A0F32" w:rsidTr="00B139CB">
        <w:tc>
          <w:tcPr>
            <w:tcW w:w="648" w:type="dxa"/>
            <w:tcBorders>
              <w:top w:val="nil"/>
            </w:tcBorders>
          </w:tcPr>
          <w:p w:rsidR="00605819" w:rsidRPr="000A0F32" w:rsidRDefault="00605819" w:rsidP="00B139CB">
            <w:pPr>
              <w:pStyle w:val="TAH"/>
            </w:pPr>
          </w:p>
        </w:tc>
        <w:tc>
          <w:tcPr>
            <w:tcW w:w="3969" w:type="dxa"/>
            <w:tcBorders>
              <w:top w:val="nil"/>
            </w:tcBorders>
          </w:tcPr>
          <w:p w:rsidR="00605819" w:rsidRPr="000A0F32" w:rsidRDefault="00605819" w:rsidP="00B139CB">
            <w:pPr>
              <w:pStyle w:val="TAH"/>
            </w:pPr>
          </w:p>
        </w:tc>
        <w:tc>
          <w:tcPr>
            <w:tcW w:w="709" w:type="dxa"/>
          </w:tcPr>
          <w:p w:rsidR="00605819" w:rsidRPr="000A0F32" w:rsidRDefault="00605819" w:rsidP="00B139CB">
            <w:pPr>
              <w:pStyle w:val="TAH"/>
            </w:pPr>
            <w:r w:rsidRPr="000A0F32">
              <w:t>U - S</w:t>
            </w:r>
          </w:p>
        </w:tc>
        <w:tc>
          <w:tcPr>
            <w:tcW w:w="2977" w:type="dxa"/>
          </w:tcPr>
          <w:p w:rsidR="00605819" w:rsidRPr="000A0F32" w:rsidRDefault="00605819" w:rsidP="00B139CB">
            <w:pPr>
              <w:pStyle w:val="TAH"/>
            </w:pPr>
            <w:r w:rsidRPr="000A0F32">
              <w:t>Message</w:t>
            </w:r>
          </w:p>
        </w:tc>
        <w:tc>
          <w:tcPr>
            <w:tcW w:w="567" w:type="dxa"/>
            <w:tcBorders>
              <w:top w:val="nil"/>
            </w:tcBorders>
          </w:tcPr>
          <w:p w:rsidR="00605819" w:rsidRPr="000A0F32" w:rsidRDefault="00605819" w:rsidP="00B139CB">
            <w:pPr>
              <w:pStyle w:val="TAH"/>
            </w:pPr>
          </w:p>
        </w:tc>
        <w:tc>
          <w:tcPr>
            <w:tcW w:w="892" w:type="dxa"/>
            <w:tcBorders>
              <w:top w:val="nil"/>
            </w:tcBorders>
          </w:tcPr>
          <w:p w:rsidR="00605819" w:rsidRPr="000A0F32" w:rsidRDefault="00605819" w:rsidP="00B139CB">
            <w:pPr>
              <w:pStyle w:val="TAH"/>
            </w:pP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w:t>
            </w:r>
          </w:p>
        </w:tc>
        <w:tc>
          <w:tcPr>
            <w:tcW w:w="3969" w:type="dxa"/>
            <w:shd w:val="clear" w:color="auto" w:fill="auto"/>
          </w:tcPr>
          <w:p w:rsidR="00605819" w:rsidRPr="000A0F32" w:rsidRDefault="00605819" w:rsidP="00B139CB">
            <w:pPr>
              <w:pStyle w:val="TAL"/>
            </w:pPr>
            <w:r w:rsidRPr="000A0F32">
              <w:t>EXCEPTION: Steps 1a1-1b1 describe behaviour that depends on the test scenario (i.e. the scenario in which the current procedure is called).</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1a1</w:t>
            </w:r>
          </w:p>
        </w:tc>
        <w:tc>
          <w:tcPr>
            <w:tcW w:w="3969" w:type="dxa"/>
            <w:shd w:val="clear" w:color="auto" w:fill="auto"/>
          </w:tcPr>
          <w:p w:rsidR="00605819" w:rsidRPr="000A0F32" w:rsidRDefault="00605819" w:rsidP="00B139CB">
            <w:pPr>
              <w:pStyle w:val="TAL"/>
              <w:rPr>
                <w:lang w:val="en-US"/>
              </w:rPr>
            </w:pPr>
            <w:r w:rsidRPr="000A0F32">
              <w:t>Check: Does the UE (MCDATA Client)</w:t>
            </w:r>
            <w:r w:rsidRPr="000A0F32">
              <w:rPr>
                <w:lang w:eastAsia="ko-KR"/>
              </w:rPr>
              <w:t xml:space="preserve"> </w:t>
            </w:r>
            <w:r w:rsidRPr="000A0F32">
              <w:t>respond with a disposition notification of "DELIVERED"?</w:t>
            </w:r>
          </w:p>
        </w:tc>
        <w:tc>
          <w:tcPr>
            <w:tcW w:w="709" w:type="dxa"/>
            <w:shd w:val="clear" w:color="auto" w:fill="auto"/>
          </w:tcPr>
          <w:p w:rsidR="00605819" w:rsidRPr="000A0F32" w:rsidRDefault="00605819" w:rsidP="00B139CB">
            <w:pPr>
              <w:pStyle w:val="TAC"/>
            </w:pPr>
            <w:r w:rsidRPr="000A0F32">
              <w:rPr>
                <w:szCs w:val="18"/>
              </w:rPr>
              <w:t>--&gt;</w:t>
            </w:r>
          </w:p>
        </w:tc>
        <w:tc>
          <w:tcPr>
            <w:tcW w:w="2977" w:type="dxa"/>
            <w:shd w:val="clear" w:color="auto" w:fill="auto"/>
          </w:tcPr>
          <w:p w:rsidR="00605819" w:rsidRPr="000A0F32" w:rsidRDefault="00605819" w:rsidP="00B139CB">
            <w:pPr>
              <w:pStyle w:val="TAL"/>
            </w:pPr>
            <w:r w:rsidRPr="000A0F32">
              <w:t>SIP MESSAGE</w:t>
            </w:r>
          </w:p>
        </w:tc>
        <w:tc>
          <w:tcPr>
            <w:tcW w:w="567" w:type="dxa"/>
            <w:shd w:val="clear" w:color="auto" w:fill="auto"/>
          </w:tcPr>
          <w:p w:rsidR="00605819" w:rsidRPr="000A0F32" w:rsidRDefault="00605819" w:rsidP="00B139CB">
            <w:pPr>
              <w:pStyle w:val="TAC"/>
            </w:pPr>
            <w:r w:rsidRPr="000A0F32">
              <w:t>3</w:t>
            </w:r>
          </w:p>
        </w:tc>
        <w:tc>
          <w:tcPr>
            <w:tcW w:w="892" w:type="dxa"/>
            <w:shd w:val="clear" w:color="auto" w:fill="auto"/>
          </w:tcPr>
          <w:p w:rsidR="00605819" w:rsidRPr="000A0F32" w:rsidRDefault="00605819" w:rsidP="00B139CB">
            <w:pPr>
              <w:pStyle w:val="TAC"/>
            </w:pPr>
            <w:r w:rsidRPr="000A0F32">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1a2</w:t>
            </w:r>
          </w:p>
        </w:tc>
        <w:tc>
          <w:tcPr>
            <w:tcW w:w="3969" w:type="dxa"/>
            <w:shd w:val="clear" w:color="auto" w:fill="auto"/>
          </w:tcPr>
          <w:p w:rsidR="00605819" w:rsidRPr="000A0F32" w:rsidRDefault="00605819" w:rsidP="00B139CB">
            <w:pPr>
              <w:pStyle w:val="TAL"/>
              <w:rPr>
                <w:lang w:val="en-US"/>
              </w:rPr>
            </w:pPr>
            <w:r w:rsidRPr="000A0F32">
              <w:t>Check: Does the UE (MCDATA Client)</w:t>
            </w:r>
            <w:r w:rsidRPr="000A0F32">
              <w:rPr>
                <w:lang w:eastAsia="ko-KR"/>
              </w:rPr>
              <w:t xml:space="preserve"> </w:t>
            </w:r>
            <w:r w:rsidRPr="000A0F32">
              <w:t>respond with a disposition notification of "READ"?</w:t>
            </w:r>
          </w:p>
        </w:tc>
        <w:tc>
          <w:tcPr>
            <w:tcW w:w="709" w:type="dxa"/>
            <w:shd w:val="clear" w:color="auto" w:fill="auto"/>
          </w:tcPr>
          <w:p w:rsidR="00605819" w:rsidRPr="000A0F32" w:rsidRDefault="00605819" w:rsidP="00B139CB">
            <w:pPr>
              <w:pStyle w:val="TAC"/>
            </w:pPr>
            <w:r w:rsidRPr="000A0F32">
              <w:rPr>
                <w:szCs w:val="18"/>
              </w:rPr>
              <w:t>--&gt;</w:t>
            </w:r>
          </w:p>
        </w:tc>
        <w:tc>
          <w:tcPr>
            <w:tcW w:w="2977" w:type="dxa"/>
            <w:shd w:val="clear" w:color="auto" w:fill="auto"/>
          </w:tcPr>
          <w:p w:rsidR="00605819" w:rsidRPr="000A0F32" w:rsidRDefault="00605819" w:rsidP="00B139CB">
            <w:pPr>
              <w:pStyle w:val="TAL"/>
            </w:pPr>
            <w:r w:rsidRPr="000A0F32">
              <w:t>SIP MESSAGE</w:t>
            </w:r>
          </w:p>
        </w:tc>
        <w:tc>
          <w:tcPr>
            <w:tcW w:w="567" w:type="dxa"/>
            <w:shd w:val="clear" w:color="auto" w:fill="auto"/>
          </w:tcPr>
          <w:p w:rsidR="00605819" w:rsidRPr="000A0F32" w:rsidRDefault="00605819" w:rsidP="00B139CB">
            <w:pPr>
              <w:pStyle w:val="TAC"/>
            </w:pPr>
            <w:r w:rsidRPr="000A0F32">
              <w:t>2,3</w:t>
            </w:r>
          </w:p>
        </w:tc>
        <w:tc>
          <w:tcPr>
            <w:tcW w:w="892" w:type="dxa"/>
            <w:shd w:val="clear" w:color="auto" w:fill="auto"/>
          </w:tcPr>
          <w:p w:rsidR="00605819" w:rsidRPr="000A0F32" w:rsidRDefault="00605819" w:rsidP="00B139CB">
            <w:pPr>
              <w:pStyle w:val="TAC"/>
            </w:pPr>
            <w:r w:rsidRPr="000A0F32">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1b1</w:t>
            </w:r>
          </w:p>
        </w:tc>
        <w:tc>
          <w:tcPr>
            <w:tcW w:w="3969" w:type="dxa"/>
            <w:shd w:val="clear" w:color="auto" w:fill="auto"/>
          </w:tcPr>
          <w:p w:rsidR="00605819" w:rsidRPr="000A0F32" w:rsidRDefault="00605819" w:rsidP="00B139CB">
            <w:pPr>
              <w:pStyle w:val="TAL"/>
              <w:rPr>
                <w:lang w:val="en-US"/>
              </w:rPr>
            </w:pPr>
            <w:r w:rsidRPr="000A0F32">
              <w:t>Check: Does the UE (MCDATA Client)</w:t>
            </w:r>
            <w:r w:rsidRPr="000A0F32">
              <w:rPr>
                <w:lang w:eastAsia="ko-KR"/>
              </w:rPr>
              <w:t xml:space="preserve"> </w:t>
            </w:r>
            <w:r w:rsidRPr="000A0F32">
              <w:t>respond with a disposition notification of "DELIVERED AND READ"?</w:t>
            </w:r>
          </w:p>
        </w:tc>
        <w:tc>
          <w:tcPr>
            <w:tcW w:w="709" w:type="dxa"/>
            <w:shd w:val="clear" w:color="auto" w:fill="auto"/>
          </w:tcPr>
          <w:p w:rsidR="00605819" w:rsidRPr="000A0F32" w:rsidRDefault="00605819" w:rsidP="00B139CB">
            <w:pPr>
              <w:pStyle w:val="TAC"/>
            </w:pPr>
            <w:r w:rsidRPr="000A0F32">
              <w:rPr>
                <w:szCs w:val="18"/>
              </w:rPr>
              <w:t>--&gt;</w:t>
            </w:r>
          </w:p>
        </w:tc>
        <w:tc>
          <w:tcPr>
            <w:tcW w:w="2977" w:type="dxa"/>
            <w:shd w:val="clear" w:color="auto" w:fill="auto"/>
          </w:tcPr>
          <w:p w:rsidR="00605819" w:rsidRPr="000A0F32" w:rsidRDefault="00605819" w:rsidP="00B139CB">
            <w:pPr>
              <w:pStyle w:val="TAL"/>
            </w:pPr>
            <w:r w:rsidRPr="000A0F32">
              <w:t>SIP MESSAGE</w:t>
            </w:r>
          </w:p>
        </w:tc>
        <w:tc>
          <w:tcPr>
            <w:tcW w:w="567" w:type="dxa"/>
            <w:shd w:val="clear" w:color="auto" w:fill="auto"/>
          </w:tcPr>
          <w:p w:rsidR="00605819" w:rsidRPr="000A0F32" w:rsidRDefault="00605819" w:rsidP="00B139CB">
            <w:pPr>
              <w:pStyle w:val="TAC"/>
            </w:pPr>
            <w:r w:rsidRPr="000A0F32">
              <w:t>3</w:t>
            </w:r>
          </w:p>
        </w:tc>
        <w:tc>
          <w:tcPr>
            <w:tcW w:w="892" w:type="dxa"/>
            <w:shd w:val="clear" w:color="auto" w:fill="auto"/>
          </w:tcPr>
          <w:p w:rsidR="00605819" w:rsidRPr="000A0F32" w:rsidRDefault="00605819" w:rsidP="00B139CB">
            <w:pPr>
              <w:pStyle w:val="TAC"/>
            </w:pPr>
            <w:r w:rsidRPr="000A0F32">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2</w:t>
            </w:r>
          </w:p>
        </w:tc>
        <w:tc>
          <w:tcPr>
            <w:tcW w:w="3969" w:type="dxa"/>
            <w:shd w:val="clear" w:color="auto" w:fill="auto"/>
          </w:tcPr>
          <w:p w:rsidR="00605819" w:rsidRPr="000A0F32" w:rsidRDefault="00605819" w:rsidP="00B139CB">
            <w:pPr>
              <w:pStyle w:val="TAL"/>
            </w:pPr>
            <w:r w:rsidRPr="000A0F32">
              <w:t>SS (MCDATA Server) responds with a SIP 202 (Accepted) message</w:t>
            </w:r>
          </w:p>
        </w:tc>
        <w:tc>
          <w:tcPr>
            <w:tcW w:w="709" w:type="dxa"/>
            <w:shd w:val="clear" w:color="auto" w:fill="auto"/>
          </w:tcPr>
          <w:p w:rsidR="00605819" w:rsidRPr="000A0F32" w:rsidRDefault="00605819" w:rsidP="00B139CB">
            <w:pPr>
              <w:pStyle w:val="TAC"/>
              <w:rPr>
                <w:szCs w:val="18"/>
              </w:rPr>
            </w:pPr>
            <w:r w:rsidRPr="000A0F32">
              <w:t>&lt;--</w:t>
            </w:r>
          </w:p>
        </w:tc>
        <w:tc>
          <w:tcPr>
            <w:tcW w:w="2977" w:type="dxa"/>
            <w:shd w:val="clear" w:color="auto" w:fill="auto"/>
          </w:tcPr>
          <w:p w:rsidR="00605819" w:rsidRPr="000A0F32" w:rsidRDefault="00605819" w:rsidP="00B139CB">
            <w:pPr>
              <w:pStyle w:val="TAL"/>
            </w:pPr>
            <w:r w:rsidRPr="000A0F32">
              <w:t>SIP 202 (Accepted)</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bl>
    <w:p w:rsidR="00B93CA2" w:rsidRPr="00D90393" w:rsidRDefault="00B93CA2" w:rsidP="00B93CA2"/>
    <w:p w:rsidR="00B93CA2" w:rsidRPr="00D90393" w:rsidRDefault="00B93CA2" w:rsidP="00B27CB5">
      <w:pPr>
        <w:pStyle w:val="H6"/>
        <w:pPrChange w:id="237" w:author="Kahn, Jason D. (Fed)" w:date="2021-02-08T14:11:00Z">
          <w:pPr>
            <w:pStyle w:val="Heading5"/>
          </w:pPr>
        </w:pPrChange>
      </w:pPr>
      <w:bookmarkStart w:id="238" w:name="_Toc52782325"/>
      <w:bookmarkStart w:id="239" w:name="_Toc52782934"/>
      <w:bookmarkStart w:id="240" w:name="_Toc59042803"/>
      <w:r w:rsidRPr="00D90393">
        <w:t>6.1.2.3.3</w:t>
      </w:r>
      <w:r w:rsidRPr="00D90393">
        <w:tab/>
        <w:t>Specific message contents</w:t>
      </w:r>
      <w:bookmarkEnd w:id="238"/>
      <w:bookmarkEnd w:id="239"/>
      <w:bookmarkEnd w:id="240"/>
    </w:p>
    <w:p w:rsidR="00B93CA2" w:rsidRPr="00D90393" w:rsidRDefault="00B93CA2" w:rsidP="00B93CA2">
      <w:pPr>
        <w:pStyle w:val="TH"/>
      </w:pPr>
      <w:bookmarkStart w:id="241" w:name="_Toc25610653"/>
      <w:r w:rsidRPr="00D90393">
        <w:t>Table 6.1.2.3.3-1: SIP MESSAGE (step 1,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MCData-Info as described in Table 6.1.2.3.3-2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mikey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mikey</w:t>
            </w:r>
            <w:r w:rsidR="00B93CA2" w:rsidRPr="00D90393">
              <w:t xml:space="preserve"> as described in Table 6.1.2.3.3-3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DATA PAYLOAD</w:t>
            </w:r>
            <w:r w:rsidR="00B93CA2" w:rsidRPr="00D90393">
              <w:t xml:space="preserve"> as described in Table 6.1.2.3.3-4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5.5.3.2.2-3,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lang w:eastAsia="ko-KR"/>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mcdata-called-party-id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6.1.2.3.3-3: mikey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5.5.9.1-2, condition MCDATA</w:t>
            </w:r>
          </w:p>
        </w:tc>
      </w:tr>
    </w:tbl>
    <w:p w:rsidR="00B93CA2" w:rsidRPr="00D90393" w:rsidRDefault="00B93CA2" w:rsidP="00B93CA2"/>
    <w:p w:rsidR="00B93CA2" w:rsidRPr="00D90393" w:rsidRDefault="00B93CA2" w:rsidP="00B93CA2">
      <w:pPr>
        <w:pStyle w:val="TH"/>
      </w:pPr>
      <w:r w:rsidRPr="00D90393">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5.5.3.9-2, condition MCD_1to1</w:t>
            </w:r>
          </w:p>
        </w:tc>
      </w:tr>
    </w:tbl>
    <w:p w:rsidR="00B93CA2" w:rsidRPr="00D90393" w:rsidRDefault="00B93CA2" w:rsidP="00B93CA2"/>
    <w:p w:rsidR="00B93CA2" w:rsidRPr="00D90393" w:rsidRDefault="00B93CA2" w:rsidP="00B93CA2">
      <w:pPr>
        <w:pStyle w:val="TH"/>
      </w:pPr>
      <w:r w:rsidRPr="00D90393">
        <w:t xml:space="preserve">Table 6.1.2.3.3-5: SIP 200 (OK) (steps 2, </w:t>
      </w:r>
      <w:r w:rsidR="00605819" w:rsidRPr="000A0F32">
        <w:t>8</w:t>
      </w:r>
      <w:r w:rsidRPr="00D90393">
        <w:t>, 12, Table 6.1.2.3.2-1)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242" w:name="_Hlk15914081"/>
      <w:r w:rsidRPr="00D90393">
        <w:t>Table 6.1.2.3.3-6: SIP MESSAGE (step 3, Table 6.1.2.3.2-1</w:t>
      </w:r>
      <w:r w:rsidR="00605819" w:rsidRPr="000A0F32">
        <w:t xml:space="preserve"> and step 1a1 , Table 6.1.2.3.2-2</w:t>
      </w:r>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6.1.2.3.3-7</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bookmarkEnd w:id="242"/>
    </w:tbl>
    <w:p w:rsidR="00B93CA2" w:rsidRPr="00D90393" w:rsidRDefault="00B93CA2" w:rsidP="00B93CA2"/>
    <w:p w:rsidR="00B93CA2" w:rsidRPr="00D90393" w:rsidRDefault="00B93CA2" w:rsidP="00B93CA2">
      <w:pPr>
        <w:pStyle w:val="TH"/>
      </w:pPr>
      <w:r w:rsidRPr="00D90393">
        <w:t>Table 6.1.2.3.3-8: SIP MESSAGE (step 6,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MCData-Info as described in Table 6.1.2.3.3-2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mikey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mikey</w:t>
            </w:r>
            <w:r w:rsidR="00B93CA2" w:rsidRPr="00D90393">
              <w:t xml:space="preserve"> as described in Table 6.1.2.3.3-3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6.1.2.3.3-9</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DATA PAYLOAD</w:t>
            </w:r>
            <w:r w:rsidR="00B93CA2" w:rsidRPr="00D90393">
              <w:t xml:space="preserve"> as described in Table 6.1.2.3.3-4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Borders>
              <w:top w:val="single" w:sz="4" w:space="0" w:color="auto"/>
              <w:bottom w:val="single" w:sz="4" w:space="0" w:color="auto"/>
            </w:tcBorders>
          </w:tcPr>
          <w:p w:rsidR="00B93CA2" w:rsidRPr="00D90393" w:rsidRDefault="00B93CA2" w:rsidP="00253B20">
            <w:pPr>
              <w:pStyle w:val="TAL"/>
            </w:pPr>
            <w:r w:rsidRPr="00D90393">
              <w:t>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6.1.2.3.3-10: SIP MESSAGE (steps </w:t>
      </w:r>
      <w:r w:rsidR="00605819" w:rsidRPr="000A0F32">
        <w:t>1a2</w:t>
      </w:r>
      <w:r w:rsidRPr="00D90393">
        <w:t>, Table 6.1.2.3.2-</w:t>
      </w:r>
      <w:r w:rsidR="00605819" w:rsidRPr="000A0F32">
        <w:t>2</w:t>
      </w:r>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6.1.2.3.3-11</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6.1.2.3.3-12: SIP MESSAGE (step 11,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MCData-Info as described in Table 6.1.2.3.3-2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mikey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mikey</w:t>
            </w:r>
            <w:r w:rsidR="00B93CA2" w:rsidRPr="00D90393">
              <w:t xml:space="preserve"> as described in Table 6.1.2.3.3-3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pPr>
            <w:r w:rsidRPr="000A0F32">
              <w:t>SDS SIGNALLING PAYLOAD</w:t>
            </w:r>
            <w:r w:rsidR="00B93CA2" w:rsidRPr="00D90393">
              <w:t xml:space="preserve"> as described in Table 6.1.2.3.3-13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DATA PAYLOAD</w:t>
            </w:r>
            <w:r w:rsidR="00B93CA2" w:rsidRPr="00D90393">
              <w:t xml:space="preserve"> as described in Table 6.1.2.3.3-4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Borders>
              <w:top w:val="single" w:sz="4" w:space="0" w:color="auto"/>
              <w:bottom w:val="single" w:sz="4" w:space="0" w:color="auto"/>
            </w:tcBorders>
          </w:tcPr>
          <w:p w:rsidR="00B93CA2" w:rsidRPr="00D90393" w:rsidRDefault="00B93CA2" w:rsidP="00253B20">
            <w:pPr>
              <w:pStyle w:val="TAL"/>
            </w:pPr>
            <w:r w:rsidRPr="00D90393">
              <w:rPr>
                <w:lang w:eastAsia="ko-KR"/>
              </w:rPr>
              <w:t>DELIVERY AND 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6.1.2.3.3-14: SIP MESSAGE (step </w:t>
      </w:r>
      <w:r w:rsidR="00605819" w:rsidRPr="000A0F32">
        <w:t>1b1</w:t>
      </w:r>
      <w:r w:rsidRPr="00D90393">
        <w:t>, Table 6.1.2.3.2-</w:t>
      </w:r>
      <w:r w:rsidR="00605819" w:rsidRPr="000A0F32">
        <w:t>2</w:t>
      </w:r>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6.1.2.3.3-15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Borders>
              <w:bottom w:val="single" w:sz="4" w:space="0" w:color="auto"/>
            </w:tcBorders>
          </w:tcPr>
          <w:p w:rsidR="00B93CA2" w:rsidRPr="00D90393" w:rsidRDefault="00B93CA2" w:rsidP="00253B20">
            <w:pPr>
              <w:pStyle w:val="TAH"/>
              <w:rPr>
                <w:bCs/>
              </w:rPr>
            </w:pPr>
            <w:r w:rsidRPr="00D90393">
              <w:rPr>
                <w:bCs/>
              </w:rPr>
              <w:t>Information Element</w:t>
            </w:r>
          </w:p>
        </w:tc>
        <w:tc>
          <w:tcPr>
            <w:tcW w:w="2126" w:type="dxa"/>
            <w:tcBorders>
              <w:bottom w:val="single" w:sz="4" w:space="0" w:color="auto"/>
            </w:tcBorders>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Borders>
              <w:bottom w:val="single" w:sz="4" w:space="0" w:color="auto"/>
            </w:tcBorders>
          </w:tcPr>
          <w:p w:rsidR="00B93CA2" w:rsidRPr="00D90393" w:rsidRDefault="00B93CA2" w:rsidP="00253B20">
            <w:pPr>
              <w:pStyle w:val="TAH"/>
              <w:rPr>
                <w:bCs/>
              </w:rPr>
            </w:pPr>
            <w:r w:rsidRPr="00D90393">
              <w:rPr>
                <w:bCs/>
              </w:rPr>
              <w:t>Reference</w:t>
            </w:r>
          </w:p>
        </w:tc>
        <w:tc>
          <w:tcPr>
            <w:tcW w:w="1134" w:type="dxa"/>
            <w:tcBorders>
              <w:bottom w:val="single" w:sz="4" w:space="0" w:color="auto"/>
            </w:tcBorders>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243" w:name="_Toc42507347"/>
      <w:bookmarkStart w:id="244" w:name="_Toc52307878"/>
      <w:bookmarkStart w:id="245" w:name="_Toc52782326"/>
      <w:bookmarkStart w:id="246" w:name="_Toc52782935"/>
      <w:bookmarkStart w:id="247" w:name="_Toc59042804"/>
      <w:r w:rsidRPr="00D90393">
        <w:t>6.1.3</w:t>
      </w:r>
      <w:r w:rsidRPr="00D90393">
        <w:tab/>
        <w:t>On-network / Short Data Service (SDS) / Standalone SDS Using Signalling Control Plane / Group Standalone SDS / Client Originated (CO)</w:t>
      </w:r>
      <w:bookmarkEnd w:id="217"/>
      <w:bookmarkEnd w:id="241"/>
      <w:bookmarkEnd w:id="243"/>
      <w:bookmarkEnd w:id="244"/>
      <w:bookmarkEnd w:id="245"/>
      <w:bookmarkEnd w:id="246"/>
      <w:bookmarkEnd w:id="247"/>
    </w:p>
    <w:p w:rsidR="00B93CA2" w:rsidRPr="00D90393" w:rsidRDefault="00B93CA2" w:rsidP="004920CE">
      <w:pPr>
        <w:pStyle w:val="H6"/>
        <w:pPrChange w:id="248" w:author="Kahn, Jason D. (Fed)" w:date="2021-02-08T14:12:00Z">
          <w:pPr>
            <w:pStyle w:val="Heading4"/>
          </w:pPr>
        </w:pPrChange>
      </w:pPr>
      <w:bookmarkStart w:id="249" w:name="_Toc522499801"/>
      <w:bookmarkStart w:id="250" w:name="_Toc52782327"/>
      <w:bookmarkStart w:id="251" w:name="_Toc52782936"/>
      <w:bookmarkStart w:id="252" w:name="_Toc59042805"/>
      <w:r w:rsidRPr="00D90393">
        <w:t>6.1.3.1</w:t>
      </w:r>
      <w:r w:rsidRPr="00D90393">
        <w:tab/>
        <w:t>Test Purpose (TP)</w:t>
      </w:r>
      <w:bookmarkEnd w:id="250"/>
      <w:bookmarkEnd w:id="251"/>
      <w:bookmarkEnd w:id="25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SDS message with a disposition of only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group standalone SDS message with a disposition of only Delivery via s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SDS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253" w:author="Kahn, Jason D. (Fed)" w:date="2021-02-08T14:12:00Z">
          <w:pPr>
            <w:pStyle w:val="Heading4"/>
          </w:pPr>
        </w:pPrChange>
      </w:pPr>
      <w:bookmarkStart w:id="254" w:name="_Toc52782937"/>
      <w:bookmarkStart w:id="255" w:name="_Toc59042806"/>
      <w:r w:rsidRPr="00D90393">
        <w:t>6.1.3.2</w:t>
      </w:r>
      <w:r w:rsidRPr="00D90393">
        <w:tab/>
        <w:t>Conformance requirements</w:t>
      </w:r>
      <w:bookmarkEnd w:id="254"/>
      <w:bookmarkEnd w:id="255"/>
    </w:p>
    <w:p w:rsidR="00B93CA2" w:rsidRPr="00D90393" w:rsidRDefault="00B93CA2" w:rsidP="00B93CA2">
      <w:r w:rsidRPr="00D9039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3)</w:t>
      </w:r>
      <w:r w:rsidRPr="00D90393">
        <w:tab/>
        <w:t>if a group standalone SDS message is to be sent:</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/&lt;x&gt;/Common/MCData/AllowedSDS"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to send SDS and not continue with the rest of the steps in this subclause; and</w:t>
      </w:r>
    </w:p>
    <w:p w:rsidR="00B93CA2" w:rsidRPr="00D90393" w:rsidRDefault="00B93CA2" w:rsidP="00B93CA2">
      <w:pPr>
        <w:pStyle w:val="B2"/>
        <w:rPr>
          <w:lang w:eastAsia="ko-KR"/>
        </w:rPr>
      </w:pPr>
      <w:r w:rsidRPr="00D90393">
        <w:t>b)</w:t>
      </w:r>
      <w:r w:rsidRPr="00D90393">
        <w:tab/>
      </w:r>
      <w:r w:rsidRPr="00D90393">
        <w:rPr>
          <w:lang w:eastAsia="ko-KR"/>
        </w:rPr>
        <w:t>shall insert in the SIP MESSAGE request an application/vnd.3gpp.mcdata-info+xml MIME body with:</w:t>
      </w:r>
    </w:p>
    <w:p w:rsidR="00B93CA2" w:rsidRPr="00D90393" w:rsidRDefault="00B93CA2" w:rsidP="00B93CA2">
      <w:pPr>
        <w:pStyle w:val="B3"/>
      </w:pPr>
      <w:r w:rsidRPr="00D90393">
        <w:rPr>
          <w:lang w:eastAsia="ko-KR"/>
        </w:rPr>
        <w:t>i)</w:t>
      </w:r>
      <w:r w:rsidRPr="00D90393">
        <w:rPr>
          <w:lang w:eastAsia="ko-KR"/>
        </w:rPr>
        <w:tab/>
      </w:r>
      <w:r w:rsidRPr="00D90393">
        <w:t>the &lt;request-type&gt; element set to a value of "group-sds";</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B10"/>
      </w:pPr>
      <w:r w:rsidRPr="00D90393">
        <w:t>4)</w:t>
      </w:r>
      <w:r w:rsidRPr="00D90393">
        <w:tab/>
        <w:t>shall generate a standalone SDS message as specified in subclause 6.2.2.1;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6.2.2.1]</w:t>
      </w:r>
    </w:p>
    <w:p w:rsidR="00B93CA2" w:rsidRPr="00D90393" w:rsidRDefault="00B93CA2" w:rsidP="00B93CA2">
      <w:r w:rsidRPr="00D90393">
        <w:t>In order to generate an SDS message, the MCData client:</w:t>
      </w:r>
    </w:p>
    <w:p w:rsidR="00B93CA2" w:rsidRPr="00D90393" w:rsidRDefault="00B93CA2" w:rsidP="00B93CA2">
      <w:pPr>
        <w:pStyle w:val="B10"/>
      </w:pPr>
      <w:r w:rsidRPr="00D90393">
        <w:t>1)</w:t>
      </w:r>
      <w:r w:rsidRPr="00D90393">
        <w:tab/>
        <w:t>shall generate an SDS SIGNALLING PAYLOAD message as specified in subclause 15.1.2;</w:t>
      </w:r>
    </w:p>
    <w:p w:rsidR="00B93CA2" w:rsidRPr="00D90393" w:rsidRDefault="00B93CA2" w:rsidP="00B93CA2">
      <w:pPr>
        <w:pStyle w:val="B10"/>
      </w:pPr>
      <w:r w:rsidRPr="00D90393">
        <w:t>2)</w:t>
      </w:r>
      <w:r w:rsidRPr="00D90393">
        <w:tab/>
        <w:t>shall generate a DATA PAYLOAD message as specified in subclause 15.1.4;</w:t>
      </w:r>
    </w:p>
    <w:p w:rsidR="00B93CA2" w:rsidRPr="00D90393" w:rsidRDefault="00B93CA2" w:rsidP="00B93CA2">
      <w:pPr>
        <w:pStyle w:val="B10"/>
      </w:pPr>
      <w:r w:rsidRPr="00D90393">
        <w:t>3)</w:t>
      </w:r>
      <w:r w:rsidRPr="00D90393">
        <w:tab/>
        <w:t>shall include in the SIP request, the SDS SIGNALLING PAYLOAD message in an application/vnd.3gpp.mcdata-signalling MIME body as specified in subclause E.1; and</w:t>
      </w:r>
    </w:p>
    <w:p w:rsidR="00B93CA2" w:rsidRPr="00D90393" w:rsidRDefault="00B93CA2" w:rsidP="00B93CA2">
      <w:pPr>
        <w:pStyle w:val="B10"/>
      </w:pPr>
      <w:r w:rsidRPr="00D90393">
        <w:t>4)</w:t>
      </w:r>
      <w:r w:rsidRPr="00D90393">
        <w:tab/>
        <w:t>shall include in the SIP request, the DATA PAYLOAD message in an application/vnd.3gpp.mcdata-payload MIME body as specified in subclause E.2.</w:t>
      </w:r>
    </w:p>
    <w:p w:rsidR="00B93CA2" w:rsidRPr="00D90393" w:rsidRDefault="00B93CA2" w:rsidP="00B93CA2">
      <w:r w:rsidRPr="00D90393">
        <w:t>When generating an SDS SIGNALLING PAYLOAD message as specified in subclause 15.1.2,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SDS message 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if the SDS message continues an existing unfinished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if the SDS message is in reply to a previously received SDS message, shall include the InReplyTo message ID IE with the Message ID value in the previously received SDS message;</w:t>
      </w:r>
    </w:p>
    <w:p w:rsidR="00B93CA2" w:rsidRPr="00D90393" w:rsidRDefault="00B93CA2" w:rsidP="00B93CA2">
      <w:pPr>
        <w:pStyle w:val="B10"/>
      </w:pPr>
      <w:r w:rsidRPr="00D90393">
        <w:t>6)</w:t>
      </w:r>
      <w:r w:rsidRPr="00D90393">
        <w:tab/>
        <w:t>if the SDS message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SDS message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only a delivery disposition notification is required shall include a SDS disposition request type IE set to "DELIVERY" as specified in subclause 15.2.3;</w:t>
      </w:r>
    </w:p>
    <w:p w:rsidR="00B93CA2" w:rsidRPr="00D90393" w:rsidRDefault="00B93CA2" w:rsidP="00B93CA2">
      <w:pPr>
        <w:pStyle w:val="B10"/>
      </w:pPr>
      <w:r w:rsidRPr="00D90393">
        <w:t>9)</w:t>
      </w:r>
      <w:r w:rsidRPr="00D90393">
        <w:tab/>
        <w:t>if only a read disposition notification is required shall include a SDS disposition request type IE set to "READ" as specified in subclause 15.2.3; and</w:t>
      </w:r>
    </w:p>
    <w:p w:rsidR="00B93CA2" w:rsidRPr="00D90393" w:rsidRDefault="00B93CA2" w:rsidP="00B93CA2">
      <w:pPr>
        <w:pStyle w:val="B10"/>
      </w:pPr>
      <w:r w:rsidRPr="00D90393">
        <w:t>10)</w:t>
      </w:r>
      <w:r w:rsidRPr="00D90393">
        <w:tab/>
        <w:t>if both a delivery and read disposition notification is required shall include a SDS disposition request type IE set to "DELIVERY AND READ" as specified in subclause 15.2.3.</w:t>
      </w:r>
    </w:p>
    <w:p w:rsidR="00B93CA2" w:rsidRPr="00D90393" w:rsidRDefault="00B93CA2" w:rsidP="00B93CA2">
      <w:r w:rsidRPr="00D90393">
        <w:t>When generating an DATA PAYLOAD message for SDS as specified in subclause 15.1.4, the MCData client:</w:t>
      </w:r>
    </w:p>
    <w:p w:rsidR="00B93CA2" w:rsidRPr="00D90393" w:rsidRDefault="00B93CA2" w:rsidP="00B93CA2">
      <w:pPr>
        <w:pStyle w:val="B10"/>
      </w:pPr>
      <w:r w:rsidRPr="00D90393">
        <w:t>1)</w:t>
      </w:r>
      <w:r w:rsidRPr="00D90393">
        <w:tab/>
        <w:t>shall set the Number of payloads IE to the number of Payload IEs that needs to be encoded, as specified in subclause 15.2.12;</w:t>
      </w:r>
    </w:p>
    <w:p w:rsidR="00B93CA2" w:rsidRPr="00D90393" w:rsidRDefault="00B93CA2" w:rsidP="00B93CA2">
      <w:pPr>
        <w:pStyle w:val="B10"/>
      </w:pPr>
      <w:r w:rsidRPr="00D90393">
        <w:t>2)</w:t>
      </w:r>
      <w:r w:rsidRPr="00D9039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rsidR="00B93CA2" w:rsidRPr="00D90393" w:rsidRDefault="00B93CA2" w:rsidP="00B93CA2">
      <w:pPr>
        <w:pStyle w:val="B10"/>
      </w:pPr>
      <w:r w:rsidRPr="00D90393">
        <w:t>3)</w:t>
      </w:r>
      <w:r w:rsidRPr="00D90393">
        <w:tab/>
        <w:t>for each Payload IE included:</w:t>
      </w:r>
    </w:p>
    <w:p w:rsidR="00B93CA2" w:rsidRPr="00D90393" w:rsidRDefault="00B93CA2" w:rsidP="00B93CA2">
      <w:pPr>
        <w:pStyle w:val="B2"/>
      </w:pPr>
      <w:r w:rsidRPr="00D90393">
        <w:t>a)</w:t>
      </w:r>
      <w:r w:rsidRPr="00D90393">
        <w:tab/>
        <w:t>if the payload is text, shall set the Payload content type as "TEXT" as specified in subclause 15.2.13;</w:t>
      </w:r>
    </w:p>
    <w:p w:rsidR="00B93CA2" w:rsidRPr="00D90393" w:rsidRDefault="00B93CA2" w:rsidP="00B93CA2">
      <w:pPr>
        <w:pStyle w:val="B2"/>
      </w:pPr>
      <w:r w:rsidRPr="00D90393">
        <w:t>b)</w:t>
      </w:r>
      <w:r w:rsidRPr="00D90393">
        <w:tab/>
        <w:t>if the payload is binary data, shall set the Payload content type as "BINARY" as specified in subclause 15.2.13;</w:t>
      </w:r>
    </w:p>
    <w:p w:rsidR="00B93CA2" w:rsidRPr="00D90393" w:rsidRDefault="00B93CA2" w:rsidP="00B93CA2">
      <w:pPr>
        <w:pStyle w:val="B2"/>
      </w:pPr>
      <w:r w:rsidRPr="00D90393">
        <w:t>c)</w:t>
      </w:r>
      <w:r w:rsidRPr="00D90393">
        <w:tab/>
        <w:t>if the payload is hyperlinks, shall set the Payload content type as "HYPERLINKS" as specified in subclause 15.2.13;</w:t>
      </w:r>
    </w:p>
    <w:p w:rsidR="00B93CA2" w:rsidRPr="00D90393" w:rsidRDefault="00B93CA2" w:rsidP="00B93CA2">
      <w:pPr>
        <w:pStyle w:val="B2"/>
      </w:pPr>
      <w:r w:rsidRPr="00D90393">
        <w:t>d)</w:t>
      </w:r>
      <w:r w:rsidRPr="00D90393">
        <w:tab/>
        <w:t>if the payload is location, shall set the Payload content type as "LOCATION" as specified in subclause 15.2.13; and</w:t>
      </w:r>
    </w:p>
    <w:p w:rsidR="00B93CA2" w:rsidRPr="00D90393" w:rsidRDefault="00B93CA2" w:rsidP="00B93CA2">
      <w:pPr>
        <w:pStyle w:val="B2"/>
      </w:pPr>
      <w:r w:rsidRPr="00D90393">
        <w:t>e)</w:t>
      </w:r>
      <w:r w:rsidRPr="00D90393">
        <w:tab/>
        <w:t>shall include the data to be sent in the Payload data.</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2"/>
        <w:rPr>
          <w:lang w:eastAsia="ko-KR"/>
        </w:rPr>
      </w:pPr>
      <w:r w:rsidRPr="00D90393">
        <w:rPr>
          <w:lang w:eastAsia="ko-KR"/>
        </w:rPr>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4920CE">
      <w:pPr>
        <w:pStyle w:val="H6"/>
        <w:pPrChange w:id="256" w:author="Kahn, Jason D. (Fed)" w:date="2021-02-08T14:12:00Z">
          <w:pPr>
            <w:pStyle w:val="Heading4"/>
          </w:pPr>
        </w:pPrChange>
      </w:pPr>
      <w:bookmarkStart w:id="257" w:name="_Toc52782328"/>
      <w:bookmarkStart w:id="258" w:name="_Toc52782938"/>
      <w:bookmarkStart w:id="259" w:name="_Toc59042807"/>
      <w:r w:rsidRPr="00D90393">
        <w:t>6.1.3.3</w:t>
      </w:r>
      <w:r w:rsidRPr="00D90393">
        <w:tab/>
        <w:t>Test description</w:t>
      </w:r>
      <w:bookmarkEnd w:id="257"/>
      <w:bookmarkEnd w:id="258"/>
      <w:bookmarkEnd w:id="259"/>
    </w:p>
    <w:p w:rsidR="00B93CA2" w:rsidRPr="00D90393" w:rsidRDefault="00B93CA2" w:rsidP="004920CE">
      <w:pPr>
        <w:pStyle w:val="H6"/>
        <w:pPrChange w:id="260" w:author="Kahn, Jason D. (Fed)" w:date="2021-02-08T14:12:00Z">
          <w:pPr>
            <w:pStyle w:val="Heading5"/>
          </w:pPr>
        </w:pPrChange>
      </w:pPr>
      <w:bookmarkStart w:id="261" w:name="_Toc52782329"/>
      <w:bookmarkStart w:id="262" w:name="_Toc52782939"/>
      <w:bookmarkStart w:id="263" w:name="_Toc59042808"/>
      <w:r w:rsidRPr="00D90393">
        <w:t>6.1.3.3.1</w:t>
      </w:r>
      <w:r w:rsidRPr="00D90393">
        <w:tab/>
        <w:t>Pre-test conditions</w:t>
      </w:r>
      <w:bookmarkEnd w:id="261"/>
      <w:bookmarkEnd w:id="262"/>
      <w:bookmarkEnd w:id="263"/>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264" w:author="Kahn, Jason D. (Fed)" w:date="2021-02-08T14:12:00Z">
          <w:pPr>
            <w:pStyle w:val="Heading5"/>
          </w:pPr>
        </w:pPrChange>
      </w:pPr>
      <w:bookmarkStart w:id="265" w:name="_Toc52782330"/>
      <w:bookmarkStart w:id="266" w:name="_Toc52782940"/>
      <w:bookmarkStart w:id="267" w:name="_Toc59042809"/>
      <w:r w:rsidRPr="00D90393">
        <w:t>6.1.3.3.2</w:t>
      </w:r>
      <w:r w:rsidRPr="00D90393">
        <w:tab/>
        <w:t>Test procedure sequence</w:t>
      </w:r>
      <w:bookmarkEnd w:id="265"/>
      <w:bookmarkEnd w:id="266"/>
      <w:bookmarkEnd w:id="267"/>
    </w:p>
    <w:p w:rsidR="00B93CA2" w:rsidRPr="00D90393" w:rsidRDefault="00B93CA2" w:rsidP="00B93CA2">
      <w:pPr>
        <w:pStyle w:val="TH"/>
      </w:pPr>
      <w:r w:rsidRPr="00D90393">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standalone SDS message with a disposition of "DELIVERY".</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group standalone SDS message with a disposition of "DELIVERY" via a SIP MESSAGE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standalone one-to-one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4920CE">
      <w:pPr>
        <w:pStyle w:val="H6"/>
        <w:pPrChange w:id="268" w:author="Kahn, Jason D. (Fed)" w:date="2021-02-08T14:12:00Z">
          <w:pPr>
            <w:pStyle w:val="Heading5"/>
          </w:pPr>
        </w:pPrChange>
      </w:pPr>
      <w:bookmarkStart w:id="269" w:name="_Toc52782331"/>
      <w:bookmarkStart w:id="270" w:name="_Toc52782941"/>
      <w:bookmarkStart w:id="271" w:name="_Toc59042810"/>
      <w:r w:rsidRPr="00D90393">
        <w:t>6.1.3.3.3</w:t>
      </w:r>
      <w:r w:rsidRPr="00D90393">
        <w:tab/>
        <w:t>Specific message contents</w:t>
      </w:r>
      <w:bookmarkEnd w:id="269"/>
      <w:bookmarkEnd w:id="270"/>
      <w:bookmarkEnd w:id="271"/>
    </w:p>
    <w:p w:rsidR="00B93CA2" w:rsidRPr="00D90393" w:rsidRDefault="00B93CA2" w:rsidP="00B93CA2">
      <w:pPr>
        <w:pStyle w:val="TH"/>
      </w:pPr>
      <w:bookmarkStart w:id="272" w:name="_Toc25610654"/>
      <w:r w:rsidRPr="00D90393">
        <w:t>Table 6.1.3.3.3-1: SIP MESSAGE (step 2, Table 6.1.3.3.2-1)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6.1.3.3.3-2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6.1.3.3.3-3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5.5.3.2.1-3, condition </w:t>
            </w:r>
            <w:r w:rsidRPr="00D90393">
              <w:t>MCD_grp</w:t>
            </w:r>
          </w:p>
        </w:tc>
      </w:tr>
    </w:tbl>
    <w:p w:rsidR="00B93CA2" w:rsidRPr="00D90393" w:rsidRDefault="00B93CA2" w:rsidP="00B93CA2"/>
    <w:p w:rsidR="00B93CA2" w:rsidRPr="00D90393" w:rsidRDefault="00B93CA2" w:rsidP="00B93CA2">
      <w:pPr>
        <w:pStyle w:val="TH"/>
      </w:pPr>
      <w:r w:rsidRPr="00D90393">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5.5.3.9-1, condition </w:t>
            </w:r>
            <w:r w:rsidRPr="00D90393">
              <w:t>MCD_grp</w:t>
            </w:r>
          </w:p>
        </w:tc>
      </w:tr>
    </w:tbl>
    <w:p w:rsidR="00B93CA2" w:rsidRPr="00D90393" w:rsidRDefault="00B93CA2" w:rsidP="00B93CA2"/>
    <w:p w:rsidR="00B93CA2" w:rsidRPr="00D90393" w:rsidRDefault="00B93CA2" w:rsidP="00B93CA2">
      <w:pPr>
        <w:pStyle w:val="TH"/>
      </w:pPr>
      <w:r w:rsidRPr="00D90393">
        <w:t>Table 6.1.3.3.3-4: SIP MESSAGE (step 4, Table 6.1.3.3.2-1)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6.1.3.3.3-5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6.1.3.3.3-6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mcdata-calling-group-id</w:t>
            </w:r>
          </w:p>
        </w:tc>
        <w:tc>
          <w:tcPr>
            <w:tcW w:w="2126" w:type="dxa"/>
          </w:tcPr>
          <w:p w:rsidR="00B93CA2" w:rsidRPr="00D90393" w:rsidRDefault="00B93CA2" w:rsidP="00253B20">
            <w:pPr>
              <w:pStyle w:val="TAL"/>
              <w:rPr>
                <w:rFonts w:eastAsia="Calibri"/>
              </w:rPr>
            </w:pPr>
            <w:r w:rsidRPr="00D90393">
              <w:rPr>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6.1.3.3.3-7: SIP 200 (OK) (step 5, Table 6.1.3.3.2-1)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273" w:name="_Toc42507348"/>
      <w:bookmarkStart w:id="274" w:name="_Toc52307879"/>
      <w:bookmarkStart w:id="275" w:name="_Toc52782332"/>
      <w:bookmarkStart w:id="276" w:name="_Toc52782942"/>
      <w:bookmarkStart w:id="277" w:name="_Toc59042811"/>
      <w:r w:rsidRPr="00D90393">
        <w:t>6.1.4</w:t>
      </w:r>
      <w:r w:rsidRPr="00D90393">
        <w:tab/>
        <w:t>On-network / Short Data Service (SDS) / Standalone SDS Using Signalling Control Plane / Group Standalone SDS / Client Terminated (CT)</w:t>
      </w:r>
      <w:bookmarkEnd w:id="249"/>
      <w:bookmarkEnd w:id="272"/>
      <w:bookmarkEnd w:id="273"/>
      <w:bookmarkEnd w:id="274"/>
      <w:bookmarkEnd w:id="275"/>
      <w:bookmarkEnd w:id="276"/>
      <w:bookmarkEnd w:id="277"/>
    </w:p>
    <w:p w:rsidR="00B93CA2" w:rsidRPr="00D90393" w:rsidRDefault="00B93CA2" w:rsidP="004920CE">
      <w:pPr>
        <w:pStyle w:val="H6"/>
        <w:pPrChange w:id="278" w:author="Kahn, Jason D. (Fed)" w:date="2021-02-08T14:12:00Z">
          <w:pPr>
            <w:pStyle w:val="Heading4"/>
          </w:pPr>
        </w:pPrChange>
      </w:pPr>
      <w:bookmarkStart w:id="279" w:name="_Toc522499802"/>
      <w:bookmarkStart w:id="280" w:name="_Toc52782333"/>
      <w:bookmarkStart w:id="281" w:name="_Toc52782943"/>
      <w:bookmarkStart w:id="282" w:name="_Toc59042812"/>
      <w:r w:rsidRPr="00D90393">
        <w:t>6.1.4.1</w:t>
      </w:r>
      <w:r w:rsidRPr="00D90393">
        <w:tab/>
        <w:t>Test Purpose (TP)</w:t>
      </w:r>
      <w:bookmarkEnd w:id="280"/>
      <w:bookmarkEnd w:id="281"/>
      <w:bookmarkEnd w:id="28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group SDS message with a disposition request of "DELIVERY" }</w:t>
      </w:r>
    </w:p>
    <w:p w:rsidR="00B93CA2" w:rsidRPr="00D90393" w:rsidRDefault="00B93CA2" w:rsidP="00B93CA2">
      <w:pPr>
        <w:pStyle w:val="PL"/>
        <w:rPr>
          <w:noProof w:val="0"/>
          <w:color w:val="000000"/>
        </w:rPr>
      </w:pPr>
      <w:r w:rsidRPr="00D90393">
        <w:rPr>
          <w:noProof w:val="0"/>
          <w:color w:val="000000"/>
        </w:rPr>
        <w:t xml:space="preserve">    </w:t>
      </w:r>
      <w:r w:rsidRPr="00D90393">
        <w:rPr>
          <w:b/>
          <w:noProof w:val="0"/>
          <w:color w:val="000000"/>
        </w:rPr>
        <w:t>then</w:t>
      </w:r>
      <w:r w:rsidRPr="00D90393">
        <w:rPr>
          <w:noProof w:val="0"/>
          <w:color w:val="000000"/>
        </w:rPr>
        <w:t xml:space="preserve"> { UE (MCDATA Client) responds by sending a SIP 200 (OK) message </w:t>
      </w:r>
      <w:r w:rsidRPr="00D90393">
        <w:rPr>
          <w:b/>
          <w:bCs/>
          <w:noProof w:val="0"/>
          <w:color w:val="000000"/>
        </w:rPr>
        <w:t>and</w:t>
      </w:r>
      <w:r w:rsidRPr="00D90393">
        <w:rPr>
          <w:noProof w:val="0"/>
          <w:color w:val="000000"/>
        </w:rPr>
        <w:t xml:space="preserve"> sends a SIP MESSAGE message with a disposition notification of "DELIVERED" </w:t>
      </w:r>
      <w:r w:rsidRPr="00D90393">
        <w:rPr>
          <w:b/>
          <w:noProof w:val="0"/>
          <w:color w:val="000000"/>
        </w:rPr>
        <w:t>and</w:t>
      </w:r>
      <w:r w:rsidRPr="00D90393">
        <w:rPr>
          <w:noProof w:val="0"/>
          <w:color w:val="000000"/>
        </w:rPr>
        <w:t xml:space="preserve"> </w:t>
      </w:r>
      <w:r w:rsidRPr="00D90393">
        <w:rPr>
          <w:rFonts w:eastAsia="Malgun Gothic"/>
          <w:noProof w:val="0"/>
          <w:color w:val="000000"/>
        </w:rPr>
        <w:t>renders the contents of the Payload IE to the MCDATA User</w:t>
      </w:r>
      <w:r w:rsidRPr="00D90393">
        <w:rPr>
          <w:noProof w:val="0"/>
          <w:color w:val="000000"/>
        </w:rPr>
        <w:t xml:space="preserv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283" w:author="Kahn, Jason D. (Fed)" w:date="2021-02-08T14:13:00Z">
          <w:pPr>
            <w:pStyle w:val="Heading4"/>
          </w:pPr>
        </w:pPrChange>
      </w:pPr>
      <w:bookmarkStart w:id="284" w:name="_Toc52782944"/>
      <w:bookmarkStart w:id="285" w:name="_Toc59042813"/>
      <w:r w:rsidRPr="00D90393">
        <w:t>6.1.4.2</w:t>
      </w:r>
      <w:r w:rsidRPr="00D90393">
        <w:tab/>
      </w:r>
      <w:r w:rsidRPr="00D90393">
        <w:t>Conformance requirements</w:t>
      </w:r>
      <w:bookmarkEnd w:id="284"/>
      <w:bookmarkEnd w:id="285"/>
    </w:p>
    <w:p w:rsidR="00B93CA2" w:rsidRPr="00D90393" w:rsidRDefault="00B93CA2" w:rsidP="00B93CA2">
      <w:r w:rsidRPr="00D9039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9.2.2.2.2]</w:t>
      </w:r>
    </w:p>
    <w:p w:rsidR="00B93CA2" w:rsidRPr="00D90393" w:rsidRDefault="00B93CA2" w:rsidP="00B93CA2">
      <w:r w:rsidRPr="00D90393">
        <w:t>Upon receipt of a "SIP MESSAGE request for standalone SDS for terminating MCData client", the MCData client:</w:t>
      </w:r>
    </w:p>
    <w:p w:rsidR="00B93CA2" w:rsidRPr="00D90393" w:rsidRDefault="00B93CA2" w:rsidP="00B93CA2">
      <w:pPr>
        <w:pStyle w:val="B10"/>
        <w:rPr>
          <w:lang w:eastAsia="ko-KR"/>
        </w:rPr>
      </w:pPr>
      <w:r w:rsidRPr="00D90393">
        <w:t>…</w:t>
      </w:r>
    </w:p>
    <w:p w:rsidR="00B93CA2" w:rsidRPr="00D90393" w:rsidRDefault="00B93CA2" w:rsidP="00B93CA2">
      <w:pPr>
        <w:pStyle w:val="B10"/>
      </w:pPr>
      <w:r w:rsidRPr="00D90393">
        <w:t>3)</w:t>
      </w:r>
      <w:r w:rsidRPr="00D90393">
        <w:tab/>
        <w:t>if the SIP MESSAGE request contains an application/mikey MIME body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MESSAGE request with a SIP 606 (Not Acceptable) response,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exchange end-to-end secure message.</w:t>
      </w:r>
    </w:p>
    <w:p w:rsidR="00B93CA2" w:rsidRPr="00D90393" w:rsidRDefault="00B93CA2" w:rsidP="00B93CA2">
      <w:pPr>
        <w:pStyle w:val="B10"/>
      </w:pPr>
      <w:r w:rsidRPr="00D90393">
        <w:t>4</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5)</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6)</w:t>
      </w:r>
      <w:r w:rsidRPr="00D90393">
        <w:rPr>
          <w:lang w:eastAsia="ko-KR"/>
        </w:rPr>
        <w:tab/>
      </w:r>
      <w:r w:rsidRPr="00D90393">
        <w:t>shall handle the received message as specified in subclause 9.2.1.2.</w:t>
      </w:r>
    </w:p>
    <w:p w:rsidR="00B93CA2" w:rsidRPr="00D90393" w:rsidRDefault="00B93CA2" w:rsidP="00B93CA2">
      <w:r w:rsidRPr="00D90393">
        <w:t>[TS 24.282, clause 9.2.1.2]</w:t>
      </w:r>
    </w:p>
    <w:p w:rsidR="00B93CA2" w:rsidRPr="00D90393" w:rsidRDefault="00B93CA2" w:rsidP="00B93CA2">
      <w:pPr>
        <w:rPr>
          <w:rFonts w:eastAsia="Malgun Gothic"/>
        </w:rPr>
      </w:pPr>
      <w:r w:rsidRPr="00D90393">
        <w:rPr>
          <w:rFonts w:eastAsia="Malgun Gothic"/>
        </w:rPr>
        <w:t>When a MCData client has received a SIP request containing:</w:t>
      </w:r>
    </w:p>
    <w:p w:rsidR="00B93CA2" w:rsidRPr="00D90393" w:rsidRDefault="00B93CA2" w:rsidP="00B93CA2">
      <w:pPr>
        <w:pStyle w:val="B10"/>
      </w:pPr>
      <w:r w:rsidRPr="00D90393">
        <w:rPr>
          <w:rFonts w:eastAsia="Malgun Gothic"/>
        </w:rPr>
        <w:t>-</w:t>
      </w:r>
      <w:r w:rsidRPr="00D90393">
        <w:rPr>
          <w:rFonts w:eastAsia="Malgun Gothic"/>
        </w:rPr>
        <w:tab/>
        <w:t xml:space="preserve">an </w:t>
      </w:r>
      <w:r w:rsidRPr="00D90393">
        <w:t>application/vnd.3gpp.mcdata-signalling MIME body as specified in subclause E.1; and</w:t>
      </w:r>
    </w:p>
    <w:p w:rsidR="00B93CA2" w:rsidRPr="00D90393" w:rsidRDefault="00B93CA2" w:rsidP="00B93CA2">
      <w:pPr>
        <w:pStyle w:val="B10"/>
        <w:rPr>
          <w:rFonts w:eastAsia="Malgun Gothic"/>
        </w:rPr>
      </w:pPr>
      <w:r w:rsidRPr="00D90393">
        <w:rPr>
          <w:rFonts w:eastAsia="Malgun Gothic"/>
        </w:rPr>
        <w:t>-</w:t>
      </w:r>
      <w:r w:rsidRPr="00D90393">
        <w:rPr>
          <w:rFonts w:eastAsia="Malgun Gothic"/>
        </w:rPr>
        <w:tab/>
      </w:r>
      <w:r w:rsidRPr="00D90393">
        <w:t>an application/vnd.3gpp.mcdata-payload MIME body as specified in subclause E.2</w:t>
      </w:r>
      <w:r w:rsidRPr="00D90393">
        <w:rPr>
          <w:rFonts w:eastAsia="Malgun Gothic"/>
        </w:rPr>
        <w:t>;</w:t>
      </w:r>
    </w:p>
    <w:p w:rsidR="00B93CA2" w:rsidRPr="00D90393" w:rsidRDefault="00B93CA2" w:rsidP="00B93CA2">
      <w:pPr>
        <w:rPr>
          <w:rFonts w:eastAsia="Malgun Gothic"/>
        </w:rPr>
      </w:pPr>
      <w:r w:rsidRPr="00D90393">
        <w:rPr>
          <w:rFonts w:eastAsia="Malgun Gothic"/>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2"/>
        <w:rPr>
          <w:rFonts w:eastAsia="Malgun Gothic"/>
        </w:rPr>
      </w:pPr>
      <w:r w:rsidRPr="00D90393">
        <w:rPr>
          <w:rFonts w:eastAsia="Malgun Gothic"/>
        </w:rPr>
        <w:t>…</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 xml:space="preserve">shall determine that the payload contained in the DATA PAYLOAD message is for user consumption </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 value is known, shall deliver the contents of the Payload IE(s) to the identified application;</w:t>
      </w:r>
    </w:p>
    <w:p w:rsidR="00B93CA2" w:rsidRPr="00D90393" w:rsidRDefault="00B93CA2" w:rsidP="00B93CA2">
      <w:pPr>
        <w:pStyle w:val="NO"/>
      </w:pPr>
      <w:r w:rsidRPr="00D90393">
        <w:t>NOTE 1:</w:t>
      </w:r>
      <w:r w:rsidRPr="00D90393">
        <w:tab/>
        <w:t>If required, the MCData client decrypts the Payload IEs before rendering the SDS message to the user or delivering the SDS message to the application.</w:t>
      </w:r>
    </w:p>
    <w:p w:rsidR="00B93CA2" w:rsidRPr="00D90393" w:rsidRDefault="00B93CA2" w:rsidP="00B93CA2">
      <w:pPr>
        <w:pStyle w:val="NO"/>
      </w:pPr>
      <w:r w:rsidRPr="00D90393">
        <w:t>…</w:t>
      </w:r>
    </w:p>
    <w:p w:rsidR="00B93CA2" w:rsidRPr="00D90393" w:rsidRDefault="00B93CA2" w:rsidP="00B93CA2">
      <w:pPr>
        <w:pStyle w:val="NO"/>
      </w:pPr>
      <w:r w:rsidRPr="00D90393">
        <w:t>NOTE 3:</w:t>
      </w:r>
      <w:r w:rsidRPr="00D90393">
        <w:tab/>
        <w:t>User consent is not required before accepting the data.</w:t>
      </w:r>
    </w:p>
    <w:p w:rsidR="00B93CA2" w:rsidRPr="00D90393" w:rsidRDefault="00B93CA2" w:rsidP="00B93CA2">
      <w:pPr>
        <w:pStyle w:val="B10"/>
        <w:rPr>
          <w:rFonts w:eastAsia="Malgun Gothic"/>
        </w:rPr>
      </w:pPr>
      <w:r w:rsidRPr="00D90393">
        <w:rPr>
          <w:rFonts w:eastAsia="Malgun Gothic"/>
        </w:rPr>
        <w:t>8)</w:t>
      </w:r>
      <w:r w:rsidRPr="00D90393">
        <w:rPr>
          <w:rFonts w:eastAsia="Malgun Gothic"/>
        </w:rPr>
        <w:tab/>
        <w:t>may store the message payload in local storage along with the Conversation ID, Message ID, InReplyTo message ID and Date and time;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if the received SDS SIGNALLING PAYLOAD message contains an SDS</w:t>
      </w:r>
      <w:r w:rsidRPr="00D90393">
        <w:t xml:space="preserve"> disposition request type</w:t>
      </w:r>
      <w:r w:rsidRPr="00D90393">
        <w:rPr>
          <w:rFonts w:eastAsia="Malgun Gothic"/>
        </w:rPr>
        <w:t xml:space="preserve"> IE shall follow the procedures in subclause 9.2.1.3.</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ind w:left="0" w:firstLine="0"/>
      </w:pPr>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r w:rsidRPr="00D90393">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4920CE">
      <w:pPr>
        <w:pStyle w:val="H6"/>
        <w:pPrChange w:id="286" w:author="Kahn, Jason D. (Fed)" w:date="2021-02-08T14:13:00Z">
          <w:pPr>
            <w:pStyle w:val="Heading4"/>
          </w:pPr>
        </w:pPrChange>
      </w:pPr>
      <w:bookmarkStart w:id="287" w:name="_Toc52782334"/>
      <w:bookmarkStart w:id="288" w:name="_Toc52782945"/>
      <w:bookmarkStart w:id="289" w:name="_Toc59042814"/>
      <w:r w:rsidRPr="00D90393">
        <w:t>6.1.4.3</w:t>
      </w:r>
      <w:r w:rsidRPr="00D90393">
        <w:tab/>
        <w:t>Test description</w:t>
      </w:r>
      <w:bookmarkEnd w:id="287"/>
      <w:bookmarkEnd w:id="288"/>
      <w:bookmarkEnd w:id="289"/>
    </w:p>
    <w:p w:rsidR="00B93CA2" w:rsidRPr="00D90393" w:rsidRDefault="00B93CA2" w:rsidP="004920CE">
      <w:pPr>
        <w:pStyle w:val="H6"/>
        <w:pPrChange w:id="290" w:author="Kahn, Jason D. (Fed)" w:date="2021-02-08T14:13:00Z">
          <w:pPr>
            <w:pStyle w:val="Heading5"/>
          </w:pPr>
        </w:pPrChange>
      </w:pPr>
      <w:bookmarkStart w:id="291" w:name="_Toc52782335"/>
      <w:bookmarkStart w:id="292" w:name="_Toc52782946"/>
      <w:bookmarkStart w:id="293" w:name="_Toc59042815"/>
      <w:r w:rsidRPr="00D90393">
        <w:t>6.1.4.3.1</w:t>
      </w:r>
      <w:r w:rsidRPr="00D90393">
        <w:tab/>
        <w:t>Pre-test conditions</w:t>
      </w:r>
      <w:bookmarkEnd w:id="291"/>
      <w:bookmarkEnd w:id="292"/>
      <w:bookmarkEnd w:id="293"/>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294" w:author="Kahn, Jason D. (Fed)" w:date="2021-02-08T14:13:00Z">
          <w:pPr>
            <w:pStyle w:val="Heading5"/>
          </w:pPr>
        </w:pPrChange>
      </w:pPr>
      <w:bookmarkStart w:id="295" w:name="_Toc52782336"/>
      <w:bookmarkStart w:id="296" w:name="_Toc52782947"/>
      <w:bookmarkStart w:id="297" w:name="_Toc59042816"/>
      <w:r w:rsidRPr="00D90393">
        <w:t>6.1.4.3.2</w:t>
      </w:r>
      <w:r w:rsidRPr="00D90393">
        <w:tab/>
        <w:t>Test procedure sequence</w:t>
      </w:r>
      <w:bookmarkEnd w:id="295"/>
      <w:bookmarkEnd w:id="296"/>
      <w:bookmarkEnd w:id="297"/>
    </w:p>
    <w:p w:rsidR="00B93CA2" w:rsidRPr="00D90393" w:rsidRDefault="00B93CA2" w:rsidP="00B93CA2">
      <w:pPr>
        <w:pStyle w:val="TH"/>
        <w:rPr>
          <w:color w:val="000000"/>
        </w:rPr>
      </w:pPr>
      <w:r w:rsidRPr="00D90393">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rPr>
                <w:color w:val="000000"/>
              </w:rPr>
            </w:pPr>
            <w:r w:rsidRPr="00D90393">
              <w:rPr>
                <w:color w:val="000000"/>
              </w:rPr>
              <w:t>St</w:t>
            </w:r>
          </w:p>
        </w:tc>
        <w:tc>
          <w:tcPr>
            <w:tcW w:w="3969" w:type="dxa"/>
            <w:tcBorders>
              <w:bottom w:val="nil"/>
            </w:tcBorders>
          </w:tcPr>
          <w:p w:rsidR="00B93CA2" w:rsidRPr="00D90393" w:rsidRDefault="00B93CA2" w:rsidP="00253B20">
            <w:pPr>
              <w:pStyle w:val="TAH"/>
              <w:rPr>
                <w:color w:val="000000"/>
              </w:rPr>
            </w:pPr>
            <w:r w:rsidRPr="00D90393">
              <w:rPr>
                <w:color w:val="000000"/>
              </w:rPr>
              <w:t>Procedure</w:t>
            </w:r>
          </w:p>
        </w:tc>
        <w:tc>
          <w:tcPr>
            <w:tcW w:w="3686" w:type="dxa"/>
            <w:gridSpan w:val="2"/>
          </w:tcPr>
          <w:p w:rsidR="00B93CA2" w:rsidRPr="00D90393" w:rsidRDefault="00B93CA2" w:rsidP="00253B20">
            <w:pPr>
              <w:pStyle w:val="TAH"/>
              <w:rPr>
                <w:color w:val="000000"/>
              </w:rPr>
            </w:pPr>
            <w:r w:rsidRPr="00D90393">
              <w:rPr>
                <w:color w:val="000000"/>
              </w:rPr>
              <w:t>Message Sequence</w:t>
            </w:r>
          </w:p>
        </w:tc>
        <w:tc>
          <w:tcPr>
            <w:tcW w:w="567" w:type="dxa"/>
            <w:tcBorders>
              <w:bottom w:val="nil"/>
            </w:tcBorders>
          </w:tcPr>
          <w:p w:rsidR="00B93CA2" w:rsidRPr="00D90393" w:rsidRDefault="00B93CA2" w:rsidP="00253B20">
            <w:pPr>
              <w:pStyle w:val="TAH"/>
              <w:rPr>
                <w:color w:val="000000"/>
              </w:rPr>
            </w:pPr>
            <w:r w:rsidRPr="00D90393">
              <w:rPr>
                <w:color w:val="000000"/>
              </w:rPr>
              <w:t>TP</w:t>
            </w:r>
          </w:p>
        </w:tc>
        <w:tc>
          <w:tcPr>
            <w:tcW w:w="892" w:type="dxa"/>
            <w:tcBorders>
              <w:bottom w:val="nil"/>
            </w:tcBorders>
          </w:tcPr>
          <w:p w:rsidR="00B93CA2" w:rsidRPr="00D90393" w:rsidRDefault="00B93CA2" w:rsidP="00253B20">
            <w:pPr>
              <w:pStyle w:val="TAH"/>
              <w:rPr>
                <w:color w:val="000000"/>
              </w:rPr>
            </w:pPr>
            <w:r w:rsidRPr="00D90393">
              <w:rPr>
                <w:color w:val="000000"/>
              </w:rPr>
              <w:t>Verdict</w:t>
            </w:r>
          </w:p>
        </w:tc>
      </w:tr>
      <w:tr w:rsidR="00B93CA2" w:rsidRPr="00D90393" w:rsidTr="00253B20">
        <w:tc>
          <w:tcPr>
            <w:tcW w:w="648" w:type="dxa"/>
            <w:tcBorders>
              <w:top w:val="nil"/>
            </w:tcBorders>
          </w:tcPr>
          <w:p w:rsidR="00B93CA2" w:rsidRPr="00D90393" w:rsidRDefault="00B93CA2" w:rsidP="00253B20">
            <w:pPr>
              <w:pStyle w:val="TAH"/>
              <w:rPr>
                <w:color w:val="000000"/>
              </w:rPr>
            </w:pPr>
          </w:p>
        </w:tc>
        <w:tc>
          <w:tcPr>
            <w:tcW w:w="3969" w:type="dxa"/>
            <w:tcBorders>
              <w:top w:val="nil"/>
            </w:tcBorders>
          </w:tcPr>
          <w:p w:rsidR="00B93CA2" w:rsidRPr="00D90393" w:rsidRDefault="00B93CA2" w:rsidP="00253B20">
            <w:pPr>
              <w:pStyle w:val="TAH"/>
              <w:rPr>
                <w:color w:val="000000"/>
              </w:rPr>
            </w:pPr>
          </w:p>
        </w:tc>
        <w:tc>
          <w:tcPr>
            <w:tcW w:w="709" w:type="dxa"/>
          </w:tcPr>
          <w:p w:rsidR="00B93CA2" w:rsidRPr="00D90393" w:rsidRDefault="00B93CA2" w:rsidP="00253B20">
            <w:pPr>
              <w:pStyle w:val="TAH"/>
              <w:rPr>
                <w:color w:val="000000"/>
              </w:rPr>
            </w:pPr>
            <w:r w:rsidRPr="00D90393">
              <w:rPr>
                <w:color w:val="000000"/>
              </w:rPr>
              <w:t>U - S</w:t>
            </w:r>
          </w:p>
        </w:tc>
        <w:tc>
          <w:tcPr>
            <w:tcW w:w="2977" w:type="dxa"/>
          </w:tcPr>
          <w:p w:rsidR="00B93CA2" w:rsidRPr="00D90393" w:rsidRDefault="00B93CA2" w:rsidP="00253B20">
            <w:pPr>
              <w:pStyle w:val="TAH"/>
              <w:rPr>
                <w:color w:val="000000"/>
              </w:rPr>
            </w:pPr>
            <w:r w:rsidRPr="00D90393">
              <w:rPr>
                <w:color w:val="000000"/>
              </w:rPr>
              <w:t>Message</w:t>
            </w:r>
          </w:p>
        </w:tc>
        <w:tc>
          <w:tcPr>
            <w:tcW w:w="567" w:type="dxa"/>
            <w:tcBorders>
              <w:top w:val="nil"/>
            </w:tcBorders>
          </w:tcPr>
          <w:p w:rsidR="00B93CA2" w:rsidRPr="00D90393" w:rsidRDefault="00B93CA2" w:rsidP="00253B20">
            <w:pPr>
              <w:pStyle w:val="TAH"/>
              <w:rPr>
                <w:color w:val="000000"/>
              </w:rPr>
            </w:pPr>
          </w:p>
        </w:tc>
        <w:tc>
          <w:tcPr>
            <w:tcW w:w="892" w:type="dxa"/>
            <w:tcBorders>
              <w:top w:val="nil"/>
            </w:tcBorders>
          </w:tcPr>
          <w:p w:rsidR="00B93CA2" w:rsidRPr="00D90393" w:rsidRDefault="00B93CA2" w:rsidP="00253B20">
            <w:pPr>
              <w:pStyle w:val="TAH"/>
              <w:rPr>
                <w:color w:val="000000"/>
              </w:rPr>
            </w:pPr>
          </w:p>
        </w:tc>
      </w:tr>
      <w:tr w:rsidR="00B93CA2" w:rsidRPr="00D90393" w:rsidTr="00253B20">
        <w:tc>
          <w:tcPr>
            <w:tcW w:w="648" w:type="dxa"/>
            <w:shd w:val="clear" w:color="auto" w:fill="auto"/>
          </w:tcPr>
          <w:p w:rsidR="00B93CA2" w:rsidRPr="00D90393" w:rsidRDefault="00B93CA2" w:rsidP="00253B20">
            <w:pPr>
              <w:pStyle w:val="TAC"/>
              <w:rPr>
                <w:color w:val="000000"/>
              </w:rPr>
            </w:pPr>
            <w:r w:rsidRPr="00D90393">
              <w:rPr>
                <w:color w:val="000000"/>
              </w:rPr>
              <w:t>-</w:t>
            </w:r>
          </w:p>
        </w:tc>
        <w:tc>
          <w:tcPr>
            <w:tcW w:w="3969" w:type="dxa"/>
            <w:shd w:val="clear" w:color="auto" w:fill="auto"/>
          </w:tcPr>
          <w:p w:rsidR="00B93CA2" w:rsidRPr="00D90393" w:rsidRDefault="00B93CA2" w:rsidP="00253B20">
            <w:pPr>
              <w:pStyle w:val="TAL"/>
              <w:rPr>
                <w:color w:val="000000"/>
              </w:rPr>
            </w:pPr>
            <w:r w:rsidRPr="00D90393">
              <w:rPr>
                <w:color w:val="000000"/>
              </w:rPr>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color w:val="000000"/>
              </w:rPr>
            </w:pPr>
            <w:r w:rsidRPr="00D90393">
              <w:rPr>
                <w:color w:val="000000"/>
              </w:rPr>
              <w:t>-</w:t>
            </w:r>
          </w:p>
        </w:tc>
        <w:tc>
          <w:tcPr>
            <w:tcW w:w="2977" w:type="dxa"/>
            <w:shd w:val="clear" w:color="auto" w:fill="auto"/>
          </w:tcPr>
          <w:p w:rsidR="00B93CA2" w:rsidRPr="00D90393" w:rsidRDefault="00B93CA2" w:rsidP="00253B20">
            <w:pPr>
              <w:pStyle w:val="TAL"/>
              <w:rPr>
                <w:color w:val="000000"/>
              </w:rPr>
            </w:pPr>
            <w:r w:rsidRPr="00D90393">
              <w:rPr>
                <w:color w:val="000000"/>
              </w:rPr>
              <w:t>-</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c>
          <w:tcPr>
            <w:tcW w:w="648" w:type="dxa"/>
            <w:shd w:val="clear" w:color="auto" w:fill="auto"/>
          </w:tcPr>
          <w:p w:rsidR="00B93CA2" w:rsidRPr="00D90393" w:rsidRDefault="00B93CA2" w:rsidP="00253B20">
            <w:pPr>
              <w:pStyle w:val="TAC"/>
              <w:rPr>
                <w:color w:val="000000"/>
              </w:rPr>
            </w:pPr>
            <w:r w:rsidRPr="00D90393">
              <w:rPr>
                <w:color w:val="000000"/>
              </w:rPr>
              <w:t>1</w:t>
            </w:r>
          </w:p>
        </w:tc>
        <w:tc>
          <w:tcPr>
            <w:tcW w:w="3969" w:type="dxa"/>
            <w:shd w:val="clear" w:color="auto" w:fill="auto"/>
          </w:tcPr>
          <w:p w:rsidR="00B93CA2" w:rsidRPr="00D90393" w:rsidRDefault="00B93CA2" w:rsidP="00253B20">
            <w:pPr>
              <w:pStyle w:val="TAL"/>
              <w:rPr>
                <w:color w:val="000000"/>
              </w:rPr>
            </w:pPr>
            <w:r w:rsidRPr="00D90393">
              <w:rPr>
                <w:color w:val="000000"/>
              </w:rPr>
              <w:t>SS (MCDATA Server) initiates a standalone group SDS message with a disposition of "DELIVERY"</w:t>
            </w:r>
          </w:p>
        </w:tc>
        <w:tc>
          <w:tcPr>
            <w:tcW w:w="709" w:type="dxa"/>
            <w:shd w:val="clear" w:color="auto" w:fill="auto"/>
          </w:tcPr>
          <w:p w:rsidR="00B93CA2" w:rsidRPr="00D90393" w:rsidRDefault="00B93CA2" w:rsidP="00253B20">
            <w:pPr>
              <w:pStyle w:val="TAC"/>
              <w:rPr>
                <w:color w:val="000000"/>
              </w:rPr>
            </w:pPr>
            <w:r w:rsidRPr="00D90393">
              <w:rPr>
                <w:color w:val="000000"/>
              </w:rPr>
              <w:t>&lt;--</w:t>
            </w:r>
          </w:p>
        </w:tc>
        <w:tc>
          <w:tcPr>
            <w:tcW w:w="2977" w:type="dxa"/>
            <w:shd w:val="clear" w:color="auto" w:fill="auto"/>
          </w:tcPr>
          <w:p w:rsidR="00B93CA2" w:rsidRPr="00D90393" w:rsidRDefault="00B93CA2" w:rsidP="00253B20">
            <w:pPr>
              <w:pStyle w:val="TAL"/>
              <w:rPr>
                <w:color w:val="000000"/>
              </w:rPr>
            </w:pPr>
            <w:r w:rsidRPr="00D90393">
              <w:rPr>
                <w:color w:val="000000"/>
              </w:rPr>
              <w:t>SIP MESSAGE</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c>
          <w:tcPr>
            <w:tcW w:w="648" w:type="dxa"/>
            <w:shd w:val="clear" w:color="auto" w:fill="auto"/>
          </w:tcPr>
          <w:p w:rsidR="00B93CA2" w:rsidRPr="00D90393" w:rsidRDefault="00B93CA2" w:rsidP="00253B20">
            <w:pPr>
              <w:pStyle w:val="TAC"/>
              <w:rPr>
                <w:rFonts w:cs="Arial"/>
                <w:color w:val="000000"/>
              </w:rPr>
            </w:pPr>
            <w:r w:rsidRPr="00D90393">
              <w:rPr>
                <w:rFonts w:cs="Arial"/>
                <w:color w:val="000000"/>
              </w:rPr>
              <w:t>2</w:t>
            </w:r>
          </w:p>
        </w:tc>
        <w:tc>
          <w:tcPr>
            <w:tcW w:w="3969" w:type="dxa"/>
            <w:shd w:val="clear" w:color="auto" w:fill="auto"/>
          </w:tcPr>
          <w:p w:rsidR="00B93CA2" w:rsidRPr="00D90393" w:rsidRDefault="00B93CA2" w:rsidP="00253B20">
            <w:pPr>
              <w:pStyle w:val="TAL"/>
              <w:rPr>
                <w:color w:val="000000"/>
              </w:rPr>
            </w:pPr>
            <w:r w:rsidRPr="00D90393">
              <w:rPr>
                <w:color w:val="000000"/>
              </w:rPr>
              <w:t>Check: Does the UE (</w:t>
            </w:r>
            <w:r w:rsidRPr="00D90393">
              <w:rPr>
                <w:color w:val="000000"/>
                <w:lang w:eastAsia="ko-KR"/>
              </w:rPr>
              <w:t xml:space="preserve">MCDATA Client) </w:t>
            </w:r>
            <w:r w:rsidRPr="00D90393">
              <w:rPr>
                <w:color w:val="000000"/>
              </w:rPr>
              <w:t>respond with a SIP 200 (OK) message?</w:t>
            </w:r>
          </w:p>
        </w:tc>
        <w:tc>
          <w:tcPr>
            <w:tcW w:w="709" w:type="dxa"/>
            <w:shd w:val="clear" w:color="auto" w:fill="auto"/>
          </w:tcPr>
          <w:p w:rsidR="00B93CA2" w:rsidRPr="00D90393" w:rsidRDefault="00B93CA2" w:rsidP="00253B20">
            <w:pPr>
              <w:pStyle w:val="TAC"/>
              <w:rPr>
                <w:color w:val="000000"/>
              </w:rPr>
            </w:pPr>
            <w:r w:rsidRPr="00D90393">
              <w:rPr>
                <w:color w:val="000000"/>
                <w:szCs w:val="18"/>
              </w:rPr>
              <w:t>--&gt;</w:t>
            </w:r>
          </w:p>
        </w:tc>
        <w:tc>
          <w:tcPr>
            <w:tcW w:w="2977" w:type="dxa"/>
            <w:shd w:val="clear" w:color="auto" w:fill="auto"/>
          </w:tcPr>
          <w:p w:rsidR="00B93CA2" w:rsidRPr="00D90393" w:rsidRDefault="00B93CA2" w:rsidP="00253B20">
            <w:pPr>
              <w:pStyle w:val="TAL"/>
              <w:rPr>
                <w:color w:val="000000"/>
              </w:rPr>
            </w:pPr>
            <w:r w:rsidRPr="00D90393">
              <w:rPr>
                <w:color w:val="000000"/>
              </w:rPr>
              <w:t>SIP 200 (OK)</w:t>
            </w:r>
          </w:p>
        </w:tc>
        <w:tc>
          <w:tcPr>
            <w:tcW w:w="567" w:type="dxa"/>
            <w:shd w:val="clear" w:color="auto" w:fill="auto"/>
          </w:tcPr>
          <w:p w:rsidR="00B93CA2" w:rsidRPr="00D90393" w:rsidRDefault="00B93CA2" w:rsidP="00253B20">
            <w:pPr>
              <w:pStyle w:val="TAC"/>
              <w:rPr>
                <w:color w:val="000000"/>
              </w:rPr>
            </w:pPr>
            <w:r w:rsidRPr="00D90393">
              <w:rPr>
                <w:color w:val="000000"/>
              </w:rPr>
              <w:t>1</w:t>
            </w:r>
          </w:p>
        </w:tc>
        <w:tc>
          <w:tcPr>
            <w:tcW w:w="892" w:type="dxa"/>
            <w:shd w:val="clear" w:color="auto" w:fill="auto"/>
          </w:tcPr>
          <w:p w:rsidR="00B93CA2" w:rsidRPr="00D90393" w:rsidRDefault="00B93CA2" w:rsidP="00253B20">
            <w:pPr>
              <w:pStyle w:val="TAC"/>
              <w:rPr>
                <w:color w:val="000000"/>
              </w:rPr>
            </w:pPr>
            <w:r w:rsidRPr="00D90393">
              <w:rPr>
                <w:color w:val="000000"/>
              </w:rPr>
              <w:t>P</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3</w:t>
            </w:r>
          </w:p>
        </w:tc>
        <w:tc>
          <w:tcPr>
            <w:tcW w:w="3969" w:type="dxa"/>
            <w:shd w:val="clear" w:color="auto" w:fill="auto"/>
          </w:tcPr>
          <w:p w:rsidR="00B93CA2" w:rsidRPr="00D90393" w:rsidRDefault="00B93CA2" w:rsidP="00253B20">
            <w:pPr>
              <w:pStyle w:val="TAL"/>
              <w:rPr>
                <w:color w:val="000000"/>
              </w:rPr>
            </w:pPr>
            <w:r w:rsidRPr="00D90393">
              <w:rPr>
                <w:color w:val="000000"/>
              </w:rPr>
              <w:t>Check: Does the UE (</w:t>
            </w:r>
            <w:r w:rsidRPr="00D90393">
              <w:rPr>
                <w:color w:val="000000"/>
                <w:lang w:eastAsia="ko-KR"/>
              </w:rPr>
              <w:t xml:space="preserve">MCDATA Client) </w:t>
            </w:r>
            <w:r w:rsidRPr="00D90393">
              <w:rPr>
                <w:color w:val="000000"/>
              </w:rPr>
              <w:t>respond with a disposition notification of "DELIVERED"?</w:t>
            </w:r>
          </w:p>
        </w:tc>
        <w:tc>
          <w:tcPr>
            <w:tcW w:w="709" w:type="dxa"/>
            <w:shd w:val="clear" w:color="auto" w:fill="auto"/>
          </w:tcPr>
          <w:p w:rsidR="00B93CA2" w:rsidRPr="00D90393" w:rsidRDefault="00B93CA2" w:rsidP="00253B20">
            <w:pPr>
              <w:pStyle w:val="TAC"/>
              <w:rPr>
                <w:color w:val="000000"/>
              </w:rPr>
            </w:pPr>
            <w:r w:rsidRPr="00D90393">
              <w:rPr>
                <w:color w:val="000000"/>
                <w:szCs w:val="18"/>
              </w:rPr>
              <w:t>--&gt;</w:t>
            </w:r>
          </w:p>
        </w:tc>
        <w:tc>
          <w:tcPr>
            <w:tcW w:w="2977" w:type="dxa"/>
            <w:shd w:val="clear" w:color="auto" w:fill="auto"/>
          </w:tcPr>
          <w:p w:rsidR="00B93CA2" w:rsidRPr="00D90393" w:rsidRDefault="00B93CA2" w:rsidP="00253B20">
            <w:pPr>
              <w:pStyle w:val="TAL"/>
              <w:rPr>
                <w:color w:val="000000"/>
              </w:rPr>
            </w:pPr>
            <w:r w:rsidRPr="00D90393">
              <w:rPr>
                <w:color w:val="000000"/>
              </w:rPr>
              <w:t>SIP MESSAGE</w:t>
            </w:r>
          </w:p>
        </w:tc>
        <w:tc>
          <w:tcPr>
            <w:tcW w:w="567" w:type="dxa"/>
            <w:shd w:val="clear" w:color="auto" w:fill="auto"/>
          </w:tcPr>
          <w:p w:rsidR="00B93CA2" w:rsidRPr="00D90393" w:rsidRDefault="00B93CA2" w:rsidP="00253B20">
            <w:pPr>
              <w:pStyle w:val="TAC"/>
              <w:rPr>
                <w:color w:val="000000"/>
              </w:rPr>
            </w:pPr>
            <w:r w:rsidRPr="00D90393">
              <w:rPr>
                <w:color w:val="000000"/>
              </w:rPr>
              <w:t>1</w:t>
            </w:r>
          </w:p>
        </w:tc>
        <w:tc>
          <w:tcPr>
            <w:tcW w:w="892" w:type="dxa"/>
            <w:shd w:val="clear" w:color="auto" w:fill="auto"/>
          </w:tcPr>
          <w:p w:rsidR="00B93CA2" w:rsidRPr="00D90393" w:rsidRDefault="00B93CA2" w:rsidP="00253B20">
            <w:pPr>
              <w:pStyle w:val="TAC"/>
              <w:rPr>
                <w:color w:val="000000"/>
              </w:rPr>
            </w:pPr>
            <w:r w:rsidRPr="00D90393">
              <w:rPr>
                <w:color w:val="000000"/>
              </w:rPr>
              <w:t>P</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4</w:t>
            </w:r>
          </w:p>
        </w:tc>
        <w:tc>
          <w:tcPr>
            <w:tcW w:w="3969" w:type="dxa"/>
            <w:shd w:val="clear" w:color="auto" w:fill="auto"/>
          </w:tcPr>
          <w:p w:rsidR="00B93CA2" w:rsidRPr="00D90393" w:rsidRDefault="00B93CA2" w:rsidP="00253B20">
            <w:pPr>
              <w:pStyle w:val="TAL"/>
              <w:rPr>
                <w:color w:val="000000"/>
              </w:rPr>
            </w:pPr>
            <w:r w:rsidRPr="00D90393">
              <w:rPr>
                <w:color w:val="000000"/>
              </w:rPr>
              <w:t>SS (MCDATA Server) responds with a SIP 202 (Accepted) message</w:t>
            </w:r>
          </w:p>
        </w:tc>
        <w:tc>
          <w:tcPr>
            <w:tcW w:w="709" w:type="dxa"/>
            <w:shd w:val="clear" w:color="auto" w:fill="auto"/>
          </w:tcPr>
          <w:p w:rsidR="00B93CA2" w:rsidRPr="00D90393" w:rsidRDefault="00B93CA2" w:rsidP="00253B20">
            <w:pPr>
              <w:pStyle w:val="TAC"/>
              <w:rPr>
                <w:color w:val="000000"/>
                <w:szCs w:val="18"/>
              </w:rPr>
            </w:pPr>
            <w:r w:rsidRPr="00D90393">
              <w:rPr>
                <w:color w:val="000000"/>
              </w:rPr>
              <w:t>&lt;--</w:t>
            </w:r>
          </w:p>
        </w:tc>
        <w:tc>
          <w:tcPr>
            <w:tcW w:w="2977" w:type="dxa"/>
            <w:shd w:val="clear" w:color="auto" w:fill="auto"/>
          </w:tcPr>
          <w:p w:rsidR="00B93CA2" w:rsidRPr="00D90393" w:rsidRDefault="00B93CA2" w:rsidP="00253B20">
            <w:pPr>
              <w:pStyle w:val="TAL"/>
              <w:rPr>
                <w:color w:val="000000"/>
              </w:rPr>
            </w:pPr>
            <w:r w:rsidRPr="00D90393">
              <w:rPr>
                <w:color w:val="000000"/>
              </w:rPr>
              <w:t>SIP 202 (Accepted)</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w:t>
            </w:r>
          </w:p>
        </w:tc>
        <w:tc>
          <w:tcPr>
            <w:tcW w:w="3969" w:type="dxa"/>
            <w:shd w:val="clear" w:color="auto" w:fill="auto"/>
          </w:tcPr>
          <w:p w:rsidR="00B93CA2" w:rsidRPr="00D90393" w:rsidRDefault="00B93CA2" w:rsidP="00253B20">
            <w:pPr>
              <w:pStyle w:val="TAL"/>
              <w:rPr>
                <w:color w:val="000000"/>
              </w:rPr>
            </w:pPr>
            <w:r w:rsidRPr="00D90393">
              <w:rPr>
                <w:color w:val="000000"/>
              </w:rPr>
              <w:t>EXCEPTION: SS (MCDATA Server) releases the E-UTRA connection.</w:t>
            </w:r>
          </w:p>
        </w:tc>
        <w:tc>
          <w:tcPr>
            <w:tcW w:w="709" w:type="dxa"/>
            <w:shd w:val="clear" w:color="auto" w:fill="auto"/>
          </w:tcPr>
          <w:p w:rsidR="00B93CA2" w:rsidRPr="00D90393" w:rsidRDefault="00B93CA2" w:rsidP="00253B20">
            <w:pPr>
              <w:pStyle w:val="TAC"/>
              <w:rPr>
                <w:color w:val="000000"/>
                <w:szCs w:val="18"/>
              </w:rPr>
            </w:pPr>
            <w:r w:rsidRPr="00D90393">
              <w:rPr>
                <w:color w:val="000000"/>
              </w:rPr>
              <w:t>-</w:t>
            </w:r>
          </w:p>
        </w:tc>
        <w:tc>
          <w:tcPr>
            <w:tcW w:w="2977" w:type="dxa"/>
            <w:shd w:val="clear" w:color="auto" w:fill="auto"/>
          </w:tcPr>
          <w:p w:rsidR="00B93CA2" w:rsidRPr="00D90393" w:rsidRDefault="00B93CA2" w:rsidP="00253B20">
            <w:pPr>
              <w:pStyle w:val="TAL"/>
              <w:rPr>
                <w:color w:val="000000"/>
              </w:rPr>
            </w:pPr>
            <w:r w:rsidRPr="00D90393">
              <w:rPr>
                <w:color w:val="000000"/>
              </w:rPr>
              <w:t>-</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5</w:t>
            </w:r>
          </w:p>
        </w:tc>
        <w:tc>
          <w:tcPr>
            <w:tcW w:w="3969" w:type="dxa"/>
            <w:shd w:val="clear" w:color="auto" w:fill="auto"/>
          </w:tcPr>
          <w:p w:rsidR="00B93CA2" w:rsidRPr="00D90393" w:rsidRDefault="00B93CA2" w:rsidP="00253B20">
            <w:pPr>
              <w:pStyle w:val="TAL"/>
              <w:rPr>
                <w:rFonts w:eastAsia="Malgun Gothic"/>
                <w:color w:val="000000"/>
              </w:rPr>
            </w:pPr>
            <w:r w:rsidRPr="00D90393">
              <w:rPr>
                <w:color w:val="000000"/>
              </w:rPr>
              <w:t>Check: Does the UE (</w:t>
            </w:r>
            <w:r w:rsidRPr="00D90393">
              <w:rPr>
                <w:color w:val="000000"/>
                <w:lang w:eastAsia="ko-KR"/>
              </w:rPr>
              <w:t xml:space="preserve">MCDATA client) </w:t>
            </w:r>
            <w:r w:rsidRPr="00D90393">
              <w:rPr>
                <w:rFonts w:eastAsia="Malgun Gothic"/>
                <w:color w:val="000000"/>
              </w:rPr>
              <w:t>render the contents of the Payload IE to the MCDATA User?</w:t>
            </w:r>
          </w:p>
          <w:p w:rsidR="00B93CA2" w:rsidRPr="00D90393" w:rsidRDefault="00B93CA2" w:rsidP="00253B20">
            <w:pPr>
              <w:pStyle w:val="TAL"/>
              <w:rPr>
                <w:color w:val="000000"/>
              </w:rPr>
            </w:pPr>
            <w:r w:rsidRPr="00D90393">
              <w:rPr>
                <w:color w:val="000000"/>
              </w:rPr>
              <w:t>NOTE: This is expected to be done via a suitable implementation dependent MMI.</w:t>
            </w:r>
          </w:p>
        </w:tc>
        <w:tc>
          <w:tcPr>
            <w:tcW w:w="709" w:type="dxa"/>
            <w:shd w:val="clear" w:color="auto" w:fill="auto"/>
          </w:tcPr>
          <w:p w:rsidR="00B93CA2" w:rsidRPr="00D90393" w:rsidRDefault="00B93CA2" w:rsidP="00253B20">
            <w:pPr>
              <w:pStyle w:val="TAC"/>
              <w:rPr>
                <w:color w:val="000000"/>
              </w:rPr>
            </w:pPr>
            <w:r w:rsidRPr="00D90393">
              <w:rPr>
                <w:color w:val="000000"/>
              </w:rPr>
              <w:t>-</w:t>
            </w:r>
          </w:p>
        </w:tc>
        <w:tc>
          <w:tcPr>
            <w:tcW w:w="2977" w:type="dxa"/>
            <w:shd w:val="clear" w:color="auto" w:fill="auto"/>
          </w:tcPr>
          <w:p w:rsidR="00B93CA2" w:rsidRPr="00D90393" w:rsidRDefault="00B93CA2" w:rsidP="00253B20">
            <w:pPr>
              <w:pStyle w:val="TAL"/>
              <w:rPr>
                <w:color w:val="000000"/>
              </w:rPr>
            </w:pPr>
            <w:r w:rsidRPr="00D90393">
              <w:rPr>
                <w:color w:val="000000"/>
              </w:rPr>
              <w:t>-</w:t>
            </w:r>
          </w:p>
        </w:tc>
        <w:tc>
          <w:tcPr>
            <w:tcW w:w="567" w:type="dxa"/>
            <w:shd w:val="clear" w:color="auto" w:fill="auto"/>
          </w:tcPr>
          <w:p w:rsidR="00B93CA2" w:rsidRPr="00D90393" w:rsidRDefault="00B93CA2" w:rsidP="00253B20">
            <w:pPr>
              <w:pStyle w:val="TAC"/>
              <w:rPr>
                <w:color w:val="000000"/>
              </w:rPr>
            </w:pPr>
            <w:r w:rsidRPr="00D90393">
              <w:rPr>
                <w:color w:val="000000"/>
              </w:rPr>
              <w:t>1</w:t>
            </w:r>
          </w:p>
        </w:tc>
        <w:tc>
          <w:tcPr>
            <w:tcW w:w="892" w:type="dxa"/>
            <w:shd w:val="clear" w:color="auto" w:fill="auto"/>
          </w:tcPr>
          <w:p w:rsidR="00B93CA2" w:rsidRPr="00D90393" w:rsidRDefault="00B93CA2" w:rsidP="00253B20">
            <w:pPr>
              <w:pStyle w:val="TAC"/>
              <w:rPr>
                <w:color w:val="000000"/>
              </w:rPr>
            </w:pPr>
            <w:r w:rsidRPr="00D90393">
              <w:rPr>
                <w:color w:val="000000"/>
              </w:rPr>
              <w:t>P</w:t>
            </w:r>
          </w:p>
        </w:tc>
      </w:tr>
    </w:tbl>
    <w:p w:rsidR="00B93CA2" w:rsidRPr="00D90393" w:rsidRDefault="00B93CA2" w:rsidP="00B93CA2">
      <w:pPr>
        <w:rPr>
          <w:color w:val="000000"/>
        </w:rPr>
      </w:pPr>
    </w:p>
    <w:p w:rsidR="00B93CA2" w:rsidRPr="00D90393" w:rsidRDefault="00B93CA2" w:rsidP="004920CE">
      <w:pPr>
        <w:pStyle w:val="H6"/>
        <w:pPrChange w:id="298" w:author="Kahn, Jason D. (Fed)" w:date="2021-02-08T14:13:00Z">
          <w:pPr>
            <w:pStyle w:val="Heading5"/>
          </w:pPr>
        </w:pPrChange>
      </w:pPr>
      <w:bookmarkStart w:id="299" w:name="_Toc52782337"/>
      <w:bookmarkStart w:id="300" w:name="_Toc52782948"/>
      <w:bookmarkStart w:id="301" w:name="_Toc59042817"/>
      <w:r w:rsidRPr="00D90393">
        <w:t>6.1.4.3.3</w:t>
      </w:r>
      <w:r w:rsidRPr="00D90393">
        <w:tab/>
        <w:t>Specific message contents</w:t>
      </w:r>
      <w:bookmarkEnd w:id="299"/>
      <w:bookmarkEnd w:id="300"/>
      <w:bookmarkEnd w:id="301"/>
    </w:p>
    <w:p w:rsidR="00B93CA2" w:rsidRPr="00D90393" w:rsidRDefault="00B93CA2" w:rsidP="00B93CA2">
      <w:pPr>
        <w:pStyle w:val="TH"/>
        <w:rPr>
          <w:color w:val="000000"/>
        </w:rPr>
      </w:pPr>
      <w:bookmarkStart w:id="302" w:name="_Toc25610655"/>
      <w:r w:rsidRPr="00D90393">
        <w:rPr>
          <w:color w:val="000000"/>
        </w:rPr>
        <w:t>Table 6.1.4.3.3-1: SIP MESSAGE (step 1, Table 6.1.4.3.2-1)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vAlign w:val="center"/>
          </w:tcPr>
          <w:p w:rsidR="00B93CA2" w:rsidRPr="00D90393" w:rsidRDefault="00B93CA2" w:rsidP="00253B20">
            <w:pPr>
              <w:pStyle w:val="TAL"/>
              <w:rPr>
                <w:b/>
                <w:bCs/>
                <w:color w:val="000000"/>
              </w:rPr>
            </w:pPr>
            <w:r w:rsidRPr="00D90393">
              <w:rPr>
                <w:b/>
                <w:bCs/>
                <w:color w:val="000000"/>
              </w:rPr>
              <w:t>Message-body</w:t>
            </w:r>
          </w:p>
        </w:tc>
        <w:tc>
          <w:tcPr>
            <w:tcW w:w="2126" w:type="dxa"/>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b/>
                <w:bCs/>
                <w:color w:val="000000"/>
              </w:rPr>
            </w:pPr>
          </w:p>
        </w:tc>
        <w:tc>
          <w:tcPr>
            <w:tcW w:w="1418" w:type="dxa"/>
          </w:tcPr>
          <w:p w:rsidR="00B93CA2" w:rsidRPr="00D90393" w:rsidRDefault="00B93CA2" w:rsidP="00253B20">
            <w:pPr>
              <w:pStyle w:val="TAL"/>
              <w:rPr>
                <w:color w:val="000000"/>
              </w:rPr>
            </w:pPr>
          </w:p>
        </w:tc>
        <w:tc>
          <w:tcPr>
            <w:tcW w:w="1134" w:type="dxa"/>
            <w:vAlign w:val="bottom"/>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Del="003F59FF" w:rsidRDefault="00B93CA2" w:rsidP="00253B20">
            <w:pPr>
              <w:pStyle w:val="TAL"/>
              <w:rPr>
                <w:color w:val="000000"/>
              </w:rPr>
            </w:pPr>
            <w:r w:rsidRPr="00D90393">
              <w:rPr>
                <w:color w:val="000000"/>
              </w:rPr>
              <w:t xml:space="preserve">  MIME body part</w:t>
            </w:r>
          </w:p>
        </w:tc>
        <w:tc>
          <w:tcPr>
            <w:tcW w:w="2126" w:type="dxa"/>
            <w:vAlign w:val="center"/>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MCData Info</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MIME-part-body</w:t>
            </w:r>
          </w:p>
        </w:tc>
        <w:tc>
          <w:tcPr>
            <w:tcW w:w="2126" w:type="dxa"/>
          </w:tcPr>
          <w:p w:rsidR="00B93CA2" w:rsidRPr="00D90393" w:rsidRDefault="00B93CA2" w:rsidP="00253B20">
            <w:pPr>
              <w:pStyle w:val="TAL"/>
              <w:rPr>
                <w:iCs/>
                <w:color w:val="000000"/>
              </w:rPr>
            </w:pPr>
            <w:r w:rsidRPr="00D90393">
              <w:rPr>
                <w:color w:val="000000"/>
              </w:rPr>
              <w:t>MCData-Info as described in Table 6.1.4.3.3-2</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Del="003F59FF" w:rsidRDefault="00B93CA2" w:rsidP="00253B20">
            <w:pPr>
              <w:pStyle w:val="TAL"/>
              <w:rPr>
                <w:color w:val="000000"/>
              </w:rPr>
            </w:pPr>
            <w:r w:rsidRPr="00D90393">
              <w:rPr>
                <w:color w:val="000000"/>
              </w:rPr>
              <w:t xml:space="preserve">  MIME body part</w:t>
            </w:r>
          </w:p>
        </w:tc>
        <w:tc>
          <w:tcPr>
            <w:tcW w:w="2126" w:type="dxa"/>
            <w:vAlign w:val="center"/>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DATA PAYLOAD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MIME-part-body</w:t>
            </w:r>
          </w:p>
        </w:tc>
        <w:tc>
          <w:tcPr>
            <w:tcW w:w="2126" w:type="dxa"/>
          </w:tcPr>
          <w:p w:rsidR="00B93CA2" w:rsidRPr="00D90393" w:rsidRDefault="00B93CA2" w:rsidP="00253B20">
            <w:pPr>
              <w:pStyle w:val="TAL"/>
              <w:rPr>
                <w:iCs/>
                <w:color w:val="000000"/>
              </w:rPr>
            </w:pPr>
            <w:r w:rsidRPr="00D90393">
              <w:rPr>
                <w:color w:val="000000"/>
              </w:rPr>
              <w:t>MCData-Info as described in Table 6.1.4.3.3-3</w:t>
            </w:r>
          </w:p>
        </w:tc>
        <w:tc>
          <w:tcPr>
            <w:tcW w:w="2126" w:type="dxa"/>
            <w:tcBorders>
              <w:bottom w:val="single" w:sz="4" w:space="0" w:color="auto"/>
            </w:tcBorders>
          </w:tcPr>
          <w:p w:rsidR="00B93CA2" w:rsidRPr="00D90393" w:rsidRDefault="00B93CA2" w:rsidP="00253B20">
            <w:pPr>
              <w:pStyle w:val="TAL"/>
              <w:rPr>
                <w:b/>
                <w:bCs/>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5.5.3.2.2-3, condition </w:t>
            </w:r>
            <w:r w:rsidRPr="00D90393">
              <w:rPr>
                <w:color w:val="000000"/>
              </w:rPr>
              <w:t>MCD_grp</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mcdata-info</w:t>
            </w:r>
          </w:p>
        </w:tc>
        <w:tc>
          <w:tcPr>
            <w:tcW w:w="2126" w:type="dxa"/>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 xml:space="preserve">  mcdata-Params</w:t>
            </w:r>
          </w:p>
        </w:tc>
        <w:tc>
          <w:tcPr>
            <w:tcW w:w="2126" w:type="dxa"/>
          </w:tcPr>
          <w:p w:rsidR="00B93CA2" w:rsidRPr="00D90393" w:rsidRDefault="00B93CA2" w:rsidP="00253B20">
            <w:pPr>
              <w:pStyle w:val="TAL"/>
              <w:rPr>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mcdata-calling-user-id</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mcdata-called-party-id</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5.5.3.9-2, condition </w:t>
            </w:r>
            <w:r w:rsidRPr="00D90393">
              <w:rPr>
                <w:color w:val="000000"/>
              </w:rPr>
              <w:t>MCD_grp</w:t>
            </w: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6.1.4.3.3-5: SIP 200 (OK) (step 2, Table 6.1.4.3.2-1)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w:t>
            </w:r>
            <w:r w:rsidRPr="00D90393">
              <w:rPr>
                <w:color w:val="000000"/>
              </w:rPr>
              <w:t>5.5.2.17.1.1-1</w:t>
            </w:r>
            <w:r w:rsidRPr="00D90393">
              <w:rPr>
                <w:rFonts w:cs="Arial"/>
                <w:color w:val="000000"/>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
                <w:color w:val="000000"/>
                <w:szCs w:val="18"/>
              </w:rPr>
              <w:t>Record-Route</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
                <w:bCs/>
                <w:color w:val="000000"/>
                <w:szCs w:val="18"/>
              </w:rPr>
              <w:t>Content-Type</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bCs/>
                <w:color w:val="000000"/>
                <w:szCs w:val="18"/>
              </w:rPr>
            </w:pPr>
            <w:r w:rsidRPr="00D90393">
              <w:rPr>
                <w:rFonts w:cs="Arial"/>
                <w:b/>
                <w:bCs/>
                <w:color w:val="000000"/>
                <w:szCs w:val="18"/>
              </w:rPr>
              <w:t>Content-Length</w:t>
            </w:r>
          </w:p>
        </w:tc>
        <w:tc>
          <w:tcPr>
            <w:tcW w:w="2126" w:type="dxa"/>
          </w:tcPr>
          <w:p w:rsidR="00B93CA2" w:rsidRPr="00D90393" w:rsidRDefault="00B93CA2" w:rsidP="00253B20">
            <w:pPr>
              <w:pStyle w:val="TAL"/>
              <w:rPr>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bCs/>
                <w:color w:val="000000"/>
                <w:szCs w:val="18"/>
              </w:rPr>
            </w:pPr>
            <w:r w:rsidRPr="00D90393">
              <w:rPr>
                <w:rFonts w:cs="Arial"/>
                <w:bCs/>
                <w:color w:val="000000"/>
                <w:szCs w:val="18"/>
              </w:rPr>
              <w:t xml:space="preserve">  value</w:t>
            </w:r>
          </w:p>
        </w:tc>
        <w:tc>
          <w:tcPr>
            <w:tcW w:w="2126" w:type="dxa"/>
          </w:tcPr>
          <w:p w:rsidR="00B93CA2" w:rsidRPr="00D90393" w:rsidRDefault="00B93CA2" w:rsidP="00253B20">
            <w:pPr>
              <w:pStyle w:val="TAL"/>
              <w:rPr>
                <w:color w:val="000000"/>
              </w:rPr>
            </w:pPr>
            <w:r w:rsidRPr="00D90393">
              <w:rPr>
                <w:color w:val="000000"/>
              </w:rPr>
              <w:t>"0"</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r w:rsidRPr="00D90393">
              <w:rPr>
                <w:color w:val="000000"/>
              </w:rPr>
              <w:t>No message body included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 xml:space="preserve">Table 6.1.4.3.3-6: SIP MESSAGE (step 3, Table 6.1.4.3.2-1)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5.5.2.7.1-1, condition MCDATA, </w:t>
            </w:r>
            <w:r w:rsidRPr="00D90393">
              <w:rPr>
                <w:color w:val="000000"/>
              </w:rPr>
              <w:t>PRIVATE-CALL</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b/>
                <w:color w:val="000000"/>
                <w:szCs w:val="18"/>
              </w:rPr>
            </w:pPr>
            <w:r w:rsidRPr="00D90393">
              <w:rPr>
                <w:rFonts w:cs="Arial"/>
                <w:b/>
                <w:color w:val="000000"/>
                <w:szCs w:val="18"/>
              </w:rPr>
              <w:t>Accept-Contact</w:t>
            </w:r>
          </w:p>
        </w:tc>
        <w:tc>
          <w:tcPr>
            <w:tcW w:w="2126" w:type="dxa"/>
          </w:tcPr>
          <w:p w:rsidR="00B93CA2" w:rsidRPr="00D90393" w:rsidRDefault="00B93CA2" w:rsidP="00253B20">
            <w:pPr>
              <w:pStyle w:val="TAL"/>
              <w:rPr>
                <w:iCs/>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bCs/>
                <w:color w:val="000000"/>
              </w:rPr>
              <w:t xml:space="preserve">  ac-value</w:t>
            </w:r>
          </w:p>
        </w:tc>
        <w:tc>
          <w:tcPr>
            <w:tcW w:w="2126" w:type="dxa"/>
          </w:tcPr>
          <w:p w:rsidR="00B93CA2" w:rsidRPr="00D90393" w:rsidRDefault="00B93CA2" w:rsidP="00253B20">
            <w:pPr>
              <w:pStyle w:val="TAL"/>
              <w:rPr>
                <w:iCs/>
                <w:color w:val="000000"/>
              </w:rPr>
            </w:pPr>
            <w:r w:rsidRPr="00D90393">
              <w:rPr>
                <w:iCs/>
                <w:color w:val="000000"/>
              </w:rPr>
              <w:t>"</w:t>
            </w:r>
            <w:r w:rsidRPr="00D90393">
              <w:rPr>
                <w:color w:val="000000"/>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req-param</w:t>
            </w:r>
          </w:p>
        </w:tc>
        <w:tc>
          <w:tcPr>
            <w:tcW w:w="2126" w:type="dxa"/>
          </w:tcPr>
          <w:p w:rsidR="00B93CA2" w:rsidRPr="00D90393" w:rsidRDefault="00B93CA2" w:rsidP="00253B20">
            <w:pPr>
              <w:pStyle w:val="TAL"/>
              <w:rPr>
                <w:iCs/>
                <w:color w:val="000000"/>
              </w:rPr>
            </w:pPr>
            <w:r w:rsidRPr="00D90393">
              <w:rPr>
                <w:bCs/>
                <w:color w:val="000000"/>
              </w:rPr>
              <w:t>"require"</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explicit-param</w:t>
            </w:r>
          </w:p>
        </w:tc>
        <w:tc>
          <w:tcPr>
            <w:tcW w:w="2126" w:type="dxa"/>
          </w:tcPr>
          <w:p w:rsidR="00B93CA2" w:rsidRPr="00D90393" w:rsidRDefault="00B93CA2" w:rsidP="00253B20">
            <w:pPr>
              <w:pStyle w:val="TAL"/>
              <w:rPr>
                <w:iCs/>
                <w:color w:val="000000"/>
              </w:rPr>
            </w:pPr>
            <w:r w:rsidRPr="00D90393">
              <w:rPr>
                <w:bCs/>
                <w:color w:val="000000"/>
              </w:rPr>
              <w:t>"explicit"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b/>
                <w:color w:val="000000"/>
                <w:szCs w:val="18"/>
              </w:rPr>
            </w:pPr>
            <w:r w:rsidRPr="00D90393">
              <w:rPr>
                <w:rFonts w:cs="Arial"/>
                <w:b/>
                <w:color w:val="000000"/>
                <w:szCs w:val="18"/>
              </w:rPr>
              <w:t>Accept-Contact</w:t>
            </w:r>
          </w:p>
        </w:tc>
        <w:tc>
          <w:tcPr>
            <w:tcW w:w="2126" w:type="dxa"/>
          </w:tcPr>
          <w:p w:rsidR="00B93CA2" w:rsidRPr="00D90393" w:rsidRDefault="00B93CA2" w:rsidP="00253B20">
            <w:pPr>
              <w:pStyle w:val="TAL"/>
              <w:rPr>
                <w:iCs/>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bCs/>
                <w:color w:val="000000"/>
              </w:rPr>
              <w:t xml:space="preserve">  ac-value</w:t>
            </w:r>
          </w:p>
        </w:tc>
        <w:tc>
          <w:tcPr>
            <w:tcW w:w="2126" w:type="dxa"/>
          </w:tcPr>
          <w:p w:rsidR="00B93CA2" w:rsidRPr="00D90393" w:rsidRDefault="00B93CA2" w:rsidP="00253B20">
            <w:pPr>
              <w:pStyle w:val="TAL"/>
              <w:rPr>
                <w:iCs/>
                <w:color w:val="000000"/>
              </w:rPr>
            </w:pPr>
            <w:r w:rsidRPr="00D90393">
              <w:rPr>
                <w:iCs/>
                <w:color w:val="000000"/>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req-param</w:t>
            </w:r>
          </w:p>
        </w:tc>
        <w:tc>
          <w:tcPr>
            <w:tcW w:w="2126" w:type="dxa"/>
          </w:tcPr>
          <w:p w:rsidR="00B93CA2" w:rsidRPr="00D90393" w:rsidRDefault="00B93CA2" w:rsidP="00253B20">
            <w:pPr>
              <w:pStyle w:val="TAL"/>
              <w:rPr>
                <w:iCs/>
                <w:color w:val="000000"/>
              </w:rPr>
            </w:pPr>
            <w:r w:rsidRPr="00D90393">
              <w:rPr>
                <w:bCs/>
                <w:color w:val="000000"/>
              </w:rPr>
              <w:t>"require"</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explicit-param</w:t>
            </w:r>
          </w:p>
        </w:tc>
        <w:tc>
          <w:tcPr>
            <w:tcW w:w="2126" w:type="dxa"/>
          </w:tcPr>
          <w:p w:rsidR="00B93CA2" w:rsidRPr="00D90393" w:rsidRDefault="00B93CA2" w:rsidP="00253B20">
            <w:pPr>
              <w:pStyle w:val="TAL"/>
              <w:rPr>
                <w:iCs/>
                <w:color w:val="000000"/>
              </w:rPr>
            </w:pPr>
            <w:r w:rsidRPr="00D90393">
              <w:rPr>
                <w:bCs/>
                <w:color w:val="000000"/>
              </w:rPr>
              <w:t>"explicit"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b/>
                <w:bCs/>
                <w:color w:val="000000"/>
              </w:rPr>
            </w:pPr>
            <w:r w:rsidRPr="00D90393">
              <w:rPr>
                <w:b/>
                <w:bCs/>
                <w:color w:val="000000"/>
              </w:rPr>
              <w:t>P-Asserted-Identity</w:t>
            </w:r>
          </w:p>
        </w:tc>
        <w:tc>
          <w:tcPr>
            <w:tcW w:w="2126" w:type="dxa"/>
          </w:tcPr>
          <w:p w:rsidR="00B93CA2" w:rsidRPr="00D90393" w:rsidRDefault="00B93CA2" w:rsidP="00253B20">
            <w:pPr>
              <w:pStyle w:val="TAL"/>
              <w:rPr>
                <w:iCs/>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b/>
                <w:bCs/>
                <w:color w:val="000000"/>
              </w:rPr>
            </w:pPr>
            <w:r w:rsidRPr="00D90393">
              <w:rPr>
                <w:bCs/>
                <w:color w:val="000000"/>
              </w:rPr>
              <w:t xml:space="preserve">  name-addr</w:t>
            </w:r>
          </w:p>
        </w:tc>
        <w:tc>
          <w:tcPr>
            <w:tcW w:w="2126" w:type="dxa"/>
          </w:tcPr>
          <w:p w:rsidR="00B93CA2" w:rsidRPr="00D90393" w:rsidRDefault="00B93CA2" w:rsidP="00253B20">
            <w:pPr>
              <w:pStyle w:val="TAL"/>
              <w:rPr>
                <w:iCs/>
                <w:color w:val="000000"/>
              </w:rPr>
            </w:pPr>
            <w:r w:rsidRPr="00D90393">
              <w:rPr>
                <w:color w:val="000000"/>
              </w:rPr>
              <w:t>px_MCDATA_ID_User_A</w:t>
            </w: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The public user identity of the MCData User</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color w:val="000000"/>
                <w:sz w:val="18"/>
              </w:rPr>
            </w:pPr>
            <w:r w:rsidRPr="00D90393">
              <w:rPr>
                <w:rFonts w:ascii="Arial" w:hAnsi="Arial"/>
                <w:b/>
                <w:bCs/>
                <w:color w:val="000000"/>
                <w:sz w:val="18"/>
              </w:rPr>
              <w:t>Message-body</w:t>
            </w:r>
          </w:p>
        </w:tc>
        <w:tc>
          <w:tcPr>
            <w:tcW w:w="2126" w:type="dxa"/>
          </w:tcPr>
          <w:p w:rsidR="00B93CA2" w:rsidRPr="00D90393" w:rsidRDefault="00B93CA2" w:rsidP="00253B20">
            <w:pPr>
              <w:pStyle w:val="TAL"/>
              <w:rPr>
                <w:iCs/>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color w:val="000000"/>
                <w:sz w:val="18"/>
                <w:szCs w:val="18"/>
              </w:rPr>
            </w:pPr>
            <w:r w:rsidRPr="00D90393">
              <w:rPr>
                <w:rFonts w:ascii="Arial" w:hAnsi="Arial"/>
                <w:color w:val="000000"/>
                <w:sz w:val="18"/>
              </w:rPr>
              <w:t xml:space="preserve">  MIME body part</w:t>
            </w:r>
          </w:p>
        </w:tc>
        <w:tc>
          <w:tcPr>
            <w:tcW w:w="2126" w:type="dxa"/>
          </w:tcPr>
          <w:p w:rsidR="00B93CA2" w:rsidRPr="00D90393" w:rsidRDefault="00B93CA2" w:rsidP="00253B20">
            <w:pPr>
              <w:pStyle w:val="TAL"/>
              <w:rPr>
                <w:iCs/>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MCDATA Info</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color w:val="000000"/>
                <w:sz w:val="18"/>
                <w:szCs w:val="18"/>
              </w:rPr>
            </w:pPr>
            <w:r w:rsidRPr="00D90393">
              <w:rPr>
                <w:rFonts w:ascii="Arial" w:hAnsi="Arial"/>
                <w:color w:val="000000"/>
                <w:sz w:val="18"/>
              </w:rPr>
              <w:t xml:space="preserve">    MIME-part-headers</w:t>
            </w:r>
          </w:p>
        </w:tc>
        <w:tc>
          <w:tcPr>
            <w:tcW w:w="2126" w:type="dxa"/>
          </w:tcPr>
          <w:p w:rsidR="00B93CA2" w:rsidRPr="00D90393" w:rsidRDefault="00B93CA2" w:rsidP="00253B20">
            <w:pPr>
              <w:pStyle w:val="TAL"/>
              <w:rPr>
                <w:iCs/>
                <w:color w:val="000000"/>
              </w:rPr>
            </w:pPr>
            <w:r w:rsidRPr="00D90393">
              <w:rPr>
                <w:color w:val="000000"/>
              </w:rPr>
              <w:t>As described in Table 6.1.4.3.3-7</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 body part</w:t>
            </w:r>
          </w:p>
        </w:tc>
        <w:tc>
          <w:tcPr>
            <w:tcW w:w="2126" w:type="dxa"/>
          </w:tcPr>
          <w:p w:rsidR="00B93CA2" w:rsidRPr="00D90393" w:rsidRDefault="00B93CA2" w:rsidP="00253B20">
            <w:pPr>
              <w:pStyle w:val="TAL"/>
              <w:rPr>
                <w:iCs/>
                <w:color w:val="000000"/>
              </w:rPr>
            </w:pPr>
            <w:r w:rsidRPr="00D90393">
              <w:rPr>
                <w:iCs/>
                <w:color w:val="000000"/>
              </w:rPr>
              <w:t>not present</w:t>
            </w: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SDS SIGNALLING PAYLOAD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 body part</w:t>
            </w:r>
          </w:p>
        </w:tc>
        <w:tc>
          <w:tcPr>
            <w:tcW w:w="2126" w:type="dxa"/>
          </w:tcPr>
          <w:p w:rsidR="00B93CA2" w:rsidRPr="00D90393" w:rsidRDefault="00B93CA2" w:rsidP="00253B20">
            <w:pPr>
              <w:pStyle w:val="TAL"/>
              <w:rPr>
                <w:iCs/>
                <w:color w:val="000000"/>
              </w:rPr>
            </w:pPr>
            <w:r w:rsidRPr="00D90393">
              <w:rPr>
                <w:iCs/>
                <w:color w:val="000000"/>
              </w:rPr>
              <w:t>not present</w:t>
            </w: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DATA PAYLOAD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 body part</w:t>
            </w:r>
          </w:p>
        </w:tc>
        <w:tc>
          <w:tcPr>
            <w:tcW w:w="2126" w:type="dxa"/>
            <w:vAlign w:val="center"/>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SDS NOTIFICATION</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MIME-part-headers</w:t>
            </w:r>
          </w:p>
        </w:tc>
        <w:tc>
          <w:tcPr>
            <w:tcW w:w="2126" w:type="dxa"/>
          </w:tcPr>
          <w:p w:rsidR="00B93CA2" w:rsidRPr="00D90393" w:rsidRDefault="00B93CA2" w:rsidP="00253B20">
            <w:pPr>
              <w:pStyle w:val="TAL"/>
              <w:rPr>
                <w:color w:val="000000"/>
              </w:rPr>
            </w:pP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vAlign w:val="bottom"/>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color w:val="000000"/>
                <w:sz w:val="18"/>
              </w:rPr>
            </w:pPr>
            <w:r w:rsidRPr="00D90393">
              <w:rPr>
                <w:rFonts w:ascii="Arial" w:hAnsi="Arial"/>
                <w:color w:val="000000"/>
                <w:sz w:val="18"/>
              </w:rPr>
              <w:t xml:space="preserve">      MIME-Content-Type</w:t>
            </w:r>
          </w:p>
        </w:tc>
        <w:tc>
          <w:tcPr>
            <w:tcW w:w="2126" w:type="dxa"/>
          </w:tcPr>
          <w:p w:rsidR="00B93CA2" w:rsidRPr="00D90393" w:rsidRDefault="00B93CA2" w:rsidP="00253B20">
            <w:pPr>
              <w:pStyle w:val="TAL"/>
              <w:rPr>
                <w:color w:val="000000"/>
              </w:rPr>
            </w:pPr>
            <w:r w:rsidRPr="00D90393">
              <w:rPr>
                <w:color w:val="000000"/>
              </w:rPr>
              <w:t>"application/vnd.3gpp.mcdata-signalling "</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vAlign w:val="bottom"/>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MIME-part-body</w:t>
            </w:r>
          </w:p>
        </w:tc>
        <w:tc>
          <w:tcPr>
            <w:tcW w:w="2126" w:type="dxa"/>
          </w:tcPr>
          <w:p w:rsidR="00B93CA2" w:rsidRPr="00D90393" w:rsidRDefault="00B93CA2" w:rsidP="00253B20">
            <w:pPr>
              <w:pStyle w:val="TAL"/>
              <w:rPr>
                <w:color w:val="000000"/>
              </w:rPr>
            </w:pPr>
            <w:r w:rsidRPr="00D90393">
              <w:rPr>
                <w:color w:val="000000"/>
              </w:rPr>
              <w:t>As described in Table 6.1.4.3.3-8</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w:t>
            </w:r>
            <w:r w:rsidRPr="00D90393">
              <w:rPr>
                <w:color w:val="000000"/>
              </w:rPr>
              <w:t>5.5.3.2.1-3</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mcdata-info</w:t>
            </w:r>
          </w:p>
        </w:tc>
        <w:tc>
          <w:tcPr>
            <w:tcW w:w="2126" w:type="dxa"/>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 xml:space="preserve">  mcdata-Params</w:t>
            </w:r>
          </w:p>
        </w:tc>
        <w:tc>
          <w:tcPr>
            <w:tcW w:w="2126" w:type="dxa"/>
          </w:tcPr>
          <w:p w:rsidR="00B93CA2" w:rsidRPr="00D90393" w:rsidRDefault="00B93CA2" w:rsidP="00253B20">
            <w:pPr>
              <w:pStyle w:val="TAL"/>
              <w:rPr>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ko-KR"/>
              </w:rPr>
            </w:pPr>
            <w:r w:rsidRPr="00D90393">
              <w:rPr>
                <w:color w:val="000000"/>
              </w:rPr>
              <w:t xml:space="preserve">    request-type</w:t>
            </w:r>
          </w:p>
        </w:tc>
        <w:tc>
          <w:tcPr>
            <w:tcW w:w="2126" w:type="dxa"/>
          </w:tcPr>
          <w:p w:rsidR="00B93CA2" w:rsidRPr="00D90393" w:rsidRDefault="00B93CA2" w:rsidP="00253B20">
            <w:pPr>
              <w:pStyle w:val="TAL"/>
              <w:rPr>
                <w:color w:val="000000"/>
                <w:lang w:eastAsia="ko-KR"/>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ko-KR"/>
              </w:rPr>
            </w:pPr>
            <w:r w:rsidRPr="00D90393">
              <w:rPr>
                <w:color w:val="000000"/>
              </w:rPr>
              <w:t xml:space="preserve">    mcdata-request-uri</w:t>
            </w:r>
          </w:p>
        </w:tc>
        <w:tc>
          <w:tcPr>
            <w:tcW w:w="2126" w:type="dxa"/>
          </w:tcPr>
          <w:p w:rsidR="00B93CA2" w:rsidRPr="00D90393" w:rsidRDefault="00B93CA2" w:rsidP="00253B20">
            <w:pPr>
              <w:pStyle w:val="TAL"/>
              <w:rPr>
                <w:color w:val="000000"/>
                <w:lang w:eastAsia="ko-KR"/>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lang w:eastAsia="ko-KR"/>
              </w:rPr>
              <w:t xml:space="preserve">    mcdata-calling-group-id</w:t>
            </w:r>
          </w:p>
        </w:tc>
        <w:tc>
          <w:tcPr>
            <w:tcW w:w="2126" w:type="dxa"/>
          </w:tcPr>
          <w:p w:rsidR="00B93CA2" w:rsidRPr="00D90393" w:rsidRDefault="00B93CA2" w:rsidP="00253B20">
            <w:pPr>
              <w:pStyle w:val="TAL"/>
              <w:rPr>
                <w:color w:val="000000"/>
              </w:rPr>
            </w:pPr>
            <w:r w:rsidRPr="00D90393">
              <w:rPr>
                <w:color w:val="000000"/>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ko-KR"/>
              </w:rPr>
            </w:pPr>
            <w:r w:rsidRPr="00D90393">
              <w:rPr>
                <w:color w:val="000000"/>
              </w:rPr>
              <w:t xml:space="preserve">    mcdata-client-id</w:t>
            </w:r>
          </w:p>
        </w:tc>
        <w:tc>
          <w:tcPr>
            <w:tcW w:w="2126" w:type="dxa"/>
          </w:tcPr>
          <w:p w:rsidR="00B93CA2" w:rsidRPr="00D90393" w:rsidRDefault="00B93CA2" w:rsidP="00253B20">
            <w:pPr>
              <w:pStyle w:val="TAL"/>
              <w:rPr>
                <w:color w:val="000000"/>
                <w:lang w:eastAsia="ko-KR"/>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Derivation Path: TS 24.282 [31], Table 15.1.5.1-1</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b/>
                <w:color w:val="000000"/>
                <w:szCs w:val="18"/>
              </w:rPr>
            </w:pPr>
            <w:r w:rsidRPr="00D90393">
              <w:rPr>
                <w:color w:val="000000"/>
              </w:rPr>
              <w:t xml:space="preserve">SDS signalling payload </w:t>
            </w:r>
            <w:r w:rsidRPr="00D90393">
              <w:rPr>
                <w:color w:val="000000"/>
                <w:lang w:eastAsia="ko-KR"/>
              </w:rPr>
              <w:t>message</w:t>
            </w:r>
            <w:r w:rsidRPr="00D90393">
              <w:rPr>
                <w:color w:val="000000"/>
              </w:rPr>
              <w:t xml:space="preserve"> identity</w:t>
            </w:r>
          </w:p>
        </w:tc>
        <w:tc>
          <w:tcPr>
            <w:tcW w:w="2126" w:type="dxa"/>
          </w:tcPr>
          <w:p w:rsidR="00B93CA2" w:rsidRPr="00D90393" w:rsidRDefault="00B93CA2" w:rsidP="00253B20">
            <w:pPr>
              <w:pStyle w:val="TAL"/>
              <w:rPr>
                <w:color w:val="000000"/>
              </w:rPr>
            </w:pPr>
            <w:r w:rsidRPr="00D90393">
              <w:rPr>
                <w:color w:val="000000"/>
              </w:rPr>
              <w:t>"00000101"</w:t>
            </w:r>
          </w:p>
        </w:tc>
        <w:tc>
          <w:tcPr>
            <w:tcW w:w="2126" w:type="dxa"/>
          </w:tcPr>
          <w:p w:rsidR="00B93CA2" w:rsidRPr="00D90393" w:rsidRDefault="00B93CA2" w:rsidP="00253B20">
            <w:pPr>
              <w:pStyle w:val="TAL"/>
              <w:rPr>
                <w:color w:val="000000"/>
              </w:rPr>
            </w:pPr>
            <w:r w:rsidRPr="00D90393">
              <w:rPr>
                <w:color w:val="000000"/>
              </w:rPr>
              <w:t>SDS Notification</w:t>
            </w:r>
          </w:p>
        </w:tc>
        <w:tc>
          <w:tcPr>
            <w:tcW w:w="1418" w:type="dxa"/>
          </w:tcPr>
          <w:p w:rsidR="00B93CA2" w:rsidRPr="00D90393" w:rsidRDefault="00B93CA2" w:rsidP="00253B20">
            <w:pPr>
              <w:pStyle w:val="TAL"/>
              <w:rPr>
                <w:color w:val="000000"/>
              </w:rPr>
            </w:pPr>
            <w:r w:rsidRPr="00D90393">
              <w:rPr>
                <w:rFonts w:cs="Arial"/>
                <w:color w:val="000000"/>
                <w:szCs w:val="18"/>
              </w:rPr>
              <w:t>TS 24.282 [31] clause 15.2.2</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SDS disposition notification type</w:t>
            </w:r>
          </w:p>
        </w:tc>
        <w:tc>
          <w:tcPr>
            <w:tcW w:w="2126" w:type="dxa"/>
          </w:tcPr>
          <w:p w:rsidR="00B93CA2" w:rsidRPr="00D90393" w:rsidRDefault="00B93CA2" w:rsidP="00253B20">
            <w:pPr>
              <w:pStyle w:val="TAL"/>
              <w:rPr>
                <w:color w:val="000000"/>
              </w:rPr>
            </w:pPr>
            <w:r w:rsidRPr="00D90393">
              <w:rPr>
                <w:color w:val="000000"/>
              </w:rPr>
              <w:t>"00000010"</w:t>
            </w:r>
          </w:p>
        </w:tc>
        <w:tc>
          <w:tcPr>
            <w:tcW w:w="2126" w:type="dxa"/>
          </w:tcPr>
          <w:p w:rsidR="00B93CA2" w:rsidRPr="00D90393" w:rsidRDefault="00B93CA2" w:rsidP="00253B20">
            <w:pPr>
              <w:pStyle w:val="TAL"/>
              <w:rPr>
                <w:color w:val="000000"/>
              </w:rPr>
            </w:pPr>
            <w:r w:rsidRPr="00D90393">
              <w:rPr>
                <w:color w:val="000000"/>
              </w:rPr>
              <w:t>DELIVERED</w:t>
            </w:r>
          </w:p>
        </w:tc>
        <w:tc>
          <w:tcPr>
            <w:tcW w:w="1418" w:type="dxa"/>
          </w:tcPr>
          <w:p w:rsidR="00B93CA2" w:rsidRPr="00D90393" w:rsidRDefault="00B93CA2" w:rsidP="00253B20">
            <w:pPr>
              <w:pStyle w:val="TAL"/>
              <w:rPr>
                <w:color w:val="000000"/>
              </w:rPr>
            </w:pPr>
            <w:r w:rsidRPr="00D90393">
              <w:rPr>
                <w:rFonts w:cs="Arial"/>
                <w:color w:val="000000"/>
                <w:szCs w:val="18"/>
              </w:rPr>
              <w:t>TS 24.282 [31] clause 15.2.5</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Date and time</w:t>
            </w:r>
          </w:p>
        </w:tc>
        <w:tc>
          <w:tcPr>
            <w:tcW w:w="2126" w:type="dxa"/>
          </w:tcPr>
          <w:p w:rsidR="00B93CA2" w:rsidRPr="00D90393" w:rsidRDefault="00B93CA2" w:rsidP="00253B20">
            <w:pPr>
              <w:pStyle w:val="TAL"/>
              <w:rPr>
                <w:color w:val="000000"/>
              </w:rPr>
            </w:pPr>
            <w:r w:rsidRPr="00D90393">
              <w:rPr>
                <w:color w:val="000000"/>
              </w:rPr>
              <w:t>The current date and time</w:t>
            </w:r>
          </w:p>
        </w:tc>
        <w:tc>
          <w:tcPr>
            <w:tcW w:w="2126" w:type="dxa"/>
          </w:tcPr>
          <w:p w:rsidR="00B93CA2" w:rsidRPr="00D90393" w:rsidRDefault="00B93CA2" w:rsidP="00253B20">
            <w:pPr>
              <w:pStyle w:val="TAL"/>
              <w:rPr>
                <w:color w:val="000000"/>
              </w:rPr>
            </w:pPr>
            <w:r w:rsidRPr="00D90393">
              <w:rPr>
                <w:color w:val="000000"/>
              </w:rPr>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rPr>
                <w:color w:val="000000"/>
              </w:rPr>
            </w:pPr>
            <w:r w:rsidRPr="00D90393">
              <w:rPr>
                <w:rFonts w:cs="Arial"/>
                <w:color w:val="000000"/>
                <w:szCs w:val="18"/>
              </w:rPr>
              <w:t>TS 24.282 [31] clause 15.2.8</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Conversation ID</w:t>
            </w:r>
          </w:p>
        </w:tc>
        <w:tc>
          <w:tcPr>
            <w:tcW w:w="2126" w:type="dxa"/>
          </w:tcPr>
          <w:p w:rsidR="00B93CA2" w:rsidRPr="00D90393" w:rsidRDefault="00B93CA2" w:rsidP="00253B20">
            <w:pPr>
              <w:pStyle w:val="TAL"/>
              <w:rPr>
                <w:color w:val="000000"/>
              </w:rPr>
            </w:pPr>
            <w:r w:rsidRPr="00D90393">
              <w:rPr>
                <w:color w:val="000000"/>
              </w:rPr>
              <w:t>same value as received in MESSAGE</w:t>
            </w:r>
          </w:p>
        </w:tc>
        <w:tc>
          <w:tcPr>
            <w:tcW w:w="2126" w:type="dxa"/>
          </w:tcPr>
          <w:p w:rsidR="00B93CA2" w:rsidRPr="00D90393" w:rsidRDefault="00B93CA2" w:rsidP="00253B20">
            <w:pPr>
              <w:pStyle w:val="TAL"/>
              <w:rPr>
                <w:color w:val="000000"/>
              </w:rPr>
            </w:pPr>
            <w:r w:rsidRPr="00D90393">
              <w:rPr>
                <w:color w:val="000000"/>
              </w:rPr>
              <w:t xml:space="preserve">The </w:t>
            </w:r>
            <w:r w:rsidRPr="00D90393">
              <w:rPr>
                <w:color w:val="000000"/>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rPr>
                <w:color w:val="000000"/>
              </w:rPr>
            </w:pPr>
            <w:r w:rsidRPr="00D90393">
              <w:rPr>
                <w:rFonts w:cs="Arial"/>
                <w:color w:val="000000"/>
                <w:szCs w:val="18"/>
              </w:rPr>
              <w:t>TS 24.282 [31] clause 15.2.9</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lang w:eastAsia="zh-CN"/>
              </w:rPr>
              <w:t>Message ID</w:t>
            </w:r>
          </w:p>
        </w:tc>
        <w:tc>
          <w:tcPr>
            <w:tcW w:w="2126" w:type="dxa"/>
          </w:tcPr>
          <w:p w:rsidR="00B93CA2" w:rsidRPr="00D90393" w:rsidRDefault="00B93CA2" w:rsidP="00253B20">
            <w:pPr>
              <w:pStyle w:val="TAL"/>
              <w:rPr>
                <w:rFonts w:eastAsia="Calibri"/>
                <w:color w:val="000000"/>
              </w:rPr>
            </w:pPr>
            <w:r w:rsidRPr="00D90393">
              <w:rPr>
                <w:color w:val="000000"/>
              </w:rPr>
              <w:t>same value as received in MESSAGE</w:t>
            </w:r>
          </w:p>
        </w:tc>
        <w:tc>
          <w:tcPr>
            <w:tcW w:w="2126" w:type="dxa"/>
          </w:tcPr>
          <w:p w:rsidR="00B93CA2" w:rsidRPr="00D90393" w:rsidRDefault="00B93CA2" w:rsidP="00253B20">
            <w:pPr>
              <w:pStyle w:val="TAL"/>
              <w:rPr>
                <w:color w:val="000000"/>
              </w:rPr>
            </w:pPr>
            <w:r w:rsidRPr="00D90393">
              <w:rPr>
                <w:color w:val="000000"/>
              </w:rPr>
              <w:t>The Message ID contains a number uniquely identifying a message. The value is a universally unique identifier</w:t>
            </w:r>
          </w:p>
        </w:tc>
        <w:tc>
          <w:tcPr>
            <w:tcW w:w="1418" w:type="dxa"/>
          </w:tcPr>
          <w:p w:rsidR="00B93CA2" w:rsidRPr="00D90393" w:rsidRDefault="00B93CA2" w:rsidP="00253B20">
            <w:pPr>
              <w:pStyle w:val="TAL"/>
              <w:rPr>
                <w:color w:val="000000"/>
              </w:rPr>
            </w:pPr>
            <w:r w:rsidRPr="00D90393">
              <w:rPr>
                <w:rFonts w:cs="Arial"/>
                <w:color w:val="000000"/>
                <w:szCs w:val="18"/>
              </w:rPr>
              <w:t>TS 24.282 [31] clause 15.2.10</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zh-CN"/>
              </w:rPr>
            </w:pPr>
            <w:r w:rsidRPr="00D90393">
              <w:rPr>
                <w:color w:val="000000"/>
                <w:lang w:eastAsia="zh-CN"/>
              </w:rPr>
              <w:t>Application ID</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r w:rsidRPr="00D90393">
              <w:rPr>
                <w:rFonts w:cs="Arial"/>
                <w:color w:val="000000"/>
                <w:szCs w:val="18"/>
              </w:rPr>
              <w:t>TS 24.282 [31] clause 15.2.7</w:t>
            </w: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Heading3"/>
      </w:pPr>
      <w:bookmarkStart w:id="303" w:name="_Toc42507349"/>
      <w:bookmarkStart w:id="304" w:name="_Toc52307880"/>
      <w:bookmarkStart w:id="305" w:name="_Toc52782338"/>
      <w:bookmarkStart w:id="306" w:name="_Toc52782949"/>
      <w:bookmarkStart w:id="307" w:name="_Toc59042818"/>
      <w:r w:rsidRPr="00D90393">
        <w:t>6.1.5</w:t>
      </w:r>
      <w:r w:rsidRPr="00D90393">
        <w:tab/>
        <w:t>On-network / Short Data Service (SDS) / Standalone SDS Using Media Plane / One-to-one Standalone SDS / Client Originated (CO)</w:t>
      </w:r>
      <w:bookmarkEnd w:id="279"/>
      <w:bookmarkEnd w:id="302"/>
      <w:bookmarkEnd w:id="303"/>
      <w:bookmarkEnd w:id="304"/>
      <w:bookmarkEnd w:id="305"/>
      <w:bookmarkEnd w:id="306"/>
      <w:bookmarkEnd w:id="307"/>
    </w:p>
    <w:p w:rsidR="00B93CA2" w:rsidRPr="00D90393" w:rsidRDefault="00B93CA2" w:rsidP="004920CE">
      <w:pPr>
        <w:pStyle w:val="H6"/>
        <w:pPrChange w:id="308" w:author="Kahn, Jason D. (Fed)" w:date="2021-02-08T14:13:00Z">
          <w:pPr>
            <w:pStyle w:val="Heading4"/>
          </w:pPr>
        </w:pPrChange>
      </w:pPr>
      <w:bookmarkStart w:id="309" w:name="_Toc522499803"/>
      <w:bookmarkStart w:id="310" w:name="_Toc52782339"/>
      <w:bookmarkStart w:id="311" w:name="_Toc52782950"/>
      <w:bookmarkStart w:id="312" w:name="_Toc59042819"/>
      <w:r w:rsidRPr="00D90393">
        <w:t>6.1.5.1</w:t>
      </w:r>
      <w:r w:rsidRPr="00D90393">
        <w:tab/>
        <w:t>Test Purpose (TP)</w:t>
      </w:r>
      <w:bookmarkEnd w:id="310"/>
      <w:bookmarkEnd w:id="311"/>
      <w:bookmarkEnd w:id="31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one-to-one standalone SDS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one-to-one standalone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SDS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313" w:author="Kahn, Jason D. (Fed)" w:date="2021-02-08T14:13:00Z">
          <w:pPr>
            <w:pStyle w:val="Heading4"/>
          </w:pPr>
        </w:pPrChange>
      </w:pPr>
      <w:bookmarkStart w:id="314" w:name="_Toc52782340"/>
      <w:bookmarkStart w:id="315" w:name="_Toc52782951"/>
      <w:bookmarkStart w:id="316" w:name="_Toc59042820"/>
      <w:r w:rsidRPr="00D90393">
        <w:t>6.1.5.2</w:t>
      </w:r>
      <w:r w:rsidRPr="00D90393">
        <w:tab/>
        <w:t>Conformance requirements</w:t>
      </w:r>
      <w:bookmarkEnd w:id="314"/>
      <w:bookmarkEnd w:id="315"/>
      <w:bookmarkEnd w:id="316"/>
    </w:p>
    <w:p w:rsidR="00B93CA2" w:rsidRPr="00D90393" w:rsidRDefault="00B93CA2" w:rsidP="00B93CA2">
      <w:r w:rsidRPr="00D90393">
        <w:t xml:space="preserve">References: The conformance requirements covered in the current TC are specified in: TS 24.282, clauses 9.2.3.2.3, 9.2.3.2.1, </w:t>
      </w:r>
      <w:bookmarkStart w:id="317" w:name="_Hlk16164220"/>
      <w:r w:rsidRPr="00D90393">
        <w:t>13.2.2.2.2.1</w:t>
      </w:r>
      <w:bookmarkEnd w:id="317"/>
      <w:r w:rsidRPr="00D90393">
        <w:t>, 12.2.1.2, TS 24.582 clauses 6.1.1.2.1, 6.1.1.2.2, 6.1.1.2.3, 6.1.1.2.4</w:t>
      </w:r>
      <w:r w:rsidR="009A6939" w:rsidRPr="00D90393">
        <w:t>.</w:t>
      </w:r>
      <w:r w:rsidRPr="00D90393">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if a one-to-one standalone SDS message is to be sent:</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"one-to-one-sds"; and</w:t>
      </w:r>
    </w:p>
    <w:p w:rsidR="00B93CA2" w:rsidRPr="00D90393" w:rsidRDefault="00B93CA2" w:rsidP="00B93CA2">
      <w:pPr>
        <w:pStyle w:val="B2"/>
        <w:rPr>
          <w:lang w:eastAsia="ko-KR"/>
        </w:rPr>
      </w:pPr>
      <w:r w:rsidRPr="00D90393">
        <w:rPr>
          <w:lang w:eastAsia="ko-KR"/>
        </w:rPr>
        <w:t>c)</w:t>
      </w:r>
      <w:r w:rsidRPr="00D90393">
        <w:rPr>
          <w:lang w:eastAsia="ko-KR"/>
        </w:rPr>
        <w:tab/>
        <w:t xml:space="preserve">if an end-to-end security context needs to be established </w:t>
      </w:r>
      <w:r w:rsidRPr="00D90393">
        <w:t>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NO"/>
      </w:pPr>
      <w:r w:rsidRPr="00D90393">
        <w:t>…</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9.2.3.2.1;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shall send a SIP ACK request as specified in 3GPP TS 24.229 [5];</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6.1.1.2.</w:t>
      </w:r>
    </w:p>
    <w:p w:rsidR="00B93CA2" w:rsidRPr="00D90393" w:rsidRDefault="00B93CA2" w:rsidP="00B93CA2">
      <w:pPr>
        <w:pStyle w:val="B10"/>
      </w:pPr>
      <w:r w:rsidRPr="00D90393">
        <w:t>…</w:t>
      </w:r>
    </w:p>
    <w:p w:rsidR="00B93CA2" w:rsidRPr="00D90393" w:rsidRDefault="00B93CA2" w:rsidP="00B93CA2">
      <w:r w:rsidRPr="00D90393">
        <w:t>On receipt of an indication from the media plane indicating that the standalone SDS message has been successfully transferred, the MCData client shall:</w:t>
      </w:r>
    </w:p>
    <w:p w:rsidR="00B93CA2" w:rsidRPr="00D90393" w:rsidRDefault="00B93CA2" w:rsidP="00B93CA2">
      <w:pPr>
        <w:pStyle w:val="B10"/>
      </w:pPr>
      <w:r w:rsidRPr="00D90393">
        <w:t>1)</w:t>
      </w:r>
      <w:r w:rsidRPr="00D90393">
        <w:tab/>
        <w:t>shall generate a SIP BYE request according to 3GPP TS 24.229 [5] with:</w:t>
      </w:r>
    </w:p>
    <w:p w:rsidR="00B93CA2" w:rsidRPr="00D90393" w:rsidRDefault="00B93CA2" w:rsidP="00B93CA2">
      <w:pPr>
        <w:pStyle w:val="B2"/>
      </w:pPr>
      <w:r w:rsidRPr="00D90393">
        <w:t>a)</w:t>
      </w:r>
      <w:r w:rsidRPr="00D90393">
        <w:tab/>
        <w:t>Reason code set to "SIP";</w:t>
      </w:r>
    </w:p>
    <w:p w:rsidR="00B93CA2" w:rsidRPr="00D90393" w:rsidRDefault="00B93CA2" w:rsidP="00B93CA2">
      <w:pPr>
        <w:pStyle w:val="B2"/>
      </w:pPr>
      <w:r w:rsidRPr="00D90393">
        <w:t>b)</w:t>
      </w:r>
      <w:r w:rsidRPr="00D90393">
        <w:tab/>
        <w:t>cause set to "200"; and</w:t>
      </w:r>
    </w:p>
    <w:p w:rsidR="00B93CA2" w:rsidRPr="00D90393" w:rsidRDefault="00B93CA2" w:rsidP="00B93CA2">
      <w:pPr>
        <w:pStyle w:val="B2"/>
      </w:pPr>
      <w:r w:rsidRPr="00D90393">
        <w:t>c)</w:t>
      </w:r>
      <w:r w:rsidRPr="00D90393">
        <w:tab/>
        <w:t>text set to "transmission succeeded";</w:t>
      </w:r>
    </w:p>
    <w:p w:rsidR="00B93CA2" w:rsidRPr="00D90393" w:rsidRDefault="00B93CA2" w:rsidP="00B93CA2">
      <w:pPr>
        <w:pStyle w:val="B10"/>
      </w:pPr>
      <w:r w:rsidRPr="00D90393">
        <w:t>2)</w:t>
      </w:r>
      <w:r w:rsidRPr="00D90393">
        <w:tab/>
        <w:t>shall set the Request-URI to the MCData session identity to release; and</w:t>
      </w:r>
    </w:p>
    <w:p w:rsidR="00B93CA2" w:rsidRPr="00D90393" w:rsidRDefault="00B93CA2" w:rsidP="00B93CA2">
      <w:pPr>
        <w:pStyle w:val="B10"/>
      </w:pPr>
      <w:r w:rsidRPr="00D90393">
        <w:t>3)</w:t>
      </w:r>
      <w:r w:rsidRPr="00D90393">
        <w:tab/>
        <w:t>shall send a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interact with the </w:t>
      </w:r>
      <w:r w:rsidRPr="00D90393">
        <w:rPr>
          <w:lang w:eastAsia="ko-KR"/>
        </w:rPr>
        <w:t>media plane and indicate to terminate the session, as specified in 3GPP TS 24.582 [</w:t>
      </w:r>
      <w:r w:rsidRPr="00D90393">
        <w:t>15</w:t>
      </w:r>
      <w:r w:rsidRPr="00D90393">
        <w:rPr>
          <w:lang w:eastAsia="ko-KR"/>
        </w:rPr>
        <w:t>].</w:t>
      </w:r>
    </w:p>
    <w:p w:rsidR="00B93CA2" w:rsidRPr="00D90393" w:rsidRDefault="00B93CA2" w:rsidP="00B93CA2">
      <w:r w:rsidRPr="00D90393">
        <w:t>[TS 24.282, clause 9.2.3.2.1]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IP address and 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 format list field set to '*';</w:t>
      </w:r>
    </w:p>
    <w:p w:rsidR="00B93CA2" w:rsidRPr="00D90393" w:rsidRDefault="00B93CA2" w:rsidP="00B93CA2">
      <w:pPr>
        <w:pStyle w:val="B2"/>
      </w:pPr>
      <w:r w:rsidRPr="00D90393">
        <w:t>d)</w:t>
      </w:r>
      <w:r w:rsidRPr="00D90393">
        <w:tab/>
        <w:t>an "a=sendonly"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rPr>
          <w:lang w:eastAsia="ko-KR"/>
        </w:rPr>
        <w:t>g)</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6.1.1.2.2]</w:t>
      </w:r>
    </w:p>
    <w:p w:rsidR="00B93CA2" w:rsidRPr="00D90393" w:rsidRDefault="00B93CA2" w:rsidP="00B93CA2">
      <w:r w:rsidRPr="00D90393">
        <w:t>In order to generate an SDS signalling payload, the MCData client:</w:t>
      </w:r>
    </w:p>
    <w:p w:rsidR="00B93CA2" w:rsidRPr="00D90393" w:rsidRDefault="00B93CA2" w:rsidP="00B93CA2">
      <w:pPr>
        <w:pStyle w:val="B10"/>
      </w:pPr>
      <w:r w:rsidRPr="00D90393">
        <w:t>1.</w:t>
      </w:r>
      <w:r w:rsidRPr="00D90393">
        <w:tab/>
        <w:t>shall generate an SDS SIGNALLING PAYLOAD message as specified in 3GPP TS 24.282 [8]; and</w:t>
      </w:r>
    </w:p>
    <w:p w:rsidR="00B93CA2" w:rsidRPr="00D90393" w:rsidRDefault="00B93CA2" w:rsidP="00B93CA2">
      <w:pPr>
        <w:pStyle w:val="B10"/>
      </w:pPr>
      <w:r w:rsidRPr="00D90393">
        <w:t>2.</w:t>
      </w:r>
      <w:r w:rsidRPr="00D90393">
        <w:tab/>
        <w:t>shall include the SDS SIGNALLING PAYLOAD message in an application/vnd.3gpp.mcdata-signalling MIME body as specified in 3GPP TS 24.282 [8]; and</w:t>
      </w:r>
    </w:p>
    <w:p w:rsidR="00B93CA2" w:rsidRPr="00D90393" w:rsidRDefault="00B93CA2" w:rsidP="00B93CA2">
      <w:r w:rsidRPr="00D90393">
        <w:t>When generating a an SDS SIGNALLING PAYLOAD message, the MCData client:</w:t>
      </w:r>
    </w:p>
    <w:p w:rsidR="00B93CA2" w:rsidRPr="00D90393" w:rsidRDefault="00B93CA2" w:rsidP="00B93CA2">
      <w:pPr>
        <w:pStyle w:val="B10"/>
      </w:pPr>
      <w:r w:rsidRPr="00D90393">
        <w:t>1.</w:t>
      </w:r>
      <w:r w:rsidRPr="00D90393">
        <w:tab/>
        <w:t>shall generate a SDS SIGNALLING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SIGNALLING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may include and set the Disposition request type IE to:</w:t>
      </w:r>
    </w:p>
    <w:p w:rsidR="00B93CA2" w:rsidRPr="00D90393" w:rsidRDefault="00B93CA2" w:rsidP="00B93CA2">
      <w:pPr>
        <w:pStyle w:val="B3"/>
        <w:rPr>
          <w:lang w:eastAsia="ko-KR"/>
        </w:rPr>
      </w:pPr>
      <w:r w:rsidRPr="00D90393">
        <w:rPr>
          <w:lang w:eastAsia="ko-KR"/>
        </w:rPr>
        <w:t>i.</w:t>
      </w:r>
      <w:r w:rsidRPr="00D90393">
        <w:rPr>
          <w:lang w:eastAsia="ko-KR"/>
        </w:rPr>
        <w:tab/>
        <w:t>"DELIVERY", if only delivery disposition is requested;</w:t>
      </w:r>
    </w:p>
    <w:p w:rsidR="00B93CA2" w:rsidRPr="00D90393" w:rsidRDefault="00B93CA2" w:rsidP="00B93CA2">
      <w:pPr>
        <w:pStyle w:val="B3"/>
        <w:rPr>
          <w:lang w:eastAsia="ko-KR"/>
        </w:rPr>
      </w:pPr>
      <w:r w:rsidRPr="00D90393">
        <w:rPr>
          <w:lang w:eastAsia="ko-KR"/>
        </w:rPr>
        <w:t>ii.</w:t>
      </w:r>
      <w:r w:rsidRPr="00D90393">
        <w:rPr>
          <w:lang w:eastAsia="ko-KR"/>
        </w:rPr>
        <w:tab/>
        <w:t>"READ", if only read disposition is requested; or</w:t>
      </w:r>
    </w:p>
    <w:p w:rsidR="00B93CA2" w:rsidRPr="00D90393" w:rsidRDefault="00B93CA2" w:rsidP="00B93CA2">
      <w:pPr>
        <w:pStyle w:val="B3"/>
        <w:rPr>
          <w:lang w:eastAsia="ko-KR"/>
        </w:rPr>
      </w:pPr>
      <w:r w:rsidRPr="00D90393">
        <w:rPr>
          <w:lang w:eastAsia="ko-KR"/>
        </w:rPr>
        <w:t>iii.</w:t>
      </w:r>
      <w:r w:rsidRPr="00D90393">
        <w:rPr>
          <w:lang w:eastAsia="ko-KR"/>
        </w:rPr>
        <w:tab/>
        <w:t>"DELIVERY AND READ", if both delivery and read dispositions are requested;</w:t>
      </w:r>
    </w:p>
    <w:p w:rsidR="00B93CA2" w:rsidRPr="00D90393" w:rsidRDefault="00B93CA2" w:rsidP="00B93CA2">
      <w:pPr>
        <w:pStyle w:val="B2"/>
      </w:pPr>
      <w:r w:rsidRPr="00D90393">
        <w:t>b.</w:t>
      </w:r>
      <w:r w:rsidRPr="00D90393">
        <w:tab/>
        <w:t>shall set Date and time IE to current UTC time;</w:t>
      </w:r>
    </w:p>
    <w:p w:rsidR="00B93CA2" w:rsidRPr="00D90393" w:rsidRDefault="00B93CA2" w:rsidP="00B93CA2">
      <w:pPr>
        <w:pStyle w:val="B2"/>
      </w:pPr>
      <w:r w:rsidRPr="00D90393">
        <w:t>c.</w:t>
      </w:r>
      <w:r w:rsidRPr="00D90393">
        <w:tab/>
        <w:t xml:space="preserve">shall set Conversation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d.</w:t>
      </w:r>
      <w:r w:rsidRPr="00D90393">
        <w:tab/>
        <w:t xml:space="preserve">shall set Message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e.</w:t>
      </w:r>
      <w:r w:rsidRPr="00D90393">
        <w:tab/>
        <w:t>if indicated that the SDS message is in reply to another SDS message then, shall include the Reply ID IE set to the message identifier of the indicated SDS message; and</w:t>
      </w:r>
    </w:p>
    <w:p w:rsidR="00B93CA2" w:rsidRPr="00D90393" w:rsidRDefault="00B93CA2" w:rsidP="00B93CA2">
      <w:pPr>
        <w:pStyle w:val="B2"/>
      </w:pPr>
      <w:r w:rsidRPr="00D90393">
        <w:t>f.</w:t>
      </w:r>
      <w:r w:rsidRPr="00D90393">
        <w:tab/>
        <w:t>if indicated that the target recipient of the SDS message is an application then, shall set Application Identifier IE to the application identifier.</w:t>
      </w:r>
    </w:p>
    <w:p w:rsidR="00B93CA2" w:rsidRPr="00D90393" w:rsidRDefault="00B93CA2" w:rsidP="00B93CA2">
      <w:r w:rsidRPr="00D90393">
        <w:t>[TS 24.582, clause 6.1.1.2.3]</w:t>
      </w:r>
    </w:p>
    <w:p w:rsidR="00B93CA2" w:rsidRPr="00D90393" w:rsidRDefault="00B93CA2" w:rsidP="00B93CA2">
      <w:r w:rsidRPr="00D90393">
        <w:t>In order to generate SDS data payload, the MCData client:</w:t>
      </w:r>
    </w:p>
    <w:p w:rsidR="00B93CA2" w:rsidRPr="00D90393" w:rsidRDefault="00B93CA2" w:rsidP="00B93CA2">
      <w:pPr>
        <w:pStyle w:val="B10"/>
      </w:pPr>
      <w:r w:rsidRPr="00D90393">
        <w:t>1.</w:t>
      </w:r>
      <w:r w:rsidRPr="00D90393">
        <w:tab/>
        <w:t>shall generate a DATA PAYLOAD message as specified in 3GPP TS 24.282 [8]; and</w:t>
      </w:r>
    </w:p>
    <w:p w:rsidR="00B93CA2" w:rsidRPr="00D90393" w:rsidRDefault="00B93CA2" w:rsidP="00B93CA2">
      <w:pPr>
        <w:pStyle w:val="B10"/>
      </w:pPr>
      <w:r w:rsidRPr="00D90393">
        <w:t>2.</w:t>
      </w:r>
      <w:r w:rsidRPr="00D90393">
        <w:tab/>
        <w:t>shall include the DATA PAYLOAD message in an application/vnd.3gpp.mcdata-payload MIME body as specified in 3GPP TS 24.282 [8].</w:t>
      </w:r>
    </w:p>
    <w:p w:rsidR="00B93CA2" w:rsidRPr="00D90393" w:rsidRDefault="00B93CA2" w:rsidP="00B93CA2">
      <w:r w:rsidRPr="00D90393">
        <w:t>When generating a DATA PAYLOAD message, the MCData client:</w:t>
      </w:r>
    </w:p>
    <w:p w:rsidR="00B93CA2" w:rsidRPr="00D90393" w:rsidRDefault="00B93CA2" w:rsidP="00B93CA2">
      <w:pPr>
        <w:pStyle w:val="B10"/>
      </w:pPr>
      <w:r w:rsidRPr="00D90393">
        <w:t>1.</w:t>
      </w:r>
      <w:r w:rsidRPr="00D90393">
        <w:tab/>
        <w:t>shall generate a SDS DATA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DATA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shall set Number of payloads IE to the total number of payloads being sent; and</w:t>
      </w:r>
    </w:p>
    <w:p w:rsidR="00B93CA2" w:rsidRPr="00D90393" w:rsidRDefault="00B93CA2" w:rsidP="00B93CA2">
      <w:pPr>
        <w:pStyle w:val="B2"/>
      </w:pPr>
      <w:r w:rsidRPr="00D90393">
        <w:t>b.</w:t>
      </w:r>
      <w:r w:rsidRPr="00D90393">
        <w:tab/>
        <w:t xml:space="preserve">for each payload, shall include </w:t>
      </w:r>
      <w:r w:rsidRPr="00D90393">
        <w:rPr>
          <w:lang w:eastAsia="ko-KR"/>
        </w:rPr>
        <w:t>Payload</w:t>
      </w:r>
      <w:r w:rsidRPr="00D90393">
        <w:t xml:space="preserve"> IE. In the Payload IE:</w:t>
      </w:r>
    </w:p>
    <w:p w:rsidR="00B93CA2" w:rsidRPr="00D90393" w:rsidRDefault="00B93CA2" w:rsidP="00B93CA2">
      <w:pPr>
        <w:pStyle w:val="B3"/>
      </w:pPr>
      <w:r w:rsidRPr="00D90393">
        <w:t>i.</w:t>
      </w:r>
      <w:r w:rsidRPr="00D90393">
        <w:tab/>
        <w:t>shall set Payload content type to "TEXT", or "BINARY", or "HYPERLINKS", or "LOCATION" according to the payload type; and</w:t>
      </w:r>
    </w:p>
    <w:p w:rsidR="00B93CA2" w:rsidRPr="00D90393" w:rsidRDefault="00B93CA2" w:rsidP="00B93CA2">
      <w:pPr>
        <w:pStyle w:val="B3"/>
      </w:pPr>
      <w:r w:rsidRPr="00D90393">
        <w:t>ii.</w:t>
      </w:r>
      <w:r w:rsidRPr="00D90393">
        <w:tab/>
        <w:t>shall set Payload data IE to actual payload.</w:t>
      </w:r>
    </w:p>
    <w:p w:rsidR="00B93CA2" w:rsidRPr="00D90393" w:rsidRDefault="00B93CA2" w:rsidP="00B93CA2">
      <w:r w:rsidRPr="00D90393">
        <w:t>[TS 24.582, clause 6.1.1.2.4]</w:t>
      </w:r>
    </w:p>
    <w:p w:rsidR="00B93CA2" w:rsidRPr="00D90393" w:rsidRDefault="00B93CA2" w:rsidP="00B93CA2">
      <w:r w:rsidRPr="00D90393">
        <w:t>The MCData client shall take the procedures in subclause 6.4.1 into consideration when generating MSRP SEND messages.</w:t>
      </w:r>
    </w:p>
    <w:p w:rsidR="00B93CA2" w:rsidRPr="00D90393" w:rsidRDefault="00B93CA2" w:rsidP="00B93CA2">
      <w:r w:rsidRPr="00D90393">
        <w:t>The MCData client shall generate MSRP SEND for SDS message requests according to IETF RFC 4975 [11].</w:t>
      </w:r>
    </w:p>
    <w:p w:rsidR="00B93CA2" w:rsidRPr="00D90393" w:rsidRDefault="00B93CA2" w:rsidP="00B93CA2">
      <w:r w:rsidRPr="00D90393">
        <w:t xml:space="preserve">When generating an MSRP SEND for SDS message request containing an SDS SIGNALLING PAYLOAD message and an SDS DATA PAYLOAD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first content type as Content-Type = "</w:t>
      </w:r>
      <w:r w:rsidRPr="00D90393">
        <w:t>application/vnd.3gpp.mcdata-signalling</w:t>
      </w:r>
      <w:r w:rsidRPr="00D90393">
        <w:rPr>
          <w:rFonts w:eastAsia="Calibri"/>
        </w:rPr>
        <w:t>"</w:t>
      </w:r>
      <w:r w:rsidRPr="00D90393">
        <w:t>;</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first body of the MSRP SEND request to the generated </w:t>
      </w:r>
      <w:r w:rsidRPr="00D90393">
        <w:t>SDS SIGNALLING PAYLOAD</w:t>
      </w:r>
      <w:r w:rsidRPr="00D90393">
        <w:rPr>
          <w:lang w:eastAsia="ko-KR"/>
        </w:rPr>
        <w:t xml:space="preserve"> message</w:t>
      </w:r>
      <w:r w:rsidRPr="00D90393">
        <w:t>;</w:t>
      </w:r>
    </w:p>
    <w:p w:rsidR="00B93CA2" w:rsidRPr="00D90393" w:rsidRDefault="00B93CA2" w:rsidP="00B93CA2">
      <w:pPr>
        <w:pStyle w:val="B10"/>
      </w:pPr>
      <w:r w:rsidRPr="00D90393">
        <w:t>4.</w:t>
      </w:r>
      <w:r w:rsidRPr="00D90393">
        <w:tab/>
        <w:t>shall set the second Content-Type as "application/vnd.3gpp.mcdata-payload"; and</w:t>
      </w:r>
    </w:p>
    <w:p w:rsidR="00B93CA2" w:rsidRPr="00D90393" w:rsidRDefault="00B93CA2" w:rsidP="00B93CA2">
      <w:pPr>
        <w:pStyle w:val="B10"/>
      </w:pPr>
      <w:r w:rsidRPr="00D90393">
        <w:t>5.</w:t>
      </w:r>
      <w:r w:rsidRPr="00D90393">
        <w:tab/>
      </w:r>
      <w:r w:rsidRPr="00D90393">
        <w:rPr>
          <w:rFonts w:ascii="TimesNewRoman" w:eastAsia="Calibri" w:hAnsi="TimesNewRoman" w:cs="TimesNewRoman"/>
        </w:rPr>
        <w:t xml:space="preserve">shall set the second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DATA PAYLOAD message,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"application/vnd.3gpp.mcdata-payload";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SIGNALLING PAYLOAD,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"application/vnd.3gpp.mcdata-signalling";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SIGNALLING PAYLOAD </w:t>
      </w:r>
      <w:r w:rsidRPr="00D90393">
        <w:rPr>
          <w:lang w:eastAsia="ko-KR"/>
        </w:rPr>
        <w:t>message</w:t>
      </w:r>
      <w:r w:rsidRPr="00D90393">
        <w:t>.</w:t>
      </w:r>
    </w:p>
    <w:p w:rsidR="00B93CA2" w:rsidRPr="00D90393" w:rsidRDefault="00B93CA2" w:rsidP="004920CE">
      <w:pPr>
        <w:pStyle w:val="H6"/>
        <w:pPrChange w:id="318" w:author="Kahn, Jason D. (Fed)" w:date="2021-02-08T14:13:00Z">
          <w:pPr>
            <w:pStyle w:val="Heading4"/>
          </w:pPr>
        </w:pPrChange>
      </w:pPr>
      <w:bookmarkStart w:id="319" w:name="_Toc52782341"/>
      <w:bookmarkStart w:id="320" w:name="_Toc52782952"/>
      <w:bookmarkStart w:id="321" w:name="_Toc59042821"/>
      <w:r w:rsidRPr="00D90393">
        <w:t>6.1.5.3</w:t>
      </w:r>
      <w:r w:rsidRPr="00D90393">
        <w:tab/>
        <w:t>Test description</w:t>
      </w:r>
      <w:bookmarkEnd w:id="319"/>
      <w:bookmarkEnd w:id="320"/>
      <w:bookmarkEnd w:id="321"/>
    </w:p>
    <w:p w:rsidR="00B93CA2" w:rsidRPr="00D90393" w:rsidRDefault="00B93CA2" w:rsidP="004920CE">
      <w:pPr>
        <w:pStyle w:val="H6"/>
        <w:pPrChange w:id="322" w:author="Kahn, Jason D. (Fed)" w:date="2021-02-08T14:13:00Z">
          <w:pPr>
            <w:pStyle w:val="Heading5"/>
          </w:pPr>
        </w:pPrChange>
      </w:pPr>
      <w:bookmarkStart w:id="323" w:name="_Toc52782342"/>
      <w:bookmarkStart w:id="324" w:name="_Toc52782953"/>
      <w:bookmarkStart w:id="325" w:name="_Toc59042822"/>
      <w:r w:rsidRPr="00D90393">
        <w:t>6.1.5.3.1</w:t>
      </w:r>
      <w:r w:rsidRPr="00D90393">
        <w:tab/>
        <w:t>Pre-test conditions</w:t>
      </w:r>
      <w:bookmarkEnd w:id="323"/>
      <w:bookmarkEnd w:id="324"/>
      <w:bookmarkEnd w:id="325"/>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326" w:author="Kahn, Jason D. (Fed)" w:date="2021-02-08T14:13:00Z">
          <w:pPr>
            <w:pStyle w:val="Heading5"/>
          </w:pPr>
        </w:pPrChange>
      </w:pPr>
      <w:bookmarkStart w:id="327" w:name="_Toc52782343"/>
      <w:bookmarkStart w:id="328" w:name="_Toc52782954"/>
      <w:bookmarkStart w:id="329" w:name="_Toc59042823"/>
      <w:r w:rsidRPr="00D90393">
        <w:t>6.1.5.3.2</w:t>
      </w:r>
      <w:r w:rsidRPr="00D90393">
        <w:tab/>
        <w:t>Test procedure sequence</w:t>
      </w:r>
      <w:bookmarkEnd w:id="327"/>
      <w:bookmarkEnd w:id="328"/>
      <w:bookmarkEnd w:id="329"/>
    </w:p>
    <w:p w:rsidR="00B93CA2" w:rsidRPr="00D90393" w:rsidRDefault="00B93CA2" w:rsidP="00B93CA2">
      <w:pPr>
        <w:pStyle w:val="TH"/>
      </w:pPr>
      <w:r w:rsidRPr="00D90393">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one-to-one standalone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sends a disposition notification type of "DELIVERED" in response to the standalone one-to-one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4920CE">
      <w:pPr>
        <w:pStyle w:val="H6"/>
        <w:pPrChange w:id="330" w:author="Kahn, Jason D. (Fed)" w:date="2021-02-08T14:13:00Z">
          <w:pPr>
            <w:pStyle w:val="Heading5"/>
          </w:pPr>
        </w:pPrChange>
      </w:pPr>
      <w:bookmarkStart w:id="331" w:name="_Toc52782344"/>
      <w:bookmarkStart w:id="332" w:name="_Toc52782955"/>
      <w:bookmarkStart w:id="333" w:name="_Toc59042824"/>
      <w:r w:rsidRPr="00D90393">
        <w:t>6.1.5.3.3</w:t>
      </w:r>
      <w:r w:rsidRPr="00D90393">
        <w:tab/>
        <w:t>Specific message contents</w:t>
      </w:r>
      <w:bookmarkEnd w:id="331"/>
      <w:bookmarkEnd w:id="332"/>
      <w:bookmarkEnd w:id="333"/>
    </w:p>
    <w:p w:rsidR="00B93CA2" w:rsidRPr="00D90393" w:rsidRDefault="00B93CA2" w:rsidP="00B93CA2">
      <w:pPr>
        <w:pStyle w:val="TH"/>
      </w:pPr>
      <w:bookmarkStart w:id="334" w:name="_Toc25610656"/>
      <w:r w:rsidRPr="00D90393">
        <w:t>Table 6.1.5.3.3-1: SIP INVITE (step 2, Table 6.1.5.3.2-1)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6.1.5.3.3-2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6.1.5.3.3-3</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6.1.5.3.3-4: SIP 200 (OK) (step 3,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335">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6.1.5.3.3-5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6.1.5.3.3-3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336">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pPr>
            <w:r w:rsidRPr="00D90393">
              <w:t>RFC 6135 [x]</w:t>
            </w:r>
          </w:p>
          <w:p w:rsidR="00B93CA2" w:rsidRPr="00D90393" w:rsidRDefault="00B93CA2" w:rsidP="00253B20">
            <w:pPr>
              <w:pStyle w:val="TAL"/>
              <w:rPr>
                <w:rFonts w:cs="Arial"/>
                <w:szCs w:val="18"/>
              </w:rPr>
            </w:pPr>
            <w:r w:rsidRPr="00D90393">
              <w:t>RFC 4145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6.1.5.3.3-6: MSRP SEND (step 7a1,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6.1.5.3.3-7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6.1.5.3.3-7: Data Payload (Table 6.1.5.3.3-6)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6.1.5.3.3-8: MSRP SEND (step 7b1,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6.1.5.3.3-7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6.1.5.3.3-9: MSRP SEND (step 7b3,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6.1.5.3.3-7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6.1.5.3.3-10: SIP BYE (step 8,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6.1.5.3.3-11: SIP 200 (OK) (step 9,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6.1.5.3.3-12: SIP MESSAGE (step 10, Table 6.1.5.3.2-1)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6.1.5.3.3-13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6.1.5.3.3-14</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6.1.5.3.3-13: MCDATA-Info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6.1.5.3.3-15: SIP 200 (OK) (step 11, Table 6.1.5.3.2-1)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337" w:name="_Toc42507350"/>
      <w:bookmarkStart w:id="338" w:name="_Toc52307881"/>
      <w:bookmarkStart w:id="339" w:name="_Toc52782345"/>
      <w:bookmarkStart w:id="340" w:name="_Toc52782956"/>
      <w:bookmarkStart w:id="341" w:name="_Toc59042825"/>
      <w:r w:rsidRPr="00D90393">
        <w:t>6.1.6</w:t>
      </w:r>
      <w:r w:rsidRPr="00D90393">
        <w:tab/>
        <w:t>On-network / Short Data Service (SDS) / Standalone SDS Using Media Plane / One-to-one Standalone SDS / Client Terminated (CT)</w:t>
      </w:r>
      <w:bookmarkEnd w:id="309"/>
      <w:bookmarkEnd w:id="334"/>
      <w:bookmarkEnd w:id="337"/>
      <w:bookmarkEnd w:id="338"/>
      <w:bookmarkEnd w:id="339"/>
      <w:bookmarkEnd w:id="340"/>
      <w:bookmarkEnd w:id="341"/>
    </w:p>
    <w:p w:rsidR="00B93CA2" w:rsidRPr="00D90393" w:rsidRDefault="00B93CA2" w:rsidP="004920CE">
      <w:pPr>
        <w:pStyle w:val="H6"/>
        <w:pPrChange w:id="342" w:author="Kahn, Jason D. (Fed)" w:date="2021-02-08T14:13:00Z">
          <w:pPr>
            <w:pStyle w:val="Heading4"/>
          </w:pPr>
        </w:pPrChange>
      </w:pPr>
      <w:bookmarkStart w:id="343" w:name="_Toc522499804"/>
      <w:bookmarkStart w:id="344" w:name="_Toc52782346"/>
      <w:bookmarkStart w:id="345" w:name="_Toc52782957"/>
      <w:bookmarkStart w:id="346" w:name="_Toc59042826"/>
      <w:r w:rsidRPr="00D90393">
        <w:t>6.1.6.1</w:t>
      </w:r>
      <w:r w:rsidRPr="00D90393">
        <w:tab/>
        <w:t>Test Purpose (TP)</w:t>
      </w:r>
      <w:bookmarkEnd w:id="344"/>
      <w:bookmarkEnd w:id="345"/>
      <w:bookmarkEnd w:id="34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one-to-one SDS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one-to-one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and sends a SIP MESSAGE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MSRP SEND message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347" w:author="Kahn, Jason D. (Fed)" w:date="2021-02-08T14:13:00Z">
          <w:pPr>
            <w:pStyle w:val="Heading4"/>
          </w:pPr>
        </w:pPrChange>
      </w:pPr>
      <w:bookmarkStart w:id="348" w:name="_Toc52782347"/>
      <w:bookmarkStart w:id="349" w:name="_Toc52782958"/>
      <w:bookmarkStart w:id="350" w:name="_Toc59042827"/>
      <w:r w:rsidRPr="00D90393">
        <w:t>6.1.6.2</w:t>
      </w:r>
      <w:r w:rsidRPr="00D90393">
        <w:tab/>
        <w:t>Conformance requirements</w:t>
      </w:r>
      <w:bookmarkEnd w:id="348"/>
      <w:bookmarkEnd w:id="349"/>
      <w:bookmarkEnd w:id="350"/>
    </w:p>
    <w:p w:rsidR="00B93CA2" w:rsidRPr="00D90393" w:rsidRDefault="00B93CA2" w:rsidP="00B93CA2">
      <w:r w:rsidRPr="00D90393">
        <w:t>References: The conformance requirements covered in the current TC are specified in: TS 24.282, clauses 9.2.3.2.4, 9.2.3.2.2, 13.2.2.2.2.2, 9.2.1.3, 12.2.1.1, 6.2.4.1, 6.2.3.1, TS 24.582 clauses 6.1.1.3.1, 6.1.1.3.2</w:t>
      </w:r>
      <w:r w:rsidR="00F418A3" w:rsidRPr="00D90393">
        <w:t xml:space="preserve">. </w:t>
      </w:r>
      <w:r w:rsidRPr="00D90393">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3)</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pStyle w:val="B10"/>
      </w:pPr>
      <w:r w:rsidRPr="00D90393">
        <w:t>4</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10"/>
        <w:rPr>
          <w:lang w:eastAsia="ko-KR"/>
        </w:rPr>
      </w:pPr>
      <w:r w:rsidRPr="00D90393">
        <w:rPr>
          <w:lang w:eastAsia="ko-KR"/>
        </w:rPr>
        <w:t>5)</w:t>
      </w:r>
      <w:r w:rsidRPr="00D90393">
        <w:rPr>
          <w:lang w:eastAsia="ko-KR"/>
        </w:rPr>
        <w:tab/>
        <w:t>shall include the option tag "timer" in a Require header field of the SIP 200 (OK) response;</w:t>
      </w:r>
    </w:p>
    <w:p w:rsidR="00B93CA2" w:rsidRPr="00D90393" w:rsidRDefault="00B93CA2" w:rsidP="00B93CA2">
      <w:pPr>
        <w:pStyle w:val="B10"/>
      </w:pPr>
      <w:r w:rsidRPr="00D90393">
        <w:t>6)</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10"/>
      </w:pPr>
      <w:r w:rsidRPr="00D90393">
        <w:t>7)</w:t>
      </w:r>
      <w:r w:rsidRPr="00D90393">
        <w:tab/>
        <w:t>shall include the g.3gpp.mcdata.sds media feature tag in the Contact header field of the SIP 200 (OK) response;</w:t>
      </w:r>
    </w:p>
    <w:p w:rsidR="00B93CA2" w:rsidRPr="00D90393" w:rsidRDefault="00B93CA2" w:rsidP="00B93CA2">
      <w:pPr>
        <w:pStyle w:val="B10"/>
      </w:pPr>
      <w:r w:rsidRPr="00D90393">
        <w:t>8)</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pStyle w:val="B10"/>
        <w:rPr>
          <w:lang w:eastAsia="ko-KR"/>
        </w:rPr>
      </w:pPr>
      <w:r w:rsidRPr="00D90393">
        <w:t>9)</w:t>
      </w:r>
      <w:r w:rsidRPr="00D90393">
        <w:tab/>
        <w:t>shall include an SDP answer in the SIP 200 (OK) response to the SDP offer in the incoming SIP INVITE request according to 3GPP TS 24.229 [5] with the clarifications given in subclause 9.2.3.2.2</w:t>
      </w:r>
      <w:r w:rsidRPr="00D90393">
        <w:rPr>
          <w:lang w:eastAsia="ko-KR"/>
        </w:rPr>
        <w:t>; and</w:t>
      </w:r>
    </w:p>
    <w:p w:rsidR="00B93CA2" w:rsidRPr="00D90393" w:rsidRDefault="00B93CA2" w:rsidP="00B93CA2">
      <w:pPr>
        <w:pStyle w:val="B10"/>
        <w:rPr>
          <w:lang w:eastAsia="ko-KR"/>
        </w:rPr>
      </w:pPr>
      <w:r w:rsidRPr="00D90393">
        <w:rPr>
          <w:lang w:eastAsia="ko-KR"/>
        </w:rPr>
        <w:t>10)</w:t>
      </w:r>
      <w:r w:rsidRPr="00D90393">
        <w:rPr>
          <w:lang w:eastAsia="ko-KR"/>
        </w:rPr>
        <w:tab/>
        <w:t>shall send the SIP 200 (OK) response towards the MCData server according to rules and procedures of 3GPP TS 24.229 [5].</w:t>
      </w:r>
    </w:p>
    <w:p w:rsidR="00B93CA2" w:rsidRPr="00D90393" w:rsidRDefault="00B93CA2" w:rsidP="00B93CA2">
      <w:pPr>
        <w:pStyle w:val="B10"/>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6.1.1.3.</w:t>
      </w:r>
    </w:p>
    <w:p w:rsidR="00B93CA2" w:rsidRPr="00D90393" w:rsidRDefault="00B93CA2" w:rsidP="00B93CA2">
      <w:r w:rsidRPr="00D90393">
        <w:t>[TS 24.282, clause 9.2.3.2.2]</w:t>
      </w:r>
    </w:p>
    <w:p w:rsidR="00B93CA2" w:rsidRPr="00D90393" w:rsidRDefault="00B93CA2" w:rsidP="00B93CA2">
      <w:r w:rsidRPr="00D90393">
        <w:t xml:space="preserve">When the MCData </w:t>
      </w:r>
      <w:r w:rsidRPr="00D90393">
        <w:rPr>
          <w:lang w:eastAsia="ko-KR"/>
        </w:rPr>
        <w:t>c</w:t>
      </w:r>
      <w:r w:rsidRPr="00D90393">
        <w:t>lient receives an initial SDP offer for an MCData standalone SDS,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pStyle w:val="B10"/>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pStyle w:val="B2"/>
      </w:pPr>
      <w:r w:rsidRPr="00D90393">
        <w:rPr>
          <w:lang w:eastAsia="ko-KR"/>
        </w:rPr>
        <w:t>a)</w:t>
      </w:r>
      <w:r w:rsidRPr="00D90393">
        <w:rPr>
          <w:lang w:eastAsia="ko-KR"/>
        </w:rPr>
        <w:tab/>
      </w:r>
      <w:r w:rsidRPr="00D90393">
        <w:t>the port number;</w:t>
      </w:r>
    </w:p>
    <w:p w:rsidR="00B93CA2" w:rsidRPr="00D90393" w:rsidRDefault="00B93CA2" w:rsidP="00B93CA2">
      <w:pPr>
        <w:pStyle w:val="B2"/>
      </w:pPr>
      <w:r w:rsidRPr="00D90393">
        <w:t>b)</w:t>
      </w:r>
      <w:r w:rsidRPr="00D90393">
        <w:tab/>
        <w:t>a protocol field value of "TCP/MSRP", or "TCP/TLS/MSRP" for TLS according to the received SDP offer;</w:t>
      </w:r>
    </w:p>
    <w:p w:rsidR="00B93CA2" w:rsidRPr="00D90393" w:rsidRDefault="00B93CA2" w:rsidP="00B93CA2">
      <w:pPr>
        <w:pStyle w:val="B2"/>
        <w:rPr>
          <w:lang w:eastAsia="ko-KR"/>
        </w:rPr>
      </w:pPr>
      <w:r w:rsidRPr="00D90393">
        <w:t>c)</w:t>
      </w:r>
      <w:r w:rsidRPr="00D90393">
        <w:tab/>
        <w:t>a format list field set to '*';</w:t>
      </w:r>
    </w:p>
    <w:p w:rsidR="00B93CA2" w:rsidRPr="00D90393" w:rsidRDefault="00B93CA2" w:rsidP="00B93CA2">
      <w:pPr>
        <w:pStyle w:val="B2"/>
      </w:pPr>
      <w:r w:rsidRPr="00D90393">
        <w:t>d)</w:t>
      </w:r>
      <w:r w:rsidRPr="00D90393">
        <w:tab/>
        <w:t>an "a=recvonly"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pStyle w:val="B2"/>
      </w:pPr>
      <w:r w:rsidRPr="00D90393">
        <w:rPr>
          <w:lang w:eastAsia="ko-KR"/>
        </w:rPr>
        <w:t>g)</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pStyle w:val="B10"/>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pStyle w:val="B10"/>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pStyle w:val="NO"/>
      </w:pPr>
      <w:r w:rsidRPr="00D90393">
        <w:t>NOTE:</w:t>
      </w:r>
      <w:r w:rsidRPr="00D90393">
        <w:tab/>
        <w:t>Partially received data can be stored and processed.</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Upon receiving a display indication before timer TDU1 (delivery and read) expires, the MCData client:</w:t>
      </w:r>
    </w:p>
    <w:p w:rsidR="00B93CA2" w:rsidRPr="00D90393" w:rsidRDefault="00B93CA2" w:rsidP="00B93CA2">
      <w:pPr>
        <w:pStyle w:val="B10"/>
      </w:pPr>
      <w:r w:rsidRPr="00D90393">
        <w:t>1)</w:t>
      </w:r>
      <w:r w:rsidRPr="00D90393">
        <w:tab/>
        <w:t>shall stop timer TDU1 (delivery and read); and</w:t>
      </w:r>
    </w:p>
    <w:p w:rsidR="00B93CA2" w:rsidRPr="00D90393" w:rsidRDefault="00B93CA2" w:rsidP="00B93CA2">
      <w:pPr>
        <w:pStyle w:val="B10"/>
      </w:pPr>
      <w:r w:rsidRPr="00D90393">
        <w:t>2)</w:t>
      </w:r>
      <w:r w:rsidRPr="00D90393">
        <w:tab/>
        <w:t>shall send a delivered and read notification as described in subclause </w:t>
      </w:r>
      <w:r w:rsidRPr="00D90393">
        <w:rPr>
          <w:rFonts w:eastAsia="Malgun Gothic"/>
        </w:rPr>
        <w:t>12.2.1.1</w:t>
      </w:r>
      <w:r w:rsidRPr="00D90393">
        <w:t>.</w:t>
      </w:r>
    </w:p>
    <w:p w:rsidR="00B93CA2" w:rsidRPr="00D90393" w:rsidRDefault="00B93CA2" w:rsidP="00B93CA2">
      <w:r w:rsidRPr="00D90393">
        <w:t>Upon expiry of timer TDU1 (delivery and read), the MCData client:</w:t>
      </w:r>
    </w:p>
    <w:p w:rsidR="00B93CA2" w:rsidRPr="00D90393" w:rsidRDefault="00B93CA2" w:rsidP="00B93CA2">
      <w:pPr>
        <w:pStyle w:val="B10"/>
      </w:pPr>
      <w:r w:rsidRPr="00D90393">
        <w:t>1)</w:t>
      </w:r>
      <w:r w:rsidRPr="00D90393">
        <w:tab/>
        <w:t>shall send a delivered notification as described in subclause </w:t>
      </w:r>
      <w:r w:rsidRPr="00D90393">
        <w:rPr>
          <w:rFonts w:eastAsia="Malgun Gothic"/>
        </w:rPr>
        <w:t>12.2.1.1</w:t>
      </w:r>
      <w:r w:rsidRPr="00D90393">
        <w:t>; and</w:t>
      </w:r>
    </w:p>
    <w:p w:rsidR="00B93CA2" w:rsidRPr="00D90393" w:rsidRDefault="00B93CA2" w:rsidP="00B93CA2">
      <w:pPr>
        <w:pStyle w:val="B10"/>
      </w:pPr>
      <w:r w:rsidRPr="00D90393">
        <w:t>2)</w:t>
      </w:r>
      <w:r w:rsidRPr="00D90393">
        <w:tab/>
        <w:t>upon receiving a display indication, send a read notification as described in subclause </w:t>
      </w:r>
      <w:r w:rsidRPr="00D90393">
        <w:rPr>
          <w:rFonts w:eastAsia="Malgun Gothic"/>
        </w:rPr>
        <w:t>12.2.1.1</w:t>
      </w:r>
      <w:r w:rsidRPr="00D90393">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10"/>
      </w:pPr>
      <w:r w:rsidRPr="00D90393">
        <w:rPr>
          <w:lang w:eastAsia="ko-KR"/>
        </w:rPr>
        <w:t>2)</w:t>
      </w:r>
      <w:r w:rsidRPr="00D90393">
        <w:rPr>
          <w:lang w:eastAsia="ko-KR"/>
        </w:rPr>
        <w:tab/>
      </w:r>
      <w:r w:rsidRPr="00D90393">
        <w:t>when sending FD messages, FD disposition notifications or FD media storage function discovery messages: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"urn:urn-7:3gpp-service.ims.icsi.mcdata.fd" (coded as specified in 3GPP TS 24.229 [5]), in a P-Preferred-Service header field according to IETF RFC 6050 [7] in the SIP MESSAGE request;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2)</w:t>
      </w:r>
      <w:r w:rsidRPr="00D90393">
        <w:tab/>
        <w:t>if sending a read notification, shall set the SDS disposition notification type IE as "READ" as specified in subclause 15.2.5;</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 as specified in subclause 15.2.5;</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 as specified in subclause 15.2.5;</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 as specified in subclause 15.2.3.</w:t>
      </w:r>
    </w:p>
    <w:p w:rsidR="00B93CA2" w:rsidRPr="00D90393" w:rsidRDefault="00B93CA2" w:rsidP="00B93CA2">
      <w:r w:rsidRPr="00D90393">
        <w:t>[TS 24.582, clause 6.1.1.3.1]</w:t>
      </w:r>
    </w:p>
    <w:p w:rsidR="00B93CA2" w:rsidRPr="00D90393" w:rsidRDefault="00B93CA2" w:rsidP="00B93CA2">
      <w:r w:rsidRPr="00D90393">
        <w:t>Upon receiving an indication to establish MSRP connection for standalone SDS using media plane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connection is established, the MCData client:</w:t>
      </w:r>
    </w:p>
    <w:p w:rsidR="00B93CA2" w:rsidRPr="00D90393" w:rsidRDefault="00B93CA2" w:rsidP="00B93CA2">
      <w:pPr>
        <w:pStyle w:val="B10"/>
      </w:pPr>
      <w:r w:rsidRPr="00D90393">
        <w:t>1.</w:t>
      </w:r>
      <w:r w:rsidRPr="00D90393">
        <w:tab/>
        <w:t>on receipt of an MSRP request in an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6.1.1.3.2.</w:t>
      </w:r>
    </w:p>
    <w:p w:rsidR="00B93CA2" w:rsidRPr="00D90393" w:rsidRDefault="00B93CA2" w:rsidP="00B93CA2">
      <w:r w:rsidRPr="00D90393">
        <w:t>[TS 24.582, clause 6.1.1.3.2]</w:t>
      </w:r>
    </w:p>
    <w:p w:rsidR="00B93CA2" w:rsidRPr="00D90393" w:rsidRDefault="00B93CA2" w:rsidP="00B93CA2">
      <w:pPr>
        <w:rPr>
          <w:rFonts w:eastAsia="Malgun Gothic"/>
        </w:rPr>
      </w:pPr>
      <w:r w:rsidRPr="00D90393">
        <w:rPr>
          <w:rFonts w:ascii="TimesNewRoman" w:hAnsi="TimesNewRoman" w:cs="TimesNewRoman"/>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B93CA2" w:rsidRPr="00D90393" w:rsidRDefault="00B93CA2" w:rsidP="00B93CA2">
      <w:pPr>
        <w:pStyle w:val="B10"/>
        <w:rPr>
          <w:rFonts w:eastAsia="Malgun Gothic"/>
        </w:rPr>
      </w:pPr>
      <w:r w:rsidRPr="00D90393">
        <w:rPr>
          <w:rFonts w:eastAsia="Malgun Gothic"/>
        </w:rPr>
        <w:t>4.</w:t>
      </w:r>
      <w:r w:rsidRPr="00D90393">
        <w:rPr>
          <w:rFonts w:eastAsia="Malgun Gothic"/>
        </w:rPr>
        <w:tab/>
        <w:t>if the SDS SIGNALLING PAYLOAD message contains an existing Conversation ID and:</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if the SDS SIGNALLING PAYLOAD message does not contain an InReplyTo Message ID, shall use the Message ID in the SDS SIGNALLING PAYLOAD to identify a new message in the existing conversation thread; and</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identifier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identifier value is known, shall deliver the contents of the Payload IE(s) to the identified application; and</w:t>
      </w:r>
    </w:p>
    <w:p w:rsidR="00B93CA2" w:rsidRPr="00D90393" w:rsidRDefault="00B93CA2" w:rsidP="00B93CA2">
      <w:pPr>
        <w:pStyle w:val="B10"/>
        <w:rPr>
          <w:lang w:eastAsia="ko-KR"/>
        </w:rPr>
      </w:pPr>
      <w:r w:rsidRPr="00D90393">
        <w:t>8.</w:t>
      </w:r>
      <w:r w:rsidRPr="00D90393">
        <w:tab/>
        <w:t xml:space="preserve">if SDS Disposition request type IE is present in the SDS SIGNALLING PAYLOAD message received in subclause 6.1.1.3.1 then, shall send a </w:t>
      </w:r>
      <w:r w:rsidRPr="00D90393">
        <w:rPr>
          <w:lang w:eastAsia="ko-KR"/>
        </w:rPr>
        <w:t>disposition notification as described in 3GPP TS 24.282 [8] subclause 9.2.1.3.</w:t>
      </w:r>
    </w:p>
    <w:p w:rsidR="00B93CA2" w:rsidRPr="00D90393" w:rsidRDefault="00B93CA2" w:rsidP="004920CE">
      <w:pPr>
        <w:pStyle w:val="H6"/>
        <w:pPrChange w:id="351" w:author="Kahn, Jason D. (Fed)" w:date="2021-02-08T14:14:00Z">
          <w:pPr>
            <w:pStyle w:val="Heading4"/>
          </w:pPr>
        </w:pPrChange>
      </w:pPr>
      <w:bookmarkStart w:id="352" w:name="_Toc52782348"/>
      <w:bookmarkStart w:id="353" w:name="_Toc52782959"/>
      <w:bookmarkStart w:id="354" w:name="_Toc59042828"/>
      <w:r w:rsidRPr="00D90393">
        <w:t>6.1.6.3</w:t>
      </w:r>
      <w:r w:rsidRPr="00D90393">
        <w:tab/>
        <w:t>Test description</w:t>
      </w:r>
      <w:bookmarkEnd w:id="352"/>
      <w:bookmarkEnd w:id="353"/>
      <w:bookmarkEnd w:id="354"/>
    </w:p>
    <w:p w:rsidR="00B93CA2" w:rsidRPr="00D90393" w:rsidRDefault="00B93CA2" w:rsidP="004920CE">
      <w:pPr>
        <w:pStyle w:val="H6"/>
        <w:pPrChange w:id="355" w:author="Kahn, Jason D. (Fed)" w:date="2021-02-08T14:14:00Z">
          <w:pPr>
            <w:pStyle w:val="Heading5"/>
          </w:pPr>
        </w:pPrChange>
      </w:pPr>
      <w:bookmarkStart w:id="356" w:name="_Toc52782349"/>
      <w:bookmarkStart w:id="357" w:name="_Toc52782960"/>
      <w:bookmarkStart w:id="358" w:name="_Toc59042829"/>
      <w:r w:rsidRPr="00D90393">
        <w:t>6.1.6.3.1</w:t>
      </w:r>
      <w:r w:rsidRPr="00D90393">
        <w:tab/>
        <w:t>Pre-test conditions</w:t>
      </w:r>
      <w:bookmarkEnd w:id="356"/>
      <w:bookmarkEnd w:id="357"/>
      <w:bookmarkEnd w:id="358"/>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359" w:author="Kahn, Jason D. (Fed)" w:date="2021-02-08T14:14:00Z">
          <w:pPr>
            <w:pStyle w:val="Heading5"/>
          </w:pPr>
        </w:pPrChange>
      </w:pPr>
      <w:bookmarkStart w:id="360" w:name="_Toc52782350"/>
      <w:bookmarkStart w:id="361" w:name="_Toc52782961"/>
      <w:bookmarkStart w:id="362" w:name="_Toc59042830"/>
      <w:r w:rsidRPr="00D90393">
        <w:t>6.1.6.3.2</w:t>
      </w:r>
      <w:r w:rsidRPr="00D90393">
        <w:tab/>
        <w:t>Test procedure sequence</w:t>
      </w:r>
      <w:bookmarkEnd w:id="360"/>
      <w:bookmarkEnd w:id="361"/>
      <w:bookmarkEnd w:id="362"/>
    </w:p>
    <w:p w:rsidR="00B93CA2" w:rsidRPr="00D90393" w:rsidRDefault="00B93CA2" w:rsidP="00B93CA2">
      <w:pPr>
        <w:pStyle w:val="TH"/>
      </w:pPr>
      <w:r w:rsidRPr="00D90393">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one-to-one SDS message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4920CE">
      <w:pPr>
        <w:pStyle w:val="H6"/>
        <w:pPrChange w:id="363" w:author="Kahn, Jason D. (Fed)" w:date="2021-02-08T14:14:00Z">
          <w:pPr>
            <w:pStyle w:val="Heading5"/>
          </w:pPr>
        </w:pPrChange>
      </w:pPr>
      <w:bookmarkStart w:id="364" w:name="_Toc52782351"/>
      <w:bookmarkStart w:id="365" w:name="_Toc52782962"/>
      <w:bookmarkStart w:id="366" w:name="_Toc59042831"/>
      <w:r w:rsidRPr="00D90393">
        <w:t>6.1.6.3.3</w:t>
      </w:r>
      <w:r w:rsidRPr="00D90393">
        <w:tab/>
        <w:t>Specific message contents</w:t>
      </w:r>
      <w:bookmarkEnd w:id="364"/>
      <w:bookmarkEnd w:id="365"/>
      <w:bookmarkEnd w:id="366"/>
    </w:p>
    <w:p w:rsidR="00B93CA2" w:rsidRPr="00D90393" w:rsidRDefault="00B93CA2" w:rsidP="00B93CA2">
      <w:pPr>
        <w:pStyle w:val="TH"/>
      </w:pPr>
      <w:bookmarkStart w:id="367" w:name="_Toc25610657"/>
      <w:r w:rsidRPr="00D90393">
        <w:t>Table 6.1.6.3.3-1: SIP INVITE (step 1, Table 6.1.6.3.2-1)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 MCD_1to1, PRIVATE 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6.1.6.3.3-2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6.1.6.3.3-3</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6.1.6.3.3-4: SIP 200 (OK) (step 2,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368">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6.1.6.3.3-5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369">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 xml:space="preserve">Table 6.1.6.3.3-6: MSRP SEND (step 6, Table 6.1.6.3.2-1)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6.1.6.3.3-7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6.1.6.3.3-7: Data Payload (Table 6.1.6.3.3-6)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6.1.6.3.3-8: SIP BYE (step 8,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6.1.6.3.3-9: SIP 200 (OK) (step 9,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6.1.6.3.3-10: SIP MESSAGE (steps 11, Table 6.1.6.3.2-1)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b/>
                <w:sz w:val="18"/>
              </w:rPr>
              <w:t xml:space="preserve">      </w:t>
            </w:r>
            <w:r w:rsidRPr="00D90393">
              <w:rPr>
                <w:rFonts w:ascii="Arial" w:hAnsi="Arial"/>
                <w:bCs/>
                <w:sz w:val="18"/>
              </w:rPr>
              <w:t>MIME-Content-Type</w:t>
            </w:r>
          </w:p>
        </w:tc>
        <w:tc>
          <w:tcPr>
            <w:tcW w:w="2126" w:type="dxa"/>
          </w:tcPr>
          <w:p w:rsidR="00B93CA2" w:rsidRPr="00D90393" w:rsidRDefault="00B93CA2" w:rsidP="00253B20">
            <w:pPr>
              <w:pStyle w:val="TAL"/>
            </w:pPr>
            <w:r w:rsidRPr="00D90393">
              <w:t>"application/vnd.3gpp.mcdata-signalling "</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MIME-part-body</w:t>
            </w:r>
          </w:p>
        </w:tc>
        <w:tc>
          <w:tcPr>
            <w:tcW w:w="2126" w:type="dxa"/>
          </w:tcPr>
          <w:p w:rsidR="00B93CA2" w:rsidRPr="00D90393" w:rsidRDefault="00B93CA2" w:rsidP="00253B20">
            <w:pPr>
              <w:pStyle w:val="TAL"/>
              <w:rPr>
                <w:iCs/>
              </w:rPr>
            </w:pPr>
            <w:r w:rsidRPr="00D90393">
              <w:t>As described in Table 6.1.6.3.3-9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6.1.6.3.3-11: SDS NOTIFICATION (Table 6.1.6.3.3-8)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370" w:name="_Toc42507351"/>
      <w:bookmarkStart w:id="371" w:name="_Toc52307882"/>
      <w:bookmarkStart w:id="372" w:name="_Toc52782352"/>
      <w:bookmarkStart w:id="373" w:name="_Toc52782963"/>
      <w:bookmarkStart w:id="374" w:name="_Toc59042832"/>
      <w:r w:rsidRPr="00D90393">
        <w:t>6.1.7</w:t>
      </w:r>
      <w:r w:rsidRPr="00D90393">
        <w:tab/>
        <w:t>On-network / Short Data Service (SDS) / Standalone SDS Using Media Plane / Group Standalone SDS / Client Originated (CO)</w:t>
      </w:r>
      <w:bookmarkEnd w:id="343"/>
      <w:bookmarkEnd w:id="367"/>
      <w:bookmarkEnd w:id="370"/>
      <w:bookmarkEnd w:id="371"/>
      <w:bookmarkEnd w:id="372"/>
      <w:bookmarkEnd w:id="373"/>
      <w:bookmarkEnd w:id="374"/>
    </w:p>
    <w:p w:rsidR="00B93CA2" w:rsidRPr="00D90393" w:rsidRDefault="00B93CA2" w:rsidP="004920CE">
      <w:pPr>
        <w:pStyle w:val="H6"/>
        <w:pPrChange w:id="375" w:author="Kahn, Jason D. (Fed)" w:date="2021-02-08T14:14:00Z">
          <w:pPr>
            <w:pStyle w:val="Heading4"/>
          </w:pPr>
        </w:pPrChange>
      </w:pPr>
      <w:bookmarkStart w:id="376" w:name="_Toc522499805"/>
      <w:bookmarkStart w:id="377" w:name="_Toc52782353"/>
      <w:bookmarkStart w:id="378" w:name="_Toc52782964"/>
      <w:bookmarkStart w:id="379" w:name="_Toc59042833"/>
      <w:r w:rsidRPr="00D90393">
        <w:t>6.1.7.1</w:t>
      </w:r>
      <w:r w:rsidRPr="00D90393">
        <w:tab/>
        <w:t>Test Purpose (TP)</w:t>
      </w:r>
      <w:bookmarkEnd w:id="377"/>
      <w:bookmarkEnd w:id="378"/>
      <w:bookmarkEnd w:id="379"/>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SDS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group standalone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SDS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380" w:author="Kahn, Jason D. (Fed)" w:date="2021-02-08T14:14:00Z">
          <w:pPr>
            <w:pStyle w:val="Heading4"/>
          </w:pPr>
        </w:pPrChange>
      </w:pPr>
      <w:bookmarkStart w:id="381" w:name="_Toc52782354"/>
      <w:bookmarkStart w:id="382" w:name="_Toc52782965"/>
      <w:bookmarkStart w:id="383" w:name="_Toc59042834"/>
      <w:r w:rsidRPr="00D90393">
        <w:t>6.1.7.2</w:t>
      </w:r>
      <w:r w:rsidRPr="00D90393">
        <w:tab/>
        <w:t>Conformance requirements</w:t>
      </w:r>
      <w:bookmarkEnd w:id="381"/>
      <w:bookmarkEnd w:id="382"/>
      <w:bookmarkEnd w:id="383"/>
    </w:p>
    <w:p w:rsidR="00B93CA2" w:rsidRPr="00D90393" w:rsidRDefault="00B93CA2" w:rsidP="00B93CA2">
      <w:r w:rsidRPr="00D90393">
        <w:t>References: The conformance requirements covered in the current TC are specified in: TS 24.282, clauses 9.2.3.2.3, 9.2.3.2.1, 13.2.2.2.2.1, 12.2.1.2, TS 24.582 clauses 6.1.1.2.1, 6.1.1.2.2, 6.1.1.2.3, 6.1.1.2.4</w:t>
      </w:r>
      <w:r w:rsidR="00B65C55" w:rsidRPr="00D90393">
        <w:t>.</w:t>
      </w:r>
      <w:r w:rsidRPr="00D90393">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if a one-to-one standalone SDS message is to be sent:</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"one-to-one-sds"; and</w:t>
      </w:r>
    </w:p>
    <w:p w:rsidR="00B93CA2" w:rsidRPr="00D90393" w:rsidRDefault="00B93CA2" w:rsidP="00B93CA2">
      <w:pPr>
        <w:pStyle w:val="B2"/>
        <w:rPr>
          <w:lang w:eastAsia="ko-KR"/>
        </w:rPr>
      </w:pPr>
      <w:r w:rsidRPr="00D90393">
        <w:rPr>
          <w:lang w:eastAsia="ko-KR"/>
        </w:rPr>
        <w:t>c)</w:t>
      </w:r>
      <w:r w:rsidRPr="00D90393">
        <w:rPr>
          <w:lang w:eastAsia="ko-KR"/>
        </w:rPr>
        <w:tab/>
        <w:t xml:space="preserve">if an end-to-end security context needs to be established </w:t>
      </w:r>
      <w:r w:rsidRPr="00D90393">
        <w:t>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NO"/>
      </w:pPr>
      <w:r w:rsidRPr="00D90393">
        <w:t>…</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9.2.3.2.1;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shall send a SIP ACK request as specified in 3GPP TS 24.229 [5];</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6.1.1.2.</w:t>
      </w:r>
    </w:p>
    <w:p w:rsidR="00B93CA2" w:rsidRPr="00D90393" w:rsidRDefault="00B93CA2" w:rsidP="00B93CA2">
      <w:pPr>
        <w:pStyle w:val="B10"/>
      </w:pPr>
      <w:r w:rsidRPr="00D90393">
        <w:t>…</w:t>
      </w:r>
    </w:p>
    <w:p w:rsidR="00B93CA2" w:rsidRPr="00D90393" w:rsidRDefault="00B93CA2" w:rsidP="00B93CA2">
      <w:r w:rsidRPr="00D90393">
        <w:t>On receipt of an indication from the media plane indicating that the standalone SDS message has been successfully transferred, the MCData client shall:</w:t>
      </w:r>
    </w:p>
    <w:p w:rsidR="00B93CA2" w:rsidRPr="00D90393" w:rsidRDefault="00B93CA2" w:rsidP="00B93CA2">
      <w:pPr>
        <w:pStyle w:val="B10"/>
      </w:pPr>
      <w:r w:rsidRPr="00D90393">
        <w:t>1)</w:t>
      </w:r>
      <w:r w:rsidRPr="00D90393">
        <w:tab/>
        <w:t>shall generate a SIP BYE request according to 3GPP TS 24.229 [5] with:</w:t>
      </w:r>
    </w:p>
    <w:p w:rsidR="00B93CA2" w:rsidRPr="00D90393" w:rsidRDefault="00B93CA2" w:rsidP="00B93CA2">
      <w:pPr>
        <w:pStyle w:val="B2"/>
      </w:pPr>
      <w:r w:rsidRPr="00D90393">
        <w:t>a)</w:t>
      </w:r>
      <w:r w:rsidRPr="00D90393">
        <w:tab/>
        <w:t>Reason code set to "SIP";</w:t>
      </w:r>
    </w:p>
    <w:p w:rsidR="00B93CA2" w:rsidRPr="00D90393" w:rsidRDefault="00B93CA2" w:rsidP="00B93CA2">
      <w:pPr>
        <w:pStyle w:val="B2"/>
      </w:pPr>
      <w:r w:rsidRPr="00D90393">
        <w:t>b)</w:t>
      </w:r>
      <w:r w:rsidRPr="00D90393">
        <w:tab/>
        <w:t>cause set to "200"; and</w:t>
      </w:r>
    </w:p>
    <w:p w:rsidR="00B93CA2" w:rsidRPr="00D90393" w:rsidRDefault="00B93CA2" w:rsidP="00B93CA2">
      <w:pPr>
        <w:pStyle w:val="B2"/>
      </w:pPr>
      <w:r w:rsidRPr="00D90393">
        <w:t>c)</w:t>
      </w:r>
      <w:r w:rsidRPr="00D90393">
        <w:tab/>
        <w:t>text set to "transmission succeeded";</w:t>
      </w:r>
    </w:p>
    <w:p w:rsidR="00B93CA2" w:rsidRPr="00D90393" w:rsidRDefault="00B93CA2" w:rsidP="00B93CA2">
      <w:pPr>
        <w:pStyle w:val="B10"/>
      </w:pPr>
      <w:r w:rsidRPr="00D90393">
        <w:t>2)</w:t>
      </w:r>
      <w:r w:rsidRPr="00D90393">
        <w:tab/>
        <w:t>shall set the Request-URI to the MCData session identity to release; and</w:t>
      </w:r>
    </w:p>
    <w:p w:rsidR="00B93CA2" w:rsidRPr="00D90393" w:rsidRDefault="00B93CA2" w:rsidP="00B93CA2">
      <w:pPr>
        <w:pStyle w:val="B10"/>
      </w:pPr>
      <w:r w:rsidRPr="00D90393">
        <w:t>3)</w:t>
      </w:r>
      <w:r w:rsidRPr="00D90393">
        <w:tab/>
        <w:t>shall send a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interact with the </w:t>
      </w:r>
      <w:r w:rsidRPr="00D90393">
        <w:rPr>
          <w:lang w:eastAsia="ko-KR"/>
        </w:rPr>
        <w:t>media plane and indicate to terminate the session, as specified in 3GPP TS 24.582 [</w:t>
      </w:r>
      <w:r w:rsidRPr="00D90393">
        <w:t>15</w:t>
      </w:r>
      <w:r w:rsidRPr="00D90393">
        <w:rPr>
          <w:lang w:eastAsia="ko-KR"/>
        </w:rPr>
        <w:t>].</w:t>
      </w:r>
    </w:p>
    <w:p w:rsidR="00B93CA2" w:rsidRPr="00D90393" w:rsidRDefault="00B93CA2" w:rsidP="00B93CA2">
      <w:r w:rsidRPr="00D90393">
        <w:t>[TS 24.282, clause 9.2.3.2.1]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IP address and 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 format list field set to '*';</w:t>
      </w:r>
    </w:p>
    <w:p w:rsidR="00B93CA2" w:rsidRPr="00D90393" w:rsidRDefault="00B93CA2" w:rsidP="00B93CA2">
      <w:pPr>
        <w:pStyle w:val="B2"/>
      </w:pPr>
      <w:r w:rsidRPr="00D90393">
        <w:t>d)</w:t>
      </w:r>
      <w:r w:rsidRPr="00D90393">
        <w:tab/>
        <w:t>an "a=sendonly"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rPr>
          <w:lang w:eastAsia="ko-KR"/>
        </w:rPr>
        <w:t>g)</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6.1.1.2.2]</w:t>
      </w:r>
    </w:p>
    <w:p w:rsidR="00B93CA2" w:rsidRPr="00D90393" w:rsidRDefault="00B93CA2" w:rsidP="00B93CA2">
      <w:r w:rsidRPr="00D90393">
        <w:t>In order to generate an SDS signalling payload, the MCData client:</w:t>
      </w:r>
    </w:p>
    <w:p w:rsidR="00B93CA2" w:rsidRPr="00D90393" w:rsidRDefault="00B93CA2" w:rsidP="00B93CA2">
      <w:pPr>
        <w:pStyle w:val="B10"/>
      </w:pPr>
      <w:r w:rsidRPr="00D90393">
        <w:t>1.</w:t>
      </w:r>
      <w:r w:rsidRPr="00D90393">
        <w:tab/>
        <w:t>shall generate an SDS SIGNALLING PAYLOAD message as specified in 3GPP TS 24.282 [8]; and</w:t>
      </w:r>
    </w:p>
    <w:p w:rsidR="00B93CA2" w:rsidRPr="00D90393" w:rsidRDefault="00B93CA2" w:rsidP="00B93CA2">
      <w:pPr>
        <w:pStyle w:val="B10"/>
      </w:pPr>
      <w:r w:rsidRPr="00D90393">
        <w:t>2.</w:t>
      </w:r>
      <w:r w:rsidRPr="00D90393">
        <w:tab/>
        <w:t>shall include the SDS SIGNALLING PAYLOAD message in an application/vnd.3gpp.mcdata-signalling MIME body as specified in 3GPP TS 24.282 [8]; and</w:t>
      </w:r>
    </w:p>
    <w:p w:rsidR="00B93CA2" w:rsidRPr="00D90393" w:rsidRDefault="00B93CA2" w:rsidP="00B93CA2">
      <w:r w:rsidRPr="00D90393">
        <w:t>When generating a an SDS SIGNALLING PAYLOAD message, the MCData client:</w:t>
      </w:r>
    </w:p>
    <w:p w:rsidR="00B93CA2" w:rsidRPr="00D90393" w:rsidRDefault="00B93CA2" w:rsidP="00B93CA2">
      <w:pPr>
        <w:pStyle w:val="B10"/>
      </w:pPr>
      <w:r w:rsidRPr="00D90393">
        <w:t>1.</w:t>
      </w:r>
      <w:r w:rsidRPr="00D90393">
        <w:tab/>
        <w:t>shall generate a SDS SIGNALLING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SIGNALLING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may include and set the Disposition request type IE to:</w:t>
      </w:r>
    </w:p>
    <w:p w:rsidR="00B93CA2" w:rsidRPr="00D90393" w:rsidRDefault="00B93CA2" w:rsidP="00B93CA2">
      <w:pPr>
        <w:pStyle w:val="B3"/>
        <w:rPr>
          <w:lang w:eastAsia="ko-KR"/>
        </w:rPr>
      </w:pPr>
      <w:r w:rsidRPr="00D90393">
        <w:rPr>
          <w:lang w:eastAsia="ko-KR"/>
        </w:rPr>
        <w:t>i.</w:t>
      </w:r>
      <w:r w:rsidRPr="00D90393">
        <w:rPr>
          <w:lang w:eastAsia="ko-KR"/>
        </w:rPr>
        <w:tab/>
        <w:t>"DELIVERY", if only delivery disposition is requested;</w:t>
      </w:r>
    </w:p>
    <w:p w:rsidR="00B93CA2" w:rsidRPr="00D90393" w:rsidRDefault="00B93CA2" w:rsidP="00B93CA2">
      <w:pPr>
        <w:pStyle w:val="B3"/>
        <w:rPr>
          <w:lang w:eastAsia="ko-KR"/>
        </w:rPr>
      </w:pPr>
      <w:r w:rsidRPr="00D90393">
        <w:rPr>
          <w:lang w:eastAsia="ko-KR"/>
        </w:rPr>
        <w:t>ii.</w:t>
      </w:r>
      <w:r w:rsidRPr="00D90393">
        <w:rPr>
          <w:lang w:eastAsia="ko-KR"/>
        </w:rPr>
        <w:tab/>
        <w:t>"READ", if only read disposition is requested; or</w:t>
      </w:r>
    </w:p>
    <w:p w:rsidR="00B93CA2" w:rsidRPr="00D90393" w:rsidRDefault="00B93CA2" w:rsidP="00B93CA2">
      <w:pPr>
        <w:pStyle w:val="B3"/>
        <w:rPr>
          <w:lang w:eastAsia="ko-KR"/>
        </w:rPr>
      </w:pPr>
      <w:r w:rsidRPr="00D90393">
        <w:rPr>
          <w:lang w:eastAsia="ko-KR"/>
        </w:rPr>
        <w:t>iii.</w:t>
      </w:r>
      <w:r w:rsidRPr="00D90393">
        <w:rPr>
          <w:lang w:eastAsia="ko-KR"/>
        </w:rPr>
        <w:tab/>
        <w:t>"DELIVERY AND READ", if both delivery and read dispositions are requested;</w:t>
      </w:r>
    </w:p>
    <w:p w:rsidR="00B93CA2" w:rsidRPr="00D90393" w:rsidRDefault="00B93CA2" w:rsidP="00B93CA2">
      <w:pPr>
        <w:pStyle w:val="B2"/>
      </w:pPr>
      <w:r w:rsidRPr="00D90393">
        <w:t>b.</w:t>
      </w:r>
      <w:r w:rsidRPr="00D90393">
        <w:tab/>
        <w:t>shall set Date and time IE to current UTC time;</w:t>
      </w:r>
    </w:p>
    <w:p w:rsidR="00B93CA2" w:rsidRPr="00D90393" w:rsidRDefault="00B93CA2" w:rsidP="00B93CA2">
      <w:pPr>
        <w:pStyle w:val="B2"/>
      </w:pPr>
      <w:r w:rsidRPr="00D90393">
        <w:t>c.</w:t>
      </w:r>
      <w:r w:rsidRPr="00D90393">
        <w:tab/>
        <w:t xml:space="preserve">shall set Conversation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d.</w:t>
      </w:r>
      <w:r w:rsidRPr="00D90393">
        <w:tab/>
        <w:t xml:space="preserve">shall set Message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e.</w:t>
      </w:r>
      <w:r w:rsidRPr="00D90393">
        <w:tab/>
        <w:t>if indicated that the SDS message is in reply to another SDS message then, shall include the Reply ID IE set to the message identifier of the indicated SDS message; and</w:t>
      </w:r>
    </w:p>
    <w:p w:rsidR="00B93CA2" w:rsidRPr="00D90393" w:rsidRDefault="00B93CA2" w:rsidP="00B93CA2">
      <w:pPr>
        <w:pStyle w:val="B2"/>
      </w:pPr>
      <w:r w:rsidRPr="00D90393">
        <w:t>f.</w:t>
      </w:r>
      <w:r w:rsidRPr="00D90393">
        <w:tab/>
        <w:t>if indicated that the target recipient of the SDS message is an application then, shall set Application Identifier IE to the application identifier.</w:t>
      </w:r>
    </w:p>
    <w:p w:rsidR="00B93CA2" w:rsidRPr="00D90393" w:rsidRDefault="00B93CA2" w:rsidP="00B93CA2">
      <w:r w:rsidRPr="00D90393">
        <w:t>[TS 24.582, clause 6.1.1.2.3]</w:t>
      </w:r>
    </w:p>
    <w:p w:rsidR="00B93CA2" w:rsidRPr="00D90393" w:rsidRDefault="00B93CA2" w:rsidP="00B93CA2">
      <w:r w:rsidRPr="00D90393">
        <w:t>In order to generate SDS data payload, the MCData client:</w:t>
      </w:r>
    </w:p>
    <w:p w:rsidR="00B93CA2" w:rsidRPr="00D90393" w:rsidRDefault="00B93CA2" w:rsidP="00B93CA2">
      <w:pPr>
        <w:pStyle w:val="B10"/>
      </w:pPr>
      <w:r w:rsidRPr="00D90393">
        <w:t>1.</w:t>
      </w:r>
      <w:r w:rsidRPr="00D90393">
        <w:tab/>
        <w:t>shall generate a DATA PAYLOAD message as specified in 3GPP TS 24.282 [8]; and</w:t>
      </w:r>
    </w:p>
    <w:p w:rsidR="00B93CA2" w:rsidRPr="00D90393" w:rsidRDefault="00B93CA2" w:rsidP="00B93CA2">
      <w:pPr>
        <w:pStyle w:val="B10"/>
      </w:pPr>
      <w:r w:rsidRPr="00D90393">
        <w:t>2.</w:t>
      </w:r>
      <w:r w:rsidRPr="00D90393">
        <w:tab/>
        <w:t>shall include the DATA PAYLOAD message in an application/vnd.3gpp.mcdata-payload MIME body as specified in 3GPP TS 24.282 [8].</w:t>
      </w:r>
    </w:p>
    <w:p w:rsidR="00B93CA2" w:rsidRPr="00D90393" w:rsidRDefault="00B93CA2" w:rsidP="00B93CA2">
      <w:r w:rsidRPr="00D90393">
        <w:t>When generating a DATA PAYLOAD message, the MCData client:</w:t>
      </w:r>
    </w:p>
    <w:p w:rsidR="00B93CA2" w:rsidRPr="00D90393" w:rsidRDefault="00B93CA2" w:rsidP="00B93CA2">
      <w:pPr>
        <w:pStyle w:val="B10"/>
      </w:pPr>
      <w:r w:rsidRPr="00D90393">
        <w:t>1.</w:t>
      </w:r>
      <w:r w:rsidRPr="00D90393">
        <w:tab/>
        <w:t>shall generate a SDS DATA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DATA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shall set Number of payloads IE to the total number of payloads being sent; and</w:t>
      </w:r>
    </w:p>
    <w:p w:rsidR="00B93CA2" w:rsidRPr="00D90393" w:rsidRDefault="00B93CA2" w:rsidP="00B93CA2">
      <w:pPr>
        <w:pStyle w:val="B2"/>
      </w:pPr>
      <w:r w:rsidRPr="00D90393">
        <w:t>b.</w:t>
      </w:r>
      <w:r w:rsidRPr="00D90393">
        <w:tab/>
        <w:t xml:space="preserve">for each payload, shall include </w:t>
      </w:r>
      <w:r w:rsidRPr="00D90393">
        <w:rPr>
          <w:lang w:eastAsia="ko-KR"/>
        </w:rPr>
        <w:t>Payload</w:t>
      </w:r>
      <w:r w:rsidRPr="00D90393">
        <w:t xml:space="preserve"> IE. In the Payload IE:</w:t>
      </w:r>
    </w:p>
    <w:p w:rsidR="00B93CA2" w:rsidRPr="00D90393" w:rsidRDefault="00B93CA2" w:rsidP="00B93CA2">
      <w:pPr>
        <w:pStyle w:val="B3"/>
      </w:pPr>
      <w:r w:rsidRPr="00D90393">
        <w:t>i.</w:t>
      </w:r>
      <w:r w:rsidRPr="00D90393">
        <w:tab/>
        <w:t>shall set Payload content type to "TEXT", or "BINARY", or "HYPERLINKS", or "LOCATION" according to the payload type; and</w:t>
      </w:r>
    </w:p>
    <w:p w:rsidR="00B93CA2" w:rsidRPr="00D90393" w:rsidRDefault="00B93CA2" w:rsidP="00B93CA2">
      <w:pPr>
        <w:pStyle w:val="B3"/>
      </w:pPr>
      <w:r w:rsidRPr="00D90393">
        <w:t>ii.</w:t>
      </w:r>
      <w:r w:rsidRPr="00D90393">
        <w:tab/>
        <w:t>shall set Payload data IE to actual payload.</w:t>
      </w:r>
    </w:p>
    <w:p w:rsidR="00B93CA2" w:rsidRPr="00D90393" w:rsidRDefault="00B93CA2" w:rsidP="00B93CA2">
      <w:r w:rsidRPr="00D90393">
        <w:t>[TS 24.582, clause 6.1.1.2.4]</w:t>
      </w:r>
    </w:p>
    <w:p w:rsidR="00B93CA2" w:rsidRPr="00D90393" w:rsidRDefault="00B93CA2" w:rsidP="00B93CA2">
      <w:r w:rsidRPr="00D90393">
        <w:t>The MCData client shall take the procedures in subclause 6.4.1 into consideration when generating MSRP SEND messages.</w:t>
      </w:r>
    </w:p>
    <w:p w:rsidR="00B93CA2" w:rsidRPr="00D90393" w:rsidRDefault="00B93CA2" w:rsidP="00B93CA2">
      <w:r w:rsidRPr="00D90393">
        <w:t>The MCData client shall generate MSRP SEND for SDS message requests according to IETF RFC 4975 [11].</w:t>
      </w:r>
    </w:p>
    <w:p w:rsidR="00B93CA2" w:rsidRPr="00D90393" w:rsidRDefault="00B93CA2" w:rsidP="00B93CA2">
      <w:r w:rsidRPr="00D90393">
        <w:t xml:space="preserve">When generating an MSRP SEND for SDS message request containing an SDS SIGNALLING PAYLOAD message and an SDS DATA PAYLOAD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first content type as Content-Type = "</w:t>
      </w:r>
      <w:r w:rsidRPr="00D90393">
        <w:t>application/vnd.3gpp.mcdata-signalling</w:t>
      </w:r>
      <w:r w:rsidRPr="00D90393">
        <w:rPr>
          <w:rFonts w:eastAsia="Calibri"/>
        </w:rPr>
        <w:t>"</w:t>
      </w:r>
      <w:r w:rsidRPr="00D90393">
        <w:t>;</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first body of the MSRP SEND request to the generated </w:t>
      </w:r>
      <w:r w:rsidRPr="00D90393">
        <w:t>SDS SIGNALLING PAYLOAD</w:t>
      </w:r>
      <w:r w:rsidRPr="00D90393">
        <w:rPr>
          <w:lang w:eastAsia="ko-KR"/>
        </w:rPr>
        <w:t xml:space="preserve"> message</w:t>
      </w:r>
      <w:r w:rsidRPr="00D90393">
        <w:t>;</w:t>
      </w:r>
    </w:p>
    <w:p w:rsidR="00B93CA2" w:rsidRPr="00D90393" w:rsidRDefault="00B93CA2" w:rsidP="00B93CA2">
      <w:pPr>
        <w:pStyle w:val="B10"/>
      </w:pPr>
      <w:r w:rsidRPr="00D90393">
        <w:t>4.</w:t>
      </w:r>
      <w:r w:rsidRPr="00D90393">
        <w:tab/>
        <w:t>shall set the second Content-Type as "application/vnd.3gpp.mcdata-payload"; and</w:t>
      </w:r>
    </w:p>
    <w:p w:rsidR="00B93CA2" w:rsidRPr="00D90393" w:rsidRDefault="00B93CA2" w:rsidP="00B93CA2">
      <w:pPr>
        <w:pStyle w:val="B10"/>
      </w:pPr>
      <w:r w:rsidRPr="00D90393">
        <w:t>5.</w:t>
      </w:r>
      <w:r w:rsidRPr="00D90393">
        <w:tab/>
      </w:r>
      <w:r w:rsidRPr="00D90393">
        <w:rPr>
          <w:rFonts w:ascii="TimesNewRoman" w:eastAsia="Calibri" w:hAnsi="TimesNewRoman" w:cs="TimesNewRoman"/>
        </w:rPr>
        <w:t xml:space="preserve">shall set the second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DATA PAYLOAD message,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"application/vnd.3gpp.mcdata-payload";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SIGNALLING PAYLOAD,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"application/vnd.3gpp.mcdata-signalling";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SIGNALLING PAYLOAD </w:t>
      </w:r>
      <w:r w:rsidRPr="00D90393">
        <w:rPr>
          <w:lang w:eastAsia="ko-KR"/>
        </w:rPr>
        <w:t>message</w:t>
      </w:r>
      <w:r w:rsidRPr="00D90393">
        <w:t>.</w:t>
      </w:r>
    </w:p>
    <w:p w:rsidR="00B93CA2" w:rsidRPr="00D90393" w:rsidRDefault="00B93CA2" w:rsidP="004920CE">
      <w:pPr>
        <w:pStyle w:val="H6"/>
        <w:pPrChange w:id="384" w:author="Kahn, Jason D. (Fed)" w:date="2021-02-08T14:14:00Z">
          <w:pPr>
            <w:pStyle w:val="Heading4"/>
          </w:pPr>
        </w:pPrChange>
      </w:pPr>
      <w:bookmarkStart w:id="385" w:name="_Toc52782355"/>
      <w:bookmarkStart w:id="386" w:name="_Toc52782966"/>
      <w:bookmarkStart w:id="387" w:name="_Toc59042835"/>
      <w:r w:rsidRPr="00D90393">
        <w:t>6.1.7.3</w:t>
      </w:r>
      <w:r w:rsidRPr="00D90393">
        <w:tab/>
        <w:t>Test description</w:t>
      </w:r>
      <w:bookmarkEnd w:id="385"/>
      <w:bookmarkEnd w:id="386"/>
      <w:bookmarkEnd w:id="387"/>
    </w:p>
    <w:p w:rsidR="00B93CA2" w:rsidRPr="00D90393" w:rsidRDefault="00B93CA2" w:rsidP="004920CE">
      <w:pPr>
        <w:pStyle w:val="H6"/>
        <w:pPrChange w:id="388" w:author="Kahn, Jason D. (Fed)" w:date="2021-02-08T14:14:00Z">
          <w:pPr>
            <w:pStyle w:val="Heading5"/>
          </w:pPr>
        </w:pPrChange>
      </w:pPr>
      <w:bookmarkStart w:id="389" w:name="_Toc52782356"/>
      <w:bookmarkStart w:id="390" w:name="_Toc52782967"/>
      <w:bookmarkStart w:id="391" w:name="_Toc59042836"/>
      <w:r w:rsidRPr="00D90393">
        <w:t>6.1.7.3.1</w:t>
      </w:r>
      <w:r w:rsidRPr="00D90393">
        <w:tab/>
        <w:t>Pre-test conditions</w:t>
      </w:r>
      <w:bookmarkEnd w:id="389"/>
      <w:bookmarkEnd w:id="390"/>
      <w:bookmarkEnd w:id="391"/>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392" w:author="Kahn, Jason D. (Fed)" w:date="2021-02-08T14:15:00Z">
          <w:pPr>
            <w:pStyle w:val="Heading5"/>
          </w:pPr>
        </w:pPrChange>
      </w:pPr>
      <w:bookmarkStart w:id="393" w:name="_Toc52782357"/>
      <w:bookmarkStart w:id="394" w:name="_Toc52782968"/>
      <w:bookmarkStart w:id="395" w:name="_Toc59042837"/>
      <w:r w:rsidRPr="00D90393">
        <w:t>6.1.7.3.2</w:t>
      </w:r>
      <w:r w:rsidRPr="00D90393">
        <w:tab/>
        <w:t>Test procedure sequence</w:t>
      </w:r>
      <w:bookmarkEnd w:id="393"/>
      <w:bookmarkEnd w:id="394"/>
      <w:bookmarkEnd w:id="395"/>
    </w:p>
    <w:p w:rsidR="00B93CA2" w:rsidRPr="00D90393" w:rsidRDefault="00B93CA2" w:rsidP="00B93CA2">
      <w:pPr>
        <w:pStyle w:val="TH"/>
      </w:pPr>
      <w:r w:rsidRPr="00D90393">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standalone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Del="002F3F8E" w:rsidRDefault="00B93CA2" w:rsidP="00253B20">
            <w:pPr>
              <w:pStyle w:val="TAC"/>
            </w:pPr>
            <w:r w:rsidRPr="00D90393">
              <w:t>7b2</w:t>
            </w:r>
          </w:p>
        </w:tc>
        <w:tc>
          <w:tcPr>
            <w:tcW w:w="3969" w:type="dxa"/>
            <w:shd w:val="clear" w:color="auto" w:fill="auto"/>
          </w:tcPr>
          <w:p w:rsidR="00B93CA2" w:rsidRPr="00D90393" w:rsidDel="002F3F8E" w:rsidRDefault="00B93CA2" w:rsidP="00253B20">
            <w:pPr>
              <w:pStyle w:val="TAL"/>
            </w:pPr>
            <w:r w:rsidRPr="00D90393">
              <w:t>SS (MCDATA Server) responds with a MSRP 200 (OK) message.</w:t>
            </w:r>
          </w:p>
        </w:tc>
        <w:tc>
          <w:tcPr>
            <w:tcW w:w="709" w:type="dxa"/>
            <w:shd w:val="clear" w:color="auto" w:fill="auto"/>
          </w:tcPr>
          <w:p w:rsidR="00B93CA2" w:rsidRPr="00D90393" w:rsidDel="002F3F8E" w:rsidRDefault="00B93CA2" w:rsidP="00253B20">
            <w:pPr>
              <w:pStyle w:val="TAC"/>
            </w:pPr>
            <w:r w:rsidRPr="00D90393">
              <w:t>&lt;--</w:t>
            </w:r>
          </w:p>
        </w:tc>
        <w:tc>
          <w:tcPr>
            <w:tcW w:w="2977" w:type="dxa"/>
            <w:shd w:val="clear" w:color="auto" w:fill="auto"/>
          </w:tcPr>
          <w:p w:rsidR="00B93CA2" w:rsidRPr="00D90393" w:rsidDel="002F3F8E" w:rsidRDefault="00B93CA2" w:rsidP="00253B20">
            <w:pPr>
              <w:pStyle w:val="TAL"/>
            </w:pPr>
            <w:r w:rsidRPr="00D90393">
              <w:t>MSRP 200 (OK)</w:t>
            </w:r>
          </w:p>
        </w:tc>
        <w:tc>
          <w:tcPr>
            <w:tcW w:w="567" w:type="dxa"/>
            <w:shd w:val="clear" w:color="auto" w:fill="auto"/>
          </w:tcPr>
          <w:p w:rsidR="00B93CA2" w:rsidRPr="00D90393" w:rsidDel="002F3F8E" w:rsidRDefault="00B93CA2" w:rsidP="00253B20">
            <w:pPr>
              <w:pStyle w:val="TAC"/>
            </w:pPr>
            <w:r w:rsidRPr="00D90393">
              <w:t>-</w:t>
            </w:r>
          </w:p>
        </w:tc>
        <w:tc>
          <w:tcPr>
            <w:tcW w:w="892" w:type="dxa"/>
            <w:shd w:val="clear" w:color="auto" w:fill="auto"/>
          </w:tcPr>
          <w:p w:rsidR="00B93CA2" w:rsidRPr="00D90393" w:rsidDel="002F3F8E" w:rsidRDefault="00B93CA2" w:rsidP="00253B20">
            <w:pPr>
              <w:pStyle w:val="TAC"/>
            </w:pPr>
            <w:r w:rsidRPr="00D90393">
              <w:t>-</w:t>
            </w:r>
          </w:p>
        </w:tc>
      </w:tr>
      <w:tr w:rsidR="00B93CA2" w:rsidRPr="00D90393" w:rsidTr="00253B20">
        <w:tc>
          <w:tcPr>
            <w:tcW w:w="648" w:type="dxa"/>
            <w:shd w:val="clear" w:color="auto" w:fill="auto"/>
          </w:tcPr>
          <w:p w:rsidR="00B93CA2" w:rsidRPr="00D90393" w:rsidDel="002F3F8E" w:rsidRDefault="00B93CA2" w:rsidP="00253B20">
            <w:pPr>
              <w:pStyle w:val="TAC"/>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Del="002F3F8E" w:rsidRDefault="00B93CA2" w:rsidP="00253B20">
            <w:pPr>
              <w:pStyle w:val="TAL"/>
            </w:pPr>
            <w:r w:rsidRPr="00D90393">
              <w:t>NOTE: UE is sending the last chunk of data intended for transmission.</w:t>
            </w:r>
          </w:p>
        </w:tc>
        <w:tc>
          <w:tcPr>
            <w:tcW w:w="709" w:type="dxa"/>
            <w:shd w:val="clear" w:color="auto" w:fill="auto"/>
          </w:tcPr>
          <w:p w:rsidR="00B93CA2" w:rsidRPr="00D90393" w:rsidDel="002F3F8E" w:rsidRDefault="00B93CA2" w:rsidP="00253B20">
            <w:pPr>
              <w:pStyle w:val="TAC"/>
            </w:pPr>
            <w:r w:rsidRPr="00D90393">
              <w:t>--&gt;</w:t>
            </w:r>
          </w:p>
        </w:tc>
        <w:tc>
          <w:tcPr>
            <w:tcW w:w="2977" w:type="dxa"/>
            <w:shd w:val="clear" w:color="auto" w:fill="auto"/>
          </w:tcPr>
          <w:p w:rsidR="00B93CA2" w:rsidRPr="00D90393" w:rsidDel="002F3F8E" w:rsidRDefault="00B93CA2" w:rsidP="00253B20">
            <w:pPr>
              <w:pStyle w:val="TAL"/>
            </w:pPr>
            <w:r w:rsidRPr="00D90393">
              <w:t>MSRP SEND</w:t>
            </w:r>
          </w:p>
        </w:tc>
        <w:tc>
          <w:tcPr>
            <w:tcW w:w="567" w:type="dxa"/>
            <w:shd w:val="clear" w:color="auto" w:fill="auto"/>
          </w:tcPr>
          <w:p w:rsidR="00B93CA2" w:rsidRPr="00D90393" w:rsidDel="002F3F8E" w:rsidRDefault="00B93CA2" w:rsidP="00253B20">
            <w:pPr>
              <w:pStyle w:val="TAC"/>
            </w:pPr>
            <w:r w:rsidRPr="00D90393">
              <w:t>2</w:t>
            </w:r>
          </w:p>
        </w:tc>
        <w:tc>
          <w:tcPr>
            <w:tcW w:w="892" w:type="dxa"/>
            <w:shd w:val="clear" w:color="auto" w:fill="auto"/>
          </w:tcPr>
          <w:p w:rsidR="00B93CA2" w:rsidRPr="00D90393" w:rsidDel="002F3F8E" w:rsidRDefault="00B93CA2" w:rsidP="00253B20">
            <w:pPr>
              <w:pStyle w:val="TAC"/>
            </w:pPr>
            <w:r w:rsidRPr="00D90393">
              <w:t>P</w:t>
            </w:r>
          </w:p>
        </w:tc>
      </w:tr>
      <w:tr w:rsidR="00B93CA2" w:rsidRPr="00D90393" w:rsidTr="00253B20">
        <w:tc>
          <w:tcPr>
            <w:tcW w:w="648" w:type="dxa"/>
            <w:shd w:val="clear" w:color="auto" w:fill="auto"/>
          </w:tcPr>
          <w:p w:rsidR="00B93CA2" w:rsidRPr="00D90393" w:rsidDel="002F3F8E" w:rsidRDefault="00B93CA2" w:rsidP="00253B20">
            <w:pPr>
              <w:pStyle w:val="TAC"/>
            </w:pPr>
            <w:r w:rsidRPr="00D90393">
              <w:t>7b4</w:t>
            </w:r>
          </w:p>
        </w:tc>
        <w:tc>
          <w:tcPr>
            <w:tcW w:w="3969" w:type="dxa"/>
            <w:shd w:val="clear" w:color="auto" w:fill="auto"/>
          </w:tcPr>
          <w:p w:rsidR="00B93CA2" w:rsidRPr="00D90393" w:rsidDel="002F3F8E" w:rsidRDefault="00B93CA2" w:rsidP="00253B20">
            <w:pPr>
              <w:pStyle w:val="TAL"/>
            </w:pPr>
            <w:r w:rsidRPr="00D90393">
              <w:t>SS (MCDATA Server) responds with a MSRP 200 (OK) message.</w:t>
            </w:r>
          </w:p>
        </w:tc>
        <w:tc>
          <w:tcPr>
            <w:tcW w:w="709" w:type="dxa"/>
            <w:shd w:val="clear" w:color="auto" w:fill="auto"/>
          </w:tcPr>
          <w:p w:rsidR="00B93CA2" w:rsidRPr="00D90393" w:rsidDel="002F3F8E" w:rsidRDefault="00B93CA2" w:rsidP="00253B20">
            <w:pPr>
              <w:pStyle w:val="TAC"/>
            </w:pPr>
            <w:r w:rsidRPr="00D90393">
              <w:t>&lt;--</w:t>
            </w:r>
          </w:p>
        </w:tc>
        <w:tc>
          <w:tcPr>
            <w:tcW w:w="2977" w:type="dxa"/>
            <w:shd w:val="clear" w:color="auto" w:fill="auto"/>
          </w:tcPr>
          <w:p w:rsidR="00B93CA2" w:rsidRPr="00D90393" w:rsidDel="002F3F8E" w:rsidRDefault="00B93CA2" w:rsidP="00253B20">
            <w:pPr>
              <w:pStyle w:val="TAL"/>
            </w:pPr>
            <w:r w:rsidRPr="00D90393">
              <w:t>MSRP 200 (OK)</w:t>
            </w:r>
          </w:p>
        </w:tc>
        <w:tc>
          <w:tcPr>
            <w:tcW w:w="567" w:type="dxa"/>
            <w:shd w:val="clear" w:color="auto" w:fill="auto"/>
          </w:tcPr>
          <w:p w:rsidR="00B93CA2" w:rsidRPr="00D90393" w:rsidDel="002F3F8E" w:rsidRDefault="00B93CA2" w:rsidP="00253B20">
            <w:pPr>
              <w:pStyle w:val="TAC"/>
            </w:pPr>
            <w:r w:rsidRPr="00D90393">
              <w:t>-</w:t>
            </w:r>
          </w:p>
        </w:tc>
        <w:tc>
          <w:tcPr>
            <w:tcW w:w="892" w:type="dxa"/>
            <w:shd w:val="clear" w:color="auto" w:fill="auto"/>
          </w:tcPr>
          <w:p w:rsidR="00B93CA2" w:rsidRPr="00D90393" w:rsidDel="002F3F8E"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standalone group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4920CE">
      <w:pPr>
        <w:pStyle w:val="H6"/>
        <w:pPrChange w:id="396" w:author="Kahn, Jason D. (Fed)" w:date="2021-02-08T14:15:00Z">
          <w:pPr>
            <w:pStyle w:val="Heading5"/>
          </w:pPr>
        </w:pPrChange>
      </w:pPr>
      <w:bookmarkStart w:id="397" w:name="_Toc52782358"/>
      <w:bookmarkStart w:id="398" w:name="_Toc52782969"/>
      <w:bookmarkStart w:id="399" w:name="_Toc59042838"/>
      <w:r w:rsidRPr="00D90393">
        <w:t>6.1.7.3.3</w:t>
      </w:r>
      <w:r w:rsidRPr="00D90393">
        <w:tab/>
        <w:t>Specific message contents</w:t>
      </w:r>
      <w:bookmarkEnd w:id="397"/>
      <w:bookmarkEnd w:id="398"/>
      <w:bookmarkEnd w:id="399"/>
    </w:p>
    <w:p w:rsidR="00B93CA2" w:rsidRPr="00D90393" w:rsidRDefault="00B93CA2" w:rsidP="00B93CA2">
      <w:pPr>
        <w:pStyle w:val="TH"/>
      </w:pPr>
      <w:bookmarkStart w:id="400" w:name="_Toc25610658"/>
      <w:r w:rsidRPr="00D90393">
        <w:t>Table 6.1.7.3.3-1: SIP INVITE (step 2, Table 6.1.7.3.2-1)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rPr>
                <w:b/>
                <w:bCs/>
              </w:rPr>
              <w:t>MCData</w:t>
            </w:r>
            <w:r w:rsidRPr="00D90393">
              <w:rPr>
                <w:b/>
              </w:rPr>
              <w:t xml:space="preserve">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6.1.7.3.3-2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r w:rsidRPr="00D90393">
              <w:rPr>
                <w:rFonts w:cs="Arial"/>
                <w:szCs w:val="18"/>
              </w:rPr>
              <w:t xml:space="preserve">, condition </w:t>
            </w:r>
            <w:r w:rsidRPr="00D90393">
              <w:t>MCD_grp</w:t>
            </w:r>
          </w:p>
        </w:tc>
      </w:tr>
    </w:tbl>
    <w:p w:rsidR="00B93CA2" w:rsidRPr="00D90393" w:rsidRDefault="00B93CA2" w:rsidP="00B93CA2"/>
    <w:p w:rsidR="00B93CA2" w:rsidRPr="00D90393" w:rsidRDefault="00B93CA2" w:rsidP="00B93CA2">
      <w:pPr>
        <w:pStyle w:val="TH"/>
      </w:pPr>
      <w:r w:rsidRPr="00D90393">
        <w:t>Table 6.1.7.3.3-3: SIP 200 (OK) (step 3,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01">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
                <w:bCs/>
              </w:rPr>
            </w:pPr>
            <w:r w:rsidRPr="00D90393">
              <w:rPr>
                <w:b/>
                <w:bCs/>
              </w:rPr>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6.1.7.3.3-4</w:t>
            </w:r>
          </w:p>
        </w:tc>
        <w:tc>
          <w:tcPr>
            <w:tcW w:w="2127" w:type="dxa"/>
            <w:tcBorders>
              <w:top w:val="single" w:sz="4" w:space="0" w:color="auto"/>
              <w:bottom w:val="single" w:sz="4" w:space="0" w:color="auto"/>
            </w:tcBorders>
          </w:tcPr>
          <w:p w:rsidR="00B93CA2" w:rsidRPr="00D90393" w:rsidRDefault="00B93CA2" w:rsidP="00253B20">
            <w:pPr>
              <w:pStyle w:val="TAL"/>
              <w:rPr>
                <w:b/>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rPr>
                <w:b/>
                <w:bCs/>
              </w:rPr>
              <w:t>MCData</w:t>
            </w:r>
            <w:r w:rsidRPr="00D90393">
              <w:rPr>
                <w:b/>
              </w:rPr>
              <w:t xml:space="preserve">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6.1.7.3.3-2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02">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6.1.7.3.3-5: MSRP SEND (step 7a1,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6.1.7.3.3-6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6.1.7.3.3-6: Data Payload (Table 6.1.7.3.3-5)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6.1.7.3.3-7: MSRP SEND (step 7b1,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6.1.7.3.3-6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6.1.7.3.3-8: MSRP SEND (step 7b3,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6.1.7.3.3-6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6.1.7.3.3-9: SIP BYE (step 8,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6.1.7.3.3-10: SIP 200 (OK) (step 9,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6.1.7.3.3-11: SIP MESSAGE (step 10, Table 6.1.7.3.2-1)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6.1.7.3.3-12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6.1.7.3.3-13</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mcdata-calling-user-id</w:t>
            </w:r>
          </w:p>
        </w:tc>
        <w:tc>
          <w:tcPr>
            <w:tcW w:w="2126" w:type="dxa"/>
          </w:tcPr>
          <w:p w:rsidR="00B93CA2" w:rsidRPr="00D90393" w:rsidRDefault="00B93CA2" w:rsidP="00253B20">
            <w:pPr>
              <w:pStyle w:val="TAL"/>
              <w:rPr>
                <w:rFonts w:eastAsia="Calibri"/>
              </w:rPr>
            </w:pPr>
            <w:r w:rsidRPr="00D90393">
              <w:t>px_MCDATA_ID_User_B</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mcdata-calling-group-id</w:t>
            </w:r>
          </w:p>
        </w:tc>
        <w:tc>
          <w:tcPr>
            <w:tcW w:w="2126" w:type="dxa"/>
          </w:tcPr>
          <w:p w:rsidR="00B93CA2" w:rsidRPr="00D90393" w:rsidRDefault="00B93CA2" w:rsidP="00253B20">
            <w:pPr>
              <w:pStyle w:val="TAL"/>
              <w:rPr>
                <w:rFonts w:eastAsia="Calibri"/>
              </w:rPr>
            </w:pPr>
            <w:r w:rsidRPr="00D90393">
              <w:rPr>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MSRP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MSRP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6.1.7.3.3-14: SIP 200 (OK) (step 11, Table 6.1.7.3.2-1)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403" w:name="_Toc42507352"/>
      <w:bookmarkStart w:id="404" w:name="_Toc52307883"/>
      <w:bookmarkStart w:id="405" w:name="_Toc52782359"/>
      <w:bookmarkStart w:id="406" w:name="_Toc52782970"/>
      <w:bookmarkStart w:id="407" w:name="_Toc59042839"/>
      <w:r w:rsidRPr="00D90393">
        <w:t>6.1.8</w:t>
      </w:r>
      <w:r w:rsidRPr="00D90393">
        <w:tab/>
        <w:t>On-network / Short Data Service (SDS) / Standalone SDS Using Media Plane / Group Standalone SDS / Client Terminated (CT)</w:t>
      </w:r>
      <w:bookmarkEnd w:id="376"/>
      <w:bookmarkEnd w:id="400"/>
      <w:bookmarkEnd w:id="403"/>
      <w:bookmarkEnd w:id="404"/>
      <w:bookmarkEnd w:id="405"/>
      <w:bookmarkEnd w:id="406"/>
      <w:bookmarkEnd w:id="407"/>
    </w:p>
    <w:p w:rsidR="00B93CA2" w:rsidRPr="00D90393" w:rsidRDefault="00B93CA2" w:rsidP="004920CE">
      <w:pPr>
        <w:pStyle w:val="H6"/>
        <w:pPrChange w:id="408" w:author="Kahn, Jason D. (Fed)" w:date="2021-02-08T14:15:00Z">
          <w:pPr>
            <w:pStyle w:val="Heading4"/>
          </w:pPr>
        </w:pPrChange>
      </w:pPr>
      <w:bookmarkStart w:id="409" w:name="_Toc522499806"/>
      <w:bookmarkStart w:id="410" w:name="_Toc52782360"/>
      <w:bookmarkStart w:id="411" w:name="_Toc52782971"/>
      <w:bookmarkStart w:id="412" w:name="_Toc59042840"/>
      <w:r w:rsidRPr="00D90393">
        <w:t>6.1.8.1</w:t>
      </w:r>
      <w:r w:rsidRPr="00D90393">
        <w:tab/>
        <w:t>Test Purpose (TP)</w:t>
      </w:r>
      <w:bookmarkEnd w:id="410"/>
      <w:bookmarkEnd w:id="411"/>
      <w:bookmarkEnd w:id="41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group SDS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 xml:space="preserve"> (2)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group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and sends a SIP MESSAGE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MSRP SEND message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413" w:author="Kahn, Jason D. (Fed)" w:date="2021-02-08T14:15:00Z">
          <w:pPr>
            <w:pStyle w:val="Heading4"/>
          </w:pPr>
        </w:pPrChange>
      </w:pPr>
      <w:bookmarkStart w:id="414" w:name="_Toc52782361"/>
      <w:bookmarkStart w:id="415" w:name="_Toc52782972"/>
      <w:bookmarkStart w:id="416" w:name="_Toc59042841"/>
      <w:r w:rsidRPr="00D90393">
        <w:t>6.1.8.2</w:t>
      </w:r>
      <w:r w:rsidRPr="00D90393">
        <w:tab/>
        <w:t>Conformance requirements</w:t>
      </w:r>
      <w:bookmarkEnd w:id="414"/>
      <w:bookmarkEnd w:id="415"/>
      <w:bookmarkEnd w:id="416"/>
    </w:p>
    <w:p w:rsidR="00B93CA2" w:rsidRPr="00D90393" w:rsidRDefault="00B93CA2" w:rsidP="00B93CA2">
      <w:r w:rsidRPr="00D90393">
        <w:t>References: The conformance requirements covered in the current TC are specified in: TS 24.282, clauses 9.2.3.2.4, 9.2.3.2.2, 13.2.2.2.2.2, 9.2.1.3, 12.2.1.1, 6.2.4.1, 6.2.3.1, TS 24.582 clauses 6.1.1.3.1, 6.1.1.3.2</w:t>
      </w:r>
      <w:r w:rsidR="00B65C55" w:rsidRPr="00D90393">
        <w:t xml:space="preserve">. </w:t>
      </w:r>
      <w:r w:rsidRPr="00D90393">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3)</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pStyle w:val="B10"/>
      </w:pPr>
      <w:r w:rsidRPr="00D90393">
        <w:t>4</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10"/>
        <w:rPr>
          <w:lang w:eastAsia="ko-KR"/>
        </w:rPr>
      </w:pPr>
      <w:r w:rsidRPr="00D90393">
        <w:rPr>
          <w:lang w:eastAsia="ko-KR"/>
        </w:rPr>
        <w:t>5)</w:t>
      </w:r>
      <w:r w:rsidRPr="00D90393">
        <w:rPr>
          <w:lang w:eastAsia="ko-KR"/>
        </w:rPr>
        <w:tab/>
        <w:t>shall include the option tag "timer" in a Require header field of the SIP 200 (OK) response;</w:t>
      </w:r>
    </w:p>
    <w:p w:rsidR="00B93CA2" w:rsidRPr="00D90393" w:rsidRDefault="00B93CA2" w:rsidP="00B93CA2">
      <w:pPr>
        <w:pStyle w:val="B10"/>
      </w:pPr>
      <w:r w:rsidRPr="00D90393">
        <w:t>6)</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10"/>
      </w:pPr>
      <w:r w:rsidRPr="00D90393">
        <w:t>7)</w:t>
      </w:r>
      <w:r w:rsidRPr="00D90393">
        <w:tab/>
        <w:t>shall include the g.3gpp.mcdata.sds media feature tag in the Contact header field of the SIP 200 (OK) response;</w:t>
      </w:r>
    </w:p>
    <w:p w:rsidR="00B93CA2" w:rsidRPr="00D90393" w:rsidRDefault="00B93CA2" w:rsidP="00B93CA2">
      <w:pPr>
        <w:pStyle w:val="B10"/>
      </w:pPr>
      <w:r w:rsidRPr="00D90393">
        <w:t>8)</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pStyle w:val="B10"/>
        <w:rPr>
          <w:lang w:eastAsia="ko-KR"/>
        </w:rPr>
      </w:pPr>
      <w:r w:rsidRPr="00D90393">
        <w:t>9)</w:t>
      </w:r>
      <w:r w:rsidRPr="00D90393">
        <w:tab/>
        <w:t>shall include an SDP answer in the SIP 200 (OK) response to the SDP offer in the incoming SIP INVITE request according to 3GPP TS 24.229 [5] with the clarifications given in subclause 9.2.3.2.2</w:t>
      </w:r>
      <w:r w:rsidRPr="00D90393">
        <w:rPr>
          <w:lang w:eastAsia="ko-KR"/>
        </w:rPr>
        <w:t>; and</w:t>
      </w:r>
    </w:p>
    <w:p w:rsidR="00B93CA2" w:rsidRPr="00D90393" w:rsidRDefault="00B93CA2" w:rsidP="00B93CA2">
      <w:pPr>
        <w:pStyle w:val="B10"/>
        <w:rPr>
          <w:lang w:eastAsia="ko-KR"/>
        </w:rPr>
      </w:pPr>
      <w:r w:rsidRPr="00D90393">
        <w:rPr>
          <w:lang w:eastAsia="ko-KR"/>
        </w:rPr>
        <w:t>10)</w:t>
      </w:r>
      <w:r w:rsidRPr="00D90393">
        <w:rPr>
          <w:lang w:eastAsia="ko-KR"/>
        </w:rPr>
        <w:tab/>
        <w:t>shall send the SIP 200 (OK) response towards the MCData server according to rules and procedures of 3GPP TS 24.229 [5].</w:t>
      </w:r>
    </w:p>
    <w:p w:rsidR="00B93CA2" w:rsidRPr="00D90393" w:rsidRDefault="00B93CA2" w:rsidP="00B93CA2">
      <w:pPr>
        <w:pStyle w:val="B10"/>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6.1.1.3.</w:t>
      </w:r>
    </w:p>
    <w:p w:rsidR="00B93CA2" w:rsidRPr="00D90393" w:rsidRDefault="00B93CA2" w:rsidP="00B93CA2">
      <w:r w:rsidRPr="00D90393">
        <w:t>[TS 24.282, clause 9.2.3.2.2]</w:t>
      </w:r>
    </w:p>
    <w:p w:rsidR="00B93CA2" w:rsidRPr="00D90393" w:rsidRDefault="00B93CA2" w:rsidP="00B93CA2">
      <w:r w:rsidRPr="00D90393">
        <w:t xml:space="preserve">When the MCData </w:t>
      </w:r>
      <w:r w:rsidRPr="00D90393">
        <w:rPr>
          <w:lang w:eastAsia="ko-KR"/>
        </w:rPr>
        <w:t>c</w:t>
      </w:r>
      <w:r w:rsidRPr="00D90393">
        <w:t>lient receives an initial SDP offer for an MCData standalone SDS,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pStyle w:val="B10"/>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pStyle w:val="B2"/>
      </w:pPr>
      <w:r w:rsidRPr="00D90393">
        <w:rPr>
          <w:lang w:eastAsia="ko-KR"/>
        </w:rPr>
        <w:t>a)</w:t>
      </w:r>
      <w:r w:rsidRPr="00D90393">
        <w:rPr>
          <w:lang w:eastAsia="ko-KR"/>
        </w:rPr>
        <w:tab/>
      </w:r>
      <w:r w:rsidRPr="00D90393">
        <w:t>the port number;</w:t>
      </w:r>
    </w:p>
    <w:p w:rsidR="00B93CA2" w:rsidRPr="00D90393" w:rsidRDefault="00B93CA2" w:rsidP="00B93CA2">
      <w:pPr>
        <w:pStyle w:val="B2"/>
      </w:pPr>
      <w:r w:rsidRPr="00D90393">
        <w:t>b)</w:t>
      </w:r>
      <w:r w:rsidRPr="00D90393">
        <w:tab/>
        <w:t>a protocol field value of "TCP/MSRP", or "TCP/TLS/MSRP" for TLS according to the received SDP offer;</w:t>
      </w:r>
    </w:p>
    <w:p w:rsidR="00B93CA2" w:rsidRPr="00D90393" w:rsidRDefault="00B93CA2" w:rsidP="00B93CA2">
      <w:pPr>
        <w:pStyle w:val="B2"/>
        <w:rPr>
          <w:lang w:eastAsia="ko-KR"/>
        </w:rPr>
      </w:pPr>
      <w:r w:rsidRPr="00D90393">
        <w:t>c)</w:t>
      </w:r>
      <w:r w:rsidRPr="00D90393">
        <w:tab/>
        <w:t>a format list field set to '*';</w:t>
      </w:r>
    </w:p>
    <w:p w:rsidR="00B93CA2" w:rsidRPr="00D90393" w:rsidRDefault="00B93CA2" w:rsidP="00B93CA2">
      <w:pPr>
        <w:pStyle w:val="B2"/>
      </w:pPr>
      <w:r w:rsidRPr="00D90393">
        <w:t>d)</w:t>
      </w:r>
      <w:r w:rsidRPr="00D90393">
        <w:tab/>
        <w:t>an "a=recvonly"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pStyle w:val="B2"/>
      </w:pPr>
      <w:r w:rsidRPr="00D90393">
        <w:rPr>
          <w:lang w:eastAsia="ko-KR"/>
        </w:rPr>
        <w:t>g)</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pStyle w:val="B10"/>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pStyle w:val="B10"/>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pStyle w:val="NO"/>
      </w:pPr>
      <w:r w:rsidRPr="00D90393">
        <w:t>NOTE:</w:t>
      </w:r>
      <w:r w:rsidRPr="00D90393">
        <w:tab/>
        <w:t>Partially received data can be stored and processed.</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Upon receiving a display indication before timer TDU1 (delivery and read) expires, the MCData client:</w:t>
      </w:r>
    </w:p>
    <w:p w:rsidR="00B93CA2" w:rsidRPr="00D90393" w:rsidRDefault="00B93CA2" w:rsidP="00B93CA2">
      <w:pPr>
        <w:pStyle w:val="B10"/>
      </w:pPr>
      <w:r w:rsidRPr="00D90393">
        <w:t>1)</w:t>
      </w:r>
      <w:r w:rsidRPr="00D90393">
        <w:tab/>
        <w:t>shall stop timer TDU1 (delivery and read); and</w:t>
      </w:r>
    </w:p>
    <w:p w:rsidR="00B93CA2" w:rsidRPr="00D90393" w:rsidRDefault="00B93CA2" w:rsidP="00B93CA2">
      <w:pPr>
        <w:pStyle w:val="B10"/>
      </w:pPr>
      <w:r w:rsidRPr="00D90393">
        <w:t>2)</w:t>
      </w:r>
      <w:r w:rsidRPr="00D90393">
        <w:tab/>
        <w:t>shall send a delivered and read notification as described in subclause </w:t>
      </w:r>
      <w:r w:rsidRPr="00D90393">
        <w:rPr>
          <w:rFonts w:eastAsia="Malgun Gothic"/>
        </w:rPr>
        <w:t>12.2.1.1</w:t>
      </w:r>
      <w:r w:rsidRPr="00D90393">
        <w:t>.</w:t>
      </w:r>
    </w:p>
    <w:p w:rsidR="00B93CA2" w:rsidRPr="00D90393" w:rsidRDefault="00B93CA2" w:rsidP="00B93CA2">
      <w:r w:rsidRPr="00D90393">
        <w:t>Upon expiry of timer TDU1 (delivery and read), the MCData client:</w:t>
      </w:r>
    </w:p>
    <w:p w:rsidR="00B93CA2" w:rsidRPr="00D90393" w:rsidRDefault="00B93CA2" w:rsidP="00B93CA2">
      <w:pPr>
        <w:pStyle w:val="B10"/>
      </w:pPr>
      <w:r w:rsidRPr="00D90393">
        <w:t>1)</w:t>
      </w:r>
      <w:r w:rsidRPr="00D90393">
        <w:tab/>
        <w:t>shall send a delivered notification as described in subclause </w:t>
      </w:r>
      <w:r w:rsidRPr="00D90393">
        <w:rPr>
          <w:rFonts w:eastAsia="Malgun Gothic"/>
        </w:rPr>
        <w:t>12.2.1.1</w:t>
      </w:r>
      <w:r w:rsidRPr="00D90393">
        <w:t>; and</w:t>
      </w:r>
    </w:p>
    <w:p w:rsidR="00B93CA2" w:rsidRPr="00D90393" w:rsidRDefault="00B93CA2" w:rsidP="00B93CA2">
      <w:pPr>
        <w:pStyle w:val="B10"/>
      </w:pPr>
      <w:r w:rsidRPr="00D90393">
        <w:t>2)</w:t>
      </w:r>
      <w:r w:rsidRPr="00D90393">
        <w:tab/>
        <w:t>upon receiving a display indication, send a read notification as described in subclause </w:t>
      </w:r>
      <w:r w:rsidRPr="00D90393">
        <w:rPr>
          <w:rFonts w:eastAsia="Malgun Gothic"/>
        </w:rPr>
        <w:t>12.2.1.1</w:t>
      </w:r>
      <w:r w:rsidRPr="00D90393">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10"/>
      </w:pPr>
      <w:r w:rsidRPr="00D90393">
        <w:rPr>
          <w:lang w:eastAsia="ko-KR"/>
        </w:rPr>
        <w:t>2)</w:t>
      </w:r>
      <w:r w:rsidRPr="00D90393">
        <w:rPr>
          <w:lang w:eastAsia="ko-KR"/>
        </w:rPr>
        <w:tab/>
      </w:r>
      <w:r w:rsidRPr="00D90393">
        <w:t>when sending FD messages, FD disposition notifications or FD media storage function discovery messages: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"urn:urn-7:3gpp-service.ims.icsi.mcdata.fd" (coded as specified in 3GPP TS 24.229 [5]), in a P-Preferred-Service header field according to IETF RFC 6050 [7] in the SIP MESSAGE request;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2)</w:t>
      </w:r>
      <w:r w:rsidRPr="00D90393">
        <w:tab/>
        <w:t>if sending a read notification, shall set the SDS disposition notification type IE as "READ" as specified in subclause 15.2.5;</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 as specified in subclause 15.2.5;</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 as specified in subclause 15.2.5;</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 as specified in subclause 15.2.3.</w:t>
      </w:r>
    </w:p>
    <w:p w:rsidR="00B93CA2" w:rsidRPr="00D90393" w:rsidRDefault="00B93CA2" w:rsidP="00B93CA2">
      <w:r w:rsidRPr="00D90393">
        <w:t>[TS 24.582, clause 6.1.1.3.1]</w:t>
      </w:r>
    </w:p>
    <w:p w:rsidR="00B93CA2" w:rsidRPr="00D90393" w:rsidRDefault="00B93CA2" w:rsidP="00B93CA2">
      <w:r w:rsidRPr="00D90393">
        <w:t>Upon receiving an indication to establish MSRP connection for standalone SDS using media plane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connection is established, the MCData client:</w:t>
      </w:r>
    </w:p>
    <w:p w:rsidR="00B93CA2" w:rsidRPr="00D90393" w:rsidRDefault="00B93CA2" w:rsidP="00B93CA2">
      <w:pPr>
        <w:pStyle w:val="B10"/>
      </w:pPr>
      <w:r w:rsidRPr="00D90393">
        <w:t>1.</w:t>
      </w:r>
      <w:r w:rsidRPr="00D90393">
        <w:tab/>
        <w:t>on receipt of an MSRP request in an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6.1.1.3.2.</w:t>
      </w:r>
    </w:p>
    <w:p w:rsidR="00B93CA2" w:rsidRPr="00D90393" w:rsidRDefault="00B93CA2" w:rsidP="00B93CA2">
      <w:r w:rsidRPr="00D90393">
        <w:t>[TS 24.582, clause 6.1.1.3.2]</w:t>
      </w:r>
    </w:p>
    <w:p w:rsidR="00B93CA2" w:rsidRPr="00D90393" w:rsidRDefault="00B93CA2" w:rsidP="00B93CA2">
      <w:pPr>
        <w:rPr>
          <w:rFonts w:eastAsia="Malgun Gothic"/>
        </w:rPr>
      </w:pPr>
      <w:r w:rsidRPr="00D90393">
        <w:rPr>
          <w:rFonts w:ascii="TimesNewRoman" w:hAnsi="TimesNewRoman" w:cs="TimesNewRoman"/>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B93CA2" w:rsidRPr="00D90393" w:rsidRDefault="00B93CA2" w:rsidP="00B93CA2">
      <w:pPr>
        <w:pStyle w:val="B10"/>
        <w:rPr>
          <w:rFonts w:eastAsia="Malgun Gothic"/>
        </w:rPr>
      </w:pPr>
      <w:r w:rsidRPr="00D90393">
        <w:rPr>
          <w:rFonts w:eastAsia="Malgun Gothic"/>
        </w:rPr>
        <w:t>4.</w:t>
      </w:r>
      <w:r w:rsidRPr="00D90393">
        <w:rPr>
          <w:rFonts w:eastAsia="Malgun Gothic"/>
        </w:rPr>
        <w:tab/>
        <w:t>if the SDS SIGNALLING PAYLOAD message contains an existing Conversation ID and:</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if the SDS SIGNALLING PAYLOAD message does not contain an InReplyTo Message ID, shall use the Message ID in the SDS SIGNALLING PAYLOAD to identify a new message in the existing conversation thread; and</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identifier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identifier value is known, shall deliver the contents of the Payload IE(s) to the identified application; and</w:t>
      </w:r>
    </w:p>
    <w:p w:rsidR="00B93CA2" w:rsidRPr="00D90393" w:rsidRDefault="00B93CA2" w:rsidP="00B93CA2">
      <w:pPr>
        <w:pStyle w:val="B10"/>
        <w:rPr>
          <w:lang w:eastAsia="ko-KR"/>
        </w:rPr>
      </w:pPr>
      <w:r w:rsidRPr="00D90393">
        <w:t>8.</w:t>
      </w:r>
      <w:r w:rsidRPr="00D90393">
        <w:tab/>
        <w:t xml:space="preserve">if SDS Disposition request type IE is present in the SDS SIGNALLING PAYLOAD message received in subclause 6.1.1.3.1 then, shall send a </w:t>
      </w:r>
      <w:r w:rsidRPr="00D90393">
        <w:rPr>
          <w:lang w:eastAsia="ko-KR"/>
        </w:rPr>
        <w:t>disposition notification as described in 3GPP TS 24.282 [8] subclause 9.2.1.3.</w:t>
      </w:r>
    </w:p>
    <w:p w:rsidR="00B93CA2" w:rsidRPr="00D90393" w:rsidRDefault="00B93CA2" w:rsidP="004920CE">
      <w:pPr>
        <w:pStyle w:val="H6"/>
        <w:pPrChange w:id="417" w:author="Kahn, Jason D. (Fed)" w:date="2021-02-08T14:15:00Z">
          <w:pPr>
            <w:pStyle w:val="Heading4"/>
          </w:pPr>
        </w:pPrChange>
      </w:pPr>
      <w:bookmarkStart w:id="418" w:name="_Toc52782362"/>
      <w:bookmarkStart w:id="419" w:name="_Toc52782973"/>
      <w:bookmarkStart w:id="420" w:name="_Toc59042842"/>
      <w:r w:rsidRPr="00D90393">
        <w:t>6.1.8.3</w:t>
      </w:r>
      <w:r w:rsidRPr="00D90393">
        <w:tab/>
        <w:t>Test description</w:t>
      </w:r>
      <w:bookmarkEnd w:id="418"/>
      <w:bookmarkEnd w:id="419"/>
      <w:bookmarkEnd w:id="420"/>
    </w:p>
    <w:p w:rsidR="00B93CA2" w:rsidRPr="00D90393" w:rsidRDefault="00B93CA2" w:rsidP="004920CE">
      <w:pPr>
        <w:pStyle w:val="H6"/>
        <w:pPrChange w:id="421" w:author="Kahn, Jason D. (Fed)" w:date="2021-02-08T14:15:00Z">
          <w:pPr>
            <w:pStyle w:val="Heading5"/>
          </w:pPr>
        </w:pPrChange>
      </w:pPr>
      <w:bookmarkStart w:id="422" w:name="_Toc52782363"/>
      <w:bookmarkStart w:id="423" w:name="_Toc52782974"/>
      <w:bookmarkStart w:id="424" w:name="_Toc59042843"/>
      <w:r w:rsidRPr="00D90393">
        <w:t>6.1.8.3.1</w:t>
      </w:r>
      <w:r w:rsidRPr="00D90393">
        <w:tab/>
        <w:t>Pre-test conditions</w:t>
      </w:r>
      <w:bookmarkEnd w:id="422"/>
      <w:bookmarkEnd w:id="423"/>
      <w:bookmarkEnd w:id="42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425" w:author="Kahn, Jason D. (Fed)" w:date="2021-02-08T14:15:00Z">
          <w:pPr>
            <w:pStyle w:val="Heading5"/>
          </w:pPr>
        </w:pPrChange>
      </w:pPr>
      <w:bookmarkStart w:id="426" w:name="_Toc52782364"/>
      <w:bookmarkStart w:id="427" w:name="_Toc52782975"/>
      <w:bookmarkStart w:id="428" w:name="_Toc59042844"/>
      <w:r w:rsidRPr="00D90393">
        <w:t>6.1.8.3.2</w:t>
      </w:r>
      <w:r w:rsidRPr="00D90393">
        <w:tab/>
        <w:t>Test procedure sequence</w:t>
      </w:r>
      <w:bookmarkEnd w:id="426"/>
      <w:bookmarkEnd w:id="427"/>
      <w:bookmarkEnd w:id="428"/>
    </w:p>
    <w:p w:rsidR="00B93CA2" w:rsidRPr="00D90393" w:rsidRDefault="00B93CA2" w:rsidP="00B93CA2">
      <w:pPr>
        <w:pStyle w:val="TH"/>
      </w:pPr>
      <w:r w:rsidRPr="00D90393">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group SDS message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4920CE">
      <w:pPr>
        <w:pStyle w:val="H6"/>
        <w:pPrChange w:id="429" w:author="Kahn, Jason D. (Fed)" w:date="2021-02-08T14:15:00Z">
          <w:pPr>
            <w:pStyle w:val="Heading5"/>
          </w:pPr>
        </w:pPrChange>
      </w:pPr>
      <w:bookmarkStart w:id="430" w:name="_Toc52782365"/>
      <w:bookmarkStart w:id="431" w:name="_Toc52782976"/>
      <w:bookmarkStart w:id="432" w:name="_Toc59042845"/>
      <w:r w:rsidRPr="00D90393">
        <w:t>6.1.8.3.3</w:t>
      </w:r>
      <w:r w:rsidRPr="00D90393">
        <w:tab/>
        <w:t>Specific message contents</w:t>
      </w:r>
      <w:bookmarkEnd w:id="430"/>
      <w:bookmarkEnd w:id="431"/>
      <w:bookmarkEnd w:id="432"/>
    </w:p>
    <w:p w:rsidR="00B93CA2" w:rsidRPr="00D90393" w:rsidRDefault="00B93CA2" w:rsidP="00B93CA2">
      <w:pPr>
        <w:pStyle w:val="TH"/>
      </w:pPr>
      <w:bookmarkStart w:id="433" w:name="_Toc25610659"/>
      <w:r w:rsidRPr="00D90393">
        <w:t>Table 6.1.8.3.3-1: SIP INVITE (step 1, Table 6.1.8.3.2-1)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6.1.8.3.3-2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MCD_grp</w:t>
            </w:r>
          </w:p>
        </w:tc>
      </w:tr>
    </w:tbl>
    <w:p w:rsidR="00B93CA2" w:rsidRPr="00D90393" w:rsidRDefault="00B93CA2" w:rsidP="00B93CA2"/>
    <w:p w:rsidR="00B93CA2" w:rsidRPr="00D90393" w:rsidRDefault="00B93CA2" w:rsidP="00B93CA2">
      <w:pPr>
        <w:pStyle w:val="TH"/>
      </w:pPr>
      <w:r w:rsidRPr="00D90393">
        <w:t>Table 6.1.8.3.3-3: SIP 200 (OK) (step 2, Table 6.1.8.3.2-1)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34">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6.1.8.3.3-4</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35">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rPr>
                <w:rFonts w:cs="Arial"/>
                <w:szCs w:val="18"/>
              </w:rPr>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szCs w:val="18"/>
              </w:rPr>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role</w:t>
            </w:r>
          </w:p>
        </w:tc>
        <w:tc>
          <w:tcPr>
            <w:tcW w:w="2127" w:type="dxa"/>
            <w:vAlign w:val="center"/>
          </w:tcPr>
          <w:p w:rsidR="00B93CA2" w:rsidRPr="00D90393" w:rsidRDefault="00B93CA2" w:rsidP="00253B20">
            <w:pPr>
              <w:pStyle w:val="TAL"/>
              <w:rPr>
                <w:rFonts w:cs="Arial"/>
                <w:szCs w:val="18"/>
              </w:rPr>
            </w:pPr>
            <w:r w:rsidRPr="00D90393">
              <w:rPr>
                <w:rFonts w:cs="Arial"/>
                <w:szCs w:val="18"/>
              </w:rPr>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6.1.8.3.3-5: MSRP SEND (step 6,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6.1.6.3.3-7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6.1.8.3.3-6: Data Payload (Table 6.1.6.3.3-6)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6.1.8.3.3-7: SIP BYE (step 8, Table 6.1.8.3.2-1)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6.1.8.3.3-8: SIP 200 (OK) (step 9, Table 6.1.8.3.2-1)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6.1.8.3.3-9: SIP MESSAGE (step 11, Table 6.1.8.3.2-1)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5.5.2.7.1-1, condition MCDATA, </w:t>
            </w:r>
            <w:r w:rsidRPr="00D90393">
              <w:t>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6.1.8.3.3-10</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MIME-part-body</w:t>
            </w:r>
          </w:p>
        </w:tc>
        <w:tc>
          <w:tcPr>
            <w:tcW w:w="2126" w:type="dxa"/>
          </w:tcPr>
          <w:p w:rsidR="00B93CA2" w:rsidRPr="00D90393" w:rsidRDefault="00B93CA2" w:rsidP="00253B20">
            <w:pPr>
              <w:pStyle w:val="TAL"/>
            </w:pPr>
            <w:r w:rsidRPr="00D90393">
              <w:t>As described in Table 6.1.8.3.3-11</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6.1.8.3.3-10: MCDATA-Info (Table 6.1.8.3.3-7)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ko-KR"/>
              </w:rPr>
            </w:pPr>
            <w:r w:rsidRPr="00D90393">
              <w:t xml:space="preserve">    request-type</w:t>
            </w:r>
          </w:p>
        </w:tc>
        <w:tc>
          <w:tcPr>
            <w:tcW w:w="2126" w:type="dxa"/>
          </w:tcPr>
          <w:p w:rsidR="00B93CA2" w:rsidRPr="00D90393" w:rsidRDefault="00B93CA2" w:rsidP="00253B20">
            <w:pPr>
              <w:pStyle w:val="TAL"/>
              <w:rPr>
                <w:lang w:eastAsia="ko-KR"/>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ko-KR"/>
              </w:rPr>
            </w:pPr>
            <w:r w:rsidRPr="00D90393">
              <w:t xml:space="preserve">    mcdata-request-uri</w:t>
            </w:r>
          </w:p>
        </w:tc>
        <w:tc>
          <w:tcPr>
            <w:tcW w:w="2126" w:type="dxa"/>
          </w:tcPr>
          <w:p w:rsidR="00B93CA2" w:rsidRPr="00D90393" w:rsidRDefault="00B93CA2" w:rsidP="00253B20">
            <w:pPr>
              <w:pStyle w:val="TAL"/>
              <w:rPr>
                <w:lang w:eastAsia="ko-KR"/>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lang w:eastAsia="ko-KR"/>
              </w:rPr>
              <w:t xml:space="preserve">    mcdata-calling-group-id</w:t>
            </w:r>
          </w:p>
        </w:tc>
        <w:tc>
          <w:tcPr>
            <w:tcW w:w="2126" w:type="dxa"/>
          </w:tcPr>
          <w:p w:rsidR="00B93CA2" w:rsidRPr="00D90393" w:rsidRDefault="00B93CA2" w:rsidP="00253B20">
            <w:pPr>
              <w:pStyle w:val="TAL"/>
            </w:pPr>
            <w:r w:rsidRPr="00D90393">
              <w:rPr>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ko-KR"/>
              </w:rPr>
            </w:pPr>
            <w:r w:rsidRPr="00D90393">
              <w:t xml:space="preserve">    mcdata-client-id</w:t>
            </w:r>
          </w:p>
        </w:tc>
        <w:tc>
          <w:tcPr>
            <w:tcW w:w="2126" w:type="dxa"/>
          </w:tcPr>
          <w:p w:rsidR="00B93CA2" w:rsidRPr="00D90393" w:rsidRDefault="00B93CA2" w:rsidP="00253B20">
            <w:pPr>
              <w:pStyle w:val="TAL"/>
              <w:rPr>
                <w:lang w:eastAsia="ko-KR"/>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6.1.8.3.3-11: SDS NOTIFICATION (Table 6.1.8.3.3-7)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436" w:name="_Toc42507353"/>
      <w:bookmarkStart w:id="437" w:name="_Toc52307884"/>
      <w:bookmarkStart w:id="438" w:name="_Toc52782366"/>
      <w:bookmarkStart w:id="439" w:name="_Toc52782977"/>
      <w:bookmarkStart w:id="440" w:name="_Toc59042846"/>
      <w:r w:rsidRPr="00D90393">
        <w:t>6.1.9</w:t>
      </w:r>
      <w:r w:rsidRPr="00D90393">
        <w:tab/>
        <w:t>On-network / Short Data Service (SDS) / SDS Session / One-to-one SDS Session / Client Originated (CO)</w:t>
      </w:r>
      <w:bookmarkEnd w:id="409"/>
      <w:bookmarkEnd w:id="433"/>
      <w:bookmarkEnd w:id="436"/>
      <w:bookmarkEnd w:id="437"/>
      <w:bookmarkEnd w:id="438"/>
      <w:bookmarkEnd w:id="439"/>
      <w:bookmarkEnd w:id="440"/>
    </w:p>
    <w:p w:rsidR="00B93CA2" w:rsidRPr="00D90393" w:rsidRDefault="00B93CA2" w:rsidP="004920CE">
      <w:pPr>
        <w:pStyle w:val="H6"/>
        <w:pPrChange w:id="441" w:author="Kahn, Jason D. (Fed)" w:date="2021-02-08T14:15:00Z">
          <w:pPr>
            <w:pStyle w:val="Heading4"/>
          </w:pPr>
        </w:pPrChange>
      </w:pPr>
      <w:bookmarkStart w:id="442" w:name="_Toc522499807"/>
      <w:bookmarkStart w:id="443" w:name="_Toc52782367"/>
      <w:bookmarkStart w:id="444" w:name="_Toc52782978"/>
      <w:bookmarkStart w:id="445" w:name="_Toc59042847"/>
      <w:r w:rsidRPr="00D90393">
        <w:t>6.1.9.1</w:t>
      </w:r>
      <w:r w:rsidRPr="00D90393">
        <w:tab/>
        <w:t>Test Purpose (TP)</w:t>
      </w:r>
      <w:bookmarkEnd w:id="443"/>
      <w:bookmarkEnd w:id="444"/>
      <w:bookmarkEnd w:id="445"/>
    </w:p>
    <w:p w:rsidR="00B93CA2" w:rsidRPr="00D90393" w:rsidRDefault="00B93CA2" w:rsidP="00B93CA2">
      <w:pPr>
        <w:pStyle w:val="H6"/>
      </w:pPr>
      <w:bookmarkStart w:id="446" w:name="_Hlk16240350"/>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initiate a one-to-one SDS session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 one-to-one SDS session and a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SIP 200 (OK) message with the a=setup attribute set to "passive" in response to a SIP INVITE message}</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responds to the SIP 200 (OK) message with a SIP ACK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one-to-one session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session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one-to-one SDS session and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with a disposition of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MSRP 200 (OK) message </w:t>
      </w:r>
      <w:r w:rsidRPr="00D90393">
        <w:rPr>
          <w:b/>
          <w:noProof w:val="0"/>
        </w:rPr>
        <w:t>and</w:t>
      </w:r>
      <w:r w:rsidRPr="00D90393">
        <w:rPr>
          <w:noProof w:val="0"/>
        </w:rPr>
        <w:t xml:space="preserve"> then </w:t>
      </w:r>
      <w:r w:rsidRPr="00D90393">
        <w:rPr>
          <w:rFonts w:eastAsia="Malgun Gothic"/>
          <w:noProof w:val="0"/>
        </w:rPr>
        <w:t>renders the contents of the Payload IE to the MCDATA User</w:t>
      </w:r>
      <w:r w:rsidRPr="00D90393">
        <w:rPr>
          <w:noProof w:val="0"/>
        </w:rPr>
        <w:t xml:space="preserve"> </w:t>
      </w:r>
      <w:r w:rsidRPr="00D90393">
        <w:rPr>
          <w:b/>
          <w:noProof w:val="0"/>
        </w:rPr>
        <w:t>and</w:t>
      </w:r>
      <w:r w:rsidRPr="00D90393">
        <w:rPr>
          <w:noProof w:val="0"/>
        </w:rPr>
        <w:t xml:space="preserve"> then sends a MSRP SEND message with a disposition notification of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one-to-one SDS session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release the one-to-one SDS session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447" w:author="Kahn, Jason D. (Fed)" w:date="2021-02-08T14:15:00Z">
          <w:pPr>
            <w:pStyle w:val="Heading4"/>
          </w:pPr>
        </w:pPrChange>
      </w:pPr>
      <w:bookmarkStart w:id="448" w:name="_Toc52782368"/>
      <w:bookmarkStart w:id="449" w:name="_Toc52782979"/>
      <w:bookmarkStart w:id="450" w:name="_Toc59042848"/>
      <w:bookmarkEnd w:id="446"/>
      <w:r w:rsidRPr="00D90393">
        <w:t>6.1.9.2</w:t>
      </w:r>
      <w:r w:rsidRPr="00D90393">
        <w:tab/>
        <w:t>Conformance requirements</w:t>
      </w:r>
      <w:bookmarkEnd w:id="448"/>
      <w:bookmarkEnd w:id="449"/>
      <w:bookmarkEnd w:id="450"/>
    </w:p>
    <w:p w:rsidR="00B93CA2" w:rsidRPr="00D90393" w:rsidRDefault="00B93CA2" w:rsidP="00B93CA2">
      <w:r w:rsidRPr="00D90393">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if a one-to-one SDS session is requested:</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"one-to-one-sds-session"; and</w:t>
      </w:r>
    </w:p>
    <w:p w:rsidR="00B93CA2" w:rsidRPr="00D90393" w:rsidRDefault="00B93CA2" w:rsidP="00B93CA2">
      <w:pPr>
        <w:pStyle w:val="B2"/>
        <w:rPr>
          <w:lang w:eastAsia="ko-KR"/>
        </w:rPr>
      </w:pPr>
      <w:r w:rsidRPr="00D90393">
        <w:rPr>
          <w:lang w:eastAsia="ko-KR"/>
        </w:rPr>
        <w:t>c)</w:t>
      </w:r>
      <w:r w:rsidRPr="00D90393">
        <w:rPr>
          <w:lang w:eastAsia="ko-KR"/>
        </w:rPr>
        <w:tab/>
        <w:t>if an end-to-end security context needs to be established</w:t>
      </w:r>
      <w:r w:rsidRPr="00D90393">
        <w:t xml:space="preserve"> 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NO"/>
      </w:pPr>
      <w:r w:rsidRPr="00D90393">
        <w:t>…</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9.2.4.2.1;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6.1.2.2.</w:t>
      </w:r>
    </w:p>
    <w:p w:rsidR="00B93CA2" w:rsidRPr="00D90393" w:rsidRDefault="00B93CA2" w:rsidP="00B93CA2">
      <w:r w:rsidRPr="00D90393">
        <w:t>[TS 24.282, clause 9.2.4.2.1]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an "a=sendrecv" attribute;</w:t>
      </w:r>
    </w:p>
    <w:p w:rsidR="00B93CA2" w:rsidRPr="00D90393" w:rsidRDefault="00B93CA2" w:rsidP="00B93CA2">
      <w:pPr>
        <w:pStyle w:val="B2"/>
      </w:pPr>
      <w:r w:rsidRPr="00D90393">
        <w:t>d)</w:t>
      </w:r>
      <w:r w:rsidRPr="00D90393">
        <w:tab/>
        <w:t>an "a=path" attribute containing its own MSRP URI;</w:t>
      </w:r>
    </w:p>
    <w:p w:rsidR="00B93CA2" w:rsidRPr="00D90393" w:rsidRDefault="00B93CA2" w:rsidP="00B93CA2">
      <w:pPr>
        <w:pStyle w:val="B2"/>
        <w:rPr>
          <w:lang w:eastAsia="ko-KR"/>
        </w:rPr>
      </w:pPr>
      <w:r w:rsidRPr="00D90393">
        <w:t>e)</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t>f)</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24.582, clause 6.1.2.2.1]</w:t>
      </w:r>
    </w:p>
    <w:p w:rsidR="00B93CA2" w:rsidRPr="00D90393" w:rsidRDefault="00B93CA2" w:rsidP="00B93CA2">
      <w:r w:rsidRPr="00D90393">
        <w:t>Upon receiving an indication to establish MSRP connection for SDS session as the originating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eastAsia="Calibri"/>
        </w:rPr>
      </w:pPr>
      <w:r w:rsidRPr="00D90393">
        <w:rPr>
          <w:rFonts w:eastAsia="Calibri"/>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an one-to-one SDS message only if </w:t>
      </w:r>
    </w:p>
    <w:p w:rsidR="00B93CA2" w:rsidRPr="00D90393" w:rsidRDefault="00B93CA2" w:rsidP="00B93CA2">
      <w:pPr>
        <w:pStyle w:val="B10"/>
      </w:pPr>
      <w:r w:rsidRPr="00D90393">
        <w:t>1.</w:t>
      </w:r>
      <w:r w:rsidRPr="00D90393">
        <w:tab/>
        <w:t>the &lt;allow-transmit-data&gt; element of an &lt;actions&gt; element is present with a value "true" (see the MCData user profile document in 3GPP TS 24.484 [7]);</w:t>
      </w:r>
    </w:p>
    <w:p w:rsidR="00B93CA2" w:rsidRPr="00D90393" w:rsidRDefault="00B93CA2" w:rsidP="00B93CA2">
      <w:pPr>
        <w:pStyle w:val="B10"/>
      </w:pPr>
      <w:r w:rsidRPr="00D90393">
        <w:t>2.</w:t>
      </w:r>
      <w:r w:rsidRPr="00D90393">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pStyle w:val="B10"/>
      </w:pPr>
      <w:r w:rsidRPr="00D90393">
        <w:t>3.</w:t>
      </w:r>
      <w:r w:rsidRPr="00D90393">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 group SDS message only if </w:t>
      </w:r>
    </w:p>
    <w:p w:rsidR="00B93CA2" w:rsidRPr="00D90393" w:rsidRDefault="00B93CA2" w:rsidP="00B93CA2">
      <w:pPr>
        <w:pStyle w:val="B10"/>
      </w:pPr>
      <w:r w:rsidRPr="00D90393">
        <w:t>1.</w:t>
      </w:r>
      <w:r w:rsidRPr="00D90393">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pStyle w:val="B10"/>
      </w:pPr>
      <w:r w:rsidRPr="00D90393">
        <w:t>2.</w:t>
      </w:r>
      <w:r w:rsidRPr="00D90393">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pStyle w:val="B10"/>
      </w:pPr>
      <w:r w:rsidRPr="00D90393">
        <w:t>3.</w:t>
      </w:r>
      <w:r w:rsidRPr="00D90393">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pStyle w:val="B10"/>
        <w:ind w:left="0" w:firstLine="0"/>
        <w:rPr>
          <w:rFonts w:eastAsia="Calibri"/>
        </w:rPr>
      </w:pPr>
      <w:r w:rsidRPr="00D90393">
        <w:rPr>
          <w:rFonts w:eastAsia="Calibri"/>
        </w:rPr>
        <w:t>If the above mentioned conditions satisfy,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pStyle w:val="B10"/>
        <w:ind w:left="0" w:firstLine="0"/>
        <w:rPr>
          <w:rFonts w:eastAsia="Calibri"/>
        </w:rPr>
      </w:pPr>
      <w:r w:rsidRPr="00D90393">
        <w:rPr>
          <w:rFonts w:eastAsia="Calibri"/>
        </w:rPr>
        <w:t>To send an SDS disposition notification,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NOTIFICATION as specified in subclause 6.1.2.5.2;</w:t>
      </w:r>
    </w:p>
    <w:p w:rsidR="00B93CA2" w:rsidRPr="00D90393" w:rsidRDefault="00B93CA2" w:rsidP="00B93CA2">
      <w:pPr>
        <w:pStyle w:val="B10"/>
        <w:rPr>
          <w:rFonts w:eastAsia="Calibri"/>
        </w:rPr>
      </w:pPr>
      <w:r w:rsidRPr="00D90393">
        <w:rPr>
          <w:rFonts w:eastAsia="Calibri"/>
        </w:rPr>
        <w:t>2.</w:t>
      </w:r>
      <w:r w:rsidRPr="00D90393">
        <w:rPr>
          <w:rFonts w:eastAsia="Calibri"/>
        </w:rPr>
        <w:tab/>
        <w:t>shall include the SDS NOTIFICATION in an MSRP SEND request as specified in subclause 6.1.2.5.3,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3.</w:t>
      </w:r>
      <w:r w:rsidRPr="00D90393">
        <w:rPr>
          <w:rFonts w:eastAsia="Calibri"/>
        </w:rPr>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3GPP TS 24.282 [8]; and</w:t>
      </w:r>
    </w:p>
    <w:p w:rsidR="00B93CA2" w:rsidRPr="00D90393" w:rsidRDefault="00B93CA2" w:rsidP="00B93CA2">
      <w:pPr>
        <w:pStyle w:val="B10"/>
      </w:pPr>
      <w:r w:rsidRPr="00D90393">
        <w:t>2.</w:t>
      </w:r>
      <w:r w:rsidRPr="00D90393">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w:t>
      </w:r>
    </w:p>
    <w:p w:rsidR="00B93CA2" w:rsidRPr="00D90393" w:rsidRDefault="00B93CA2" w:rsidP="00B93CA2">
      <w:pPr>
        <w:pStyle w:val="B10"/>
      </w:pPr>
      <w:r w:rsidRPr="00D90393">
        <w:t>2.</w:t>
      </w:r>
      <w:r w:rsidRPr="00D90393">
        <w:tab/>
        <w:t>if sending a read notification, shall set the SDS disposition notification type IE as "READ";</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w:t>
      </w:r>
    </w:p>
    <w:p w:rsidR="00B93CA2" w:rsidRPr="00D90393" w:rsidRDefault="00B93CA2" w:rsidP="00B93CA2">
      <w:pPr>
        <w:pStyle w:val="B10"/>
      </w:pPr>
      <w:r w:rsidRPr="00D90393">
        <w:t>5.</w:t>
      </w:r>
      <w:r w:rsidRPr="00D90393">
        <w:tab/>
        <w:t>shall set the Date and time IE to the current time;</w:t>
      </w:r>
    </w:p>
    <w:p w:rsidR="00B93CA2" w:rsidRPr="00D90393" w:rsidRDefault="00B93CA2" w:rsidP="00B93CA2">
      <w:pPr>
        <w:pStyle w:val="B10"/>
      </w:pPr>
      <w:r w:rsidRPr="00D90393">
        <w:t>6.</w:t>
      </w:r>
      <w:r w:rsidRPr="00D90393">
        <w:tab/>
        <w:t>shall set the Conversation ID to the value of the Conversation ID that was received in the SDS message;</w:t>
      </w:r>
    </w:p>
    <w:p w:rsidR="00B93CA2" w:rsidRPr="00D90393" w:rsidRDefault="00B93CA2" w:rsidP="00B93CA2">
      <w:pPr>
        <w:pStyle w:val="B10"/>
      </w:pPr>
      <w:r w:rsidRPr="00D90393">
        <w:t>7.</w:t>
      </w:r>
      <w:r w:rsidRPr="00D90393">
        <w:tab/>
        <w:t>shall set the Message ID to the value of the Message ID that was received in the SDS message;</w:t>
      </w:r>
    </w:p>
    <w:p w:rsidR="00B93CA2" w:rsidRPr="00D90393" w:rsidRDefault="00B93CA2" w:rsidP="00B93CA2">
      <w:pPr>
        <w:pStyle w:val="B10"/>
      </w:pPr>
      <w:r w:rsidRPr="00D90393">
        <w:t>8.</w:t>
      </w:r>
      <w:r w:rsidRPr="00D90393">
        <w:tab/>
        <w:t>if the SDS message was destined for the user, shall not include an Application ID IE;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6.1.2.5.3]</w:t>
      </w:r>
    </w:p>
    <w:p w:rsidR="00B93CA2" w:rsidRPr="00D90393" w:rsidRDefault="00B93CA2" w:rsidP="00B93CA2">
      <w:r w:rsidRPr="00D90393">
        <w:t>The MCData client shall generate MSRP SEND requests for SDS disposition notification according to IETF RFC 4975 [11].</w:t>
      </w:r>
    </w:p>
    <w:p w:rsidR="00B93CA2" w:rsidRPr="00D90393" w:rsidRDefault="00B93CA2" w:rsidP="00B93CA2">
      <w:r w:rsidRPr="00D90393">
        <w:t xml:space="preserve">When generating an MSRP SEND request for SDS disposition notification containing an SDS NOTIFICATION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content type as Content-Type = "</w:t>
      </w:r>
      <w:r w:rsidRPr="00D90393">
        <w:t>application/vnd.3gpp.mcdata-signalling</w:t>
      </w:r>
      <w:r w:rsidRPr="00D90393">
        <w:rPr>
          <w:rFonts w:eastAsia="Calibri"/>
        </w:rPr>
        <w:t>"</w:t>
      </w:r>
      <w:r w:rsidRPr="00D90393">
        <w:t>;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SDS NOTIFICATION</w:t>
      </w:r>
      <w:r w:rsidRPr="00D90393">
        <w:rPr>
          <w:lang w:eastAsia="ko-KR"/>
        </w:rPr>
        <w:t xml:space="preserve"> message</w:t>
      </w:r>
      <w:r w:rsidRPr="00D90393">
        <w:t>.</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follow the procedure defined in subclause 6.1.1.3.2, with the following clarification:</w:t>
      </w:r>
    </w:p>
    <w:p w:rsidR="00B93CA2" w:rsidRPr="00D90393" w:rsidRDefault="00B93CA2" w:rsidP="00B93CA2">
      <w:pPr>
        <w:pStyle w:val="B2"/>
        <w:rPr>
          <w:lang w:eastAsia="ko-KR"/>
        </w:rPr>
      </w:pPr>
      <w:r w:rsidRPr="00D90393">
        <w:t>a.</w:t>
      </w:r>
      <w:r w:rsidRPr="00D90393">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4920CE">
      <w:pPr>
        <w:pStyle w:val="H6"/>
        <w:pPrChange w:id="451" w:author="Kahn, Jason D. (Fed)" w:date="2021-02-08T14:15:00Z">
          <w:pPr>
            <w:pStyle w:val="Heading4"/>
          </w:pPr>
        </w:pPrChange>
      </w:pPr>
      <w:bookmarkStart w:id="452" w:name="_Toc52782369"/>
      <w:bookmarkStart w:id="453" w:name="_Toc52782980"/>
      <w:bookmarkStart w:id="454" w:name="_Toc59042849"/>
      <w:r w:rsidRPr="00D90393">
        <w:t>6.1.9.3</w:t>
      </w:r>
      <w:r w:rsidRPr="00D90393">
        <w:tab/>
        <w:t>Test description</w:t>
      </w:r>
      <w:bookmarkEnd w:id="452"/>
      <w:bookmarkEnd w:id="453"/>
      <w:bookmarkEnd w:id="454"/>
    </w:p>
    <w:p w:rsidR="00B93CA2" w:rsidRPr="00D90393" w:rsidRDefault="00B93CA2" w:rsidP="004920CE">
      <w:pPr>
        <w:pStyle w:val="H6"/>
        <w:pPrChange w:id="455" w:author="Kahn, Jason D. (Fed)" w:date="2021-02-08T14:15:00Z">
          <w:pPr>
            <w:pStyle w:val="Heading5"/>
          </w:pPr>
        </w:pPrChange>
      </w:pPr>
      <w:bookmarkStart w:id="456" w:name="_Toc52782370"/>
      <w:bookmarkStart w:id="457" w:name="_Toc52782981"/>
      <w:bookmarkStart w:id="458" w:name="_Toc59042850"/>
      <w:r w:rsidRPr="00D90393">
        <w:t>6.1.9.3.1</w:t>
      </w:r>
      <w:r w:rsidRPr="00D90393">
        <w:tab/>
        <w:t>Pre-test conditions</w:t>
      </w:r>
      <w:bookmarkEnd w:id="456"/>
      <w:bookmarkEnd w:id="457"/>
      <w:bookmarkEnd w:id="458"/>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459" w:author="Kahn, Jason D. (Fed)" w:date="2021-02-08T14:15:00Z">
          <w:pPr>
            <w:pStyle w:val="Heading5"/>
          </w:pPr>
        </w:pPrChange>
      </w:pPr>
      <w:bookmarkStart w:id="460" w:name="_Toc52782371"/>
      <w:bookmarkStart w:id="461" w:name="_Toc52782982"/>
      <w:bookmarkStart w:id="462" w:name="_Toc59042851"/>
      <w:r w:rsidRPr="00D90393">
        <w:t>6.1.9.3.2</w:t>
      </w:r>
      <w:r w:rsidRPr="00D90393">
        <w:tab/>
        <w:t>Test procedure sequence</w:t>
      </w:r>
      <w:bookmarkEnd w:id="460"/>
      <w:bookmarkEnd w:id="461"/>
      <w:bookmarkEnd w:id="462"/>
    </w:p>
    <w:p w:rsidR="00B93CA2" w:rsidRPr="00D90393" w:rsidRDefault="00B93CA2" w:rsidP="00B93CA2">
      <w:pPr>
        <w:pStyle w:val="TH"/>
      </w:pPr>
      <w:r w:rsidRPr="00D90393">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one-to-one session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one-to-one SDS session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10</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11</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"READ".</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12</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15</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16</w:t>
            </w:r>
          </w:p>
        </w:tc>
        <w:tc>
          <w:tcPr>
            <w:tcW w:w="3969" w:type="dxa"/>
            <w:shd w:val="clear" w:color="auto" w:fill="auto"/>
          </w:tcPr>
          <w:p w:rsidR="00B93CA2" w:rsidRPr="00D90393" w:rsidRDefault="00B93CA2" w:rsidP="00253B20">
            <w:pPr>
              <w:pStyle w:val="TAL"/>
            </w:pPr>
            <w:r w:rsidRPr="00D90393">
              <w:t>Make the MCDATA User request to release the one-to-one session SDS message over the media plan.</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17</w:t>
            </w:r>
          </w:p>
        </w:tc>
        <w:tc>
          <w:tcPr>
            <w:tcW w:w="3969" w:type="dxa"/>
            <w:shd w:val="clear" w:color="auto" w:fill="auto"/>
          </w:tcPr>
          <w:p w:rsidR="00B93CA2" w:rsidRPr="00D90393" w:rsidRDefault="00B93CA2" w:rsidP="00253B20">
            <w:pPr>
              <w:pStyle w:val="TAL"/>
            </w:pPr>
            <w:r w:rsidRPr="00D90393">
              <w:t>Check: Does the UE (MCDATA Client) send a SIP BYE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4920CE">
      <w:pPr>
        <w:pStyle w:val="H6"/>
        <w:pPrChange w:id="463" w:author="Kahn, Jason D. (Fed)" w:date="2021-02-08T14:15:00Z">
          <w:pPr>
            <w:pStyle w:val="Heading5"/>
          </w:pPr>
        </w:pPrChange>
      </w:pPr>
      <w:bookmarkStart w:id="464" w:name="_Toc52782372"/>
      <w:bookmarkStart w:id="465" w:name="_Toc52782983"/>
      <w:bookmarkStart w:id="466" w:name="_Toc59042852"/>
      <w:r w:rsidRPr="00D90393">
        <w:t>6.1.9.3.3</w:t>
      </w:r>
      <w:r w:rsidRPr="00D90393">
        <w:tab/>
        <w:t>Specific message contents</w:t>
      </w:r>
      <w:bookmarkEnd w:id="464"/>
      <w:bookmarkEnd w:id="465"/>
      <w:bookmarkEnd w:id="466"/>
    </w:p>
    <w:p w:rsidR="00B93CA2" w:rsidRPr="00D90393" w:rsidRDefault="00B93CA2" w:rsidP="00B93CA2">
      <w:pPr>
        <w:pStyle w:val="TH"/>
      </w:pPr>
      <w:bookmarkStart w:id="467" w:name="_Hlk38016113"/>
      <w:r w:rsidRPr="00D90393">
        <w:t>Table 6.1.9.3.3-1: SIP INVITE (step 2, Table 6.1.9.3.2-1)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H"/>
              <w:jc w:val="left"/>
              <w:rPr>
                <w:b w:val="0"/>
              </w:rPr>
            </w:pPr>
            <w:r w:rsidRPr="00D90393">
              <w:rPr>
                <w:rFonts w:cs="Arial"/>
                <w:b w:val="0"/>
                <w:szCs w:val="18"/>
              </w:rPr>
              <w:t>Derivation Path: TS 36.579-1 [2], Table 5.5.2.5.2-1, condition MCDATA, MCD_1to1</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rPr>
          <w:tblHeader/>
        </w:trPr>
        <w:tc>
          <w:tcPr>
            <w:tcW w:w="2835" w:type="dxa"/>
            <w:vAlign w:val="center"/>
          </w:tcPr>
          <w:p w:rsidR="00B93CA2" w:rsidRPr="00D90393" w:rsidRDefault="00B93CA2" w:rsidP="00253B20">
            <w:pPr>
              <w:pStyle w:val="TAL"/>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6.1.9.3.3-2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6.1.9.3.3-3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pPr>
            <w:r w:rsidRPr="00D90393">
              <w:rPr>
                <w:lang w:eastAsia="ko-KR"/>
              </w:rPr>
              <w:t>"one-to-one-sds-session"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6.1.9.3.3-4: SIP 200 (OK) (step 3,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68">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6.1.9.3.3-3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69">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bookmarkStart w:id="470" w:name="_Hlk34297801"/>
      <w:r w:rsidRPr="00D90393">
        <w:t>Table 6.1.9.3.3-6: MSRP SEND (step 7a1,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6.1.9.3.3-7: Data Payload (Table 6.1.9.3.3-6)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6.1.9.3.3-8: MSRP SEND (step 7b1,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6.1.9.3.3-9: MSRP SEND (step 7b3,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6.1.9.3.3-10: MSRP SEND (step 8,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71">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bookmarkEnd w:id="470"/>
    <w:p w:rsidR="00B93CA2" w:rsidRPr="00D90393" w:rsidRDefault="00B93CA2" w:rsidP="00B93CA2">
      <w:pPr>
        <w:pStyle w:val="TH"/>
      </w:pPr>
      <w:r w:rsidRPr="00D90393">
        <w:t>Table 6.1.9.3.3-12: MSRP SEND (step 11,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6.1.9.3.3-13</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472" w:name="_Hlk34297491"/>
      <w:r w:rsidRPr="00D90393">
        <w:t>Table 6.1.9.3.3-13: SDS SIGNALLING PAYLOAD (Table 6.1.9.3.3-12)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Pr>
          <w:p w:rsidR="00B93CA2" w:rsidRPr="00D90393" w:rsidRDefault="00B93CA2" w:rsidP="00253B20">
            <w:pPr>
              <w:pStyle w:val="TAL"/>
              <w:rPr>
                <w:b/>
              </w:rPr>
            </w:pPr>
            <w:r w:rsidRPr="00D90393">
              <w:t>READ</w:t>
            </w:r>
          </w:p>
        </w:tc>
        <w:tc>
          <w:tcPr>
            <w:tcW w:w="1419" w:type="dxa"/>
          </w:tcPr>
          <w:p w:rsidR="00B93CA2" w:rsidRPr="00D90393" w:rsidRDefault="00B93CA2" w:rsidP="00253B20">
            <w:pPr>
              <w:pStyle w:val="TAL"/>
            </w:pPr>
            <w:r w:rsidRPr="00D90393">
              <w:rPr>
                <w:rFonts w:cs="Arial"/>
                <w:szCs w:val="18"/>
              </w:rPr>
              <w:t>TS 24.282 [87] clause 15.2.3</w:t>
            </w:r>
          </w:p>
        </w:tc>
        <w:tc>
          <w:tcPr>
            <w:tcW w:w="1135" w:type="dxa"/>
          </w:tcPr>
          <w:p w:rsidR="00B93CA2" w:rsidRPr="00D90393" w:rsidRDefault="00B93CA2" w:rsidP="00253B20">
            <w:pPr>
              <w:pStyle w:val="TAL"/>
            </w:pPr>
          </w:p>
        </w:tc>
      </w:tr>
    </w:tbl>
    <w:p w:rsidR="00B93CA2" w:rsidRPr="00D90393" w:rsidRDefault="00B93CA2" w:rsidP="00B93CA2"/>
    <w:bookmarkEnd w:id="472"/>
    <w:p w:rsidR="00B93CA2" w:rsidRPr="00D90393" w:rsidRDefault="00B93CA2" w:rsidP="00B93CA2">
      <w:pPr>
        <w:pStyle w:val="TH"/>
      </w:pPr>
      <w:r w:rsidRPr="00D90393">
        <w:t>Table 6.1.9.3.3-14: MSRP SEND (step 14,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473">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6.1.9.3.3-15</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6.1.9.3.3-16: SIP BYE (step 17,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6.1.9.3.3-17: SIP 200 (OK) (step 18,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bookmarkEnd w:id="467"/>
    </w:tbl>
    <w:p w:rsidR="00B93CA2" w:rsidRPr="00D90393" w:rsidRDefault="00B93CA2" w:rsidP="00B93CA2"/>
    <w:p w:rsidR="00B93CA2" w:rsidRPr="00D90393" w:rsidRDefault="00B93CA2" w:rsidP="00B93CA2">
      <w:pPr>
        <w:pStyle w:val="Heading3"/>
      </w:pPr>
      <w:bookmarkStart w:id="474" w:name="_Toc25610660"/>
      <w:bookmarkStart w:id="475" w:name="_Toc42507354"/>
      <w:bookmarkStart w:id="476" w:name="_Toc52307885"/>
      <w:bookmarkStart w:id="477" w:name="_Toc52782373"/>
      <w:bookmarkStart w:id="478" w:name="_Toc52782984"/>
      <w:bookmarkStart w:id="479" w:name="_Toc59042853"/>
      <w:r w:rsidRPr="00D90393">
        <w:t>6.1.10</w:t>
      </w:r>
      <w:r w:rsidRPr="00D90393">
        <w:tab/>
        <w:t>On-network / Short Data Service (SDS) / SDS Session / One-to-one SDS Session / Client Terminated (CT)</w:t>
      </w:r>
      <w:bookmarkEnd w:id="442"/>
      <w:bookmarkEnd w:id="474"/>
      <w:bookmarkEnd w:id="475"/>
      <w:bookmarkEnd w:id="476"/>
      <w:bookmarkEnd w:id="477"/>
      <w:bookmarkEnd w:id="478"/>
      <w:bookmarkEnd w:id="479"/>
    </w:p>
    <w:p w:rsidR="00B93CA2" w:rsidRPr="00D90393" w:rsidRDefault="00B93CA2" w:rsidP="004920CE">
      <w:pPr>
        <w:pStyle w:val="H6"/>
        <w:pPrChange w:id="480" w:author="Kahn, Jason D. (Fed)" w:date="2021-02-08T14:16:00Z">
          <w:pPr>
            <w:pStyle w:val="Heading4"/>
          </w:pPr>
        </w:pPrChange>
      </w:pPr>
      <w:bookmarkStart w:id="481" w:name="_Toc522499808"/>
      <w:bookmarkStart w:id="482" w:name="_Toc52782374"/>
      <w:bookmarkStart w:id="483" w:name="_Toc52782985"/>
      <w:bookmarkStart w:id="484" w:name="_Toc59042854"/>
      <w:r w:rsidRPr="00D90393">
        <w:t>6.1.10.1</w:t>
      </w:r>
      <w:r w:rsidRPr="00D90393">
        <w:tab/>
        <w:t>Test Purpose (TP)</w:t>
      </w:r>
      <w:bookmarkEnd w:id="482"/>
      <w:bookmarkEnd w:id="483"/>
      <w:bookmarkEnd w:id="484"/>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one-to-one SDS session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one-to-one SDS session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and sends a SIP MESSAGE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one-to-one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one-to-one SDS Session message with a disposition of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one-to-one session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SDS session message using the media plane with a disposition of "READ"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one-to-one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485" w:author="Kahn, Jason D. (Fed)" w:date="2021-02-08T14:16:00Z">
          <w:pPr>
            <w:pStyle w:val="Heading4"/>
          </w:pPr>
        </w:pPrChange>
      </w:pPr>
      <w:bookmarkStart w:id="486" w:name="_Toc52782375"/>
      <w:bookmarkStart w:id="487" w:name="_Toc52782986"/>
      <w:bookmarkStart w:id="488" w:name="_Toc59042855"/>
      <w:r w:rsidRPr="00D90393">
        <w:t>6.1.10.2</w:t>
      </w:r>
      <w:r w:rsidRPr="00D90393">
        <w:tab/>
        <w:t>Conformance requirements</w:t>
      </w:r>
      <w:bookmarkEnd w:id="486"/>
      <w:bookmarkEnd w:id="487"/>
      <w:bookmarkEnd w:id="488"/>
    </w:p>
    <w:p w:rsidR="00B93CA2" w:rsidRPr="00D90393" w:rsidRDefault="00B93CA2" w:rsidP="00B93CA2">
      <w:r w:rsidRPr="00D9039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pStyle w:val="B10"/>
      </w:pPr>
      <w:r w:rsidRPr="00D90393">
        <w:t>5</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10"/>
        <w:rPr>
          <w:lang w:eastAsia="ko-KR"/>
        </w:rPr>
      </w:pPr>
      <w:r w:rsidRPr="00D90393">
        <w:rPr>
          <w:lang w:eastAsia="ko-KR"/>
        </w:rPr>
        <w:t>6)</w:t>
      </w:r>
      <w:r w:rsidRPr="00D90393">
        <w:rPr>
          <w:lang w:eastAsia="ko-KR"/>
        </w:rPr>
        <w:tab/>
        <w:t>shall include the option tag "timer" in a Require header field of the SIP 200 (OK) response;</w:t>
      </w:r>
    </w:p>
    <w:p w:rsidR="00B93CA2" w:rsidRPr="00D90393" w:rsidRDefault="00B93CA2" w:rsidP="00B93CA2">
      <w:pPr>
        <w:pStyle w:val="B10"/>
      </w:pPr>
      <w:r w:rsidRPr="00D90393">
        <w:t>7)</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10"/>
      </w:pPr>
      <w:r w:rsidRPr="00D90393">
        <w:t>8)</w:t>
      </w:r>
      <w:r w:rsidRPr="00D90393">
        <w:tab/>
        <w:t>shall include the g.3gpp.mcdata.sds media feature tag in the Contact header field of the SIP 200 (OK) response;</w:t>
      </w:r>
    </w:p>
    <w:p w:rsidR="00B93CA2" w:rsidRPr="00D90393" w:rsidRDefault="00B93CA2" w:rsidP="00B93CA2">
      <w:pPr>
        <w:pStyle w:val="B10"/>
      </w:pPr>
      <w:r w:rsidRPr="00D90393">
        <w:t>9)</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pStyle w:val="B10"/>
        <w:rPr>
          <w:lang w:eastAsia="ko-KR"/>
        </w:rPr>
      </w:pPr>
      <w:r w:rsidRPr="00D90393">
        <w:t>10)</w:t>
      </w:r>
      <w:r w:rsidRPr="00D90393">
        <w:tab/>
        <w:t>shall include an SDP answer in the SIP 200 (OK) response to the SDP offer in the incoming SIP INVITE request according to 3GPP TS 24.229 [5] with the clarifications given in subclause 9.2.4.2.2</w:t>
      </w:r>
      <w:r w:rsidRPr="00D90393">
        <w:rPr>
          <w:lang w:eastAsia="ko-KR"/>
        </w:rPr>
        <w:t>; and</w:t>
      </w:r>
    </w:p>
    <w:p w:rsidR="00B93CA2" w:rsidRPr="00D90393" w:rsidRDefault="00B93CA2" w:rsidP="00B93CA2">
      <w:pPr>
        <w:pStyle w:val="B10"/>
        <w:rPr>
          <w:lang w:eastAsia="ko-KR"/>
        </w:rPr>
      </w:pPr>
      <w:r w:rsidRPr="00D90393">
        <w:rPr>
          <w:lang w:eastAsia="ko-KR"/>
        </w:rPr>
        <w:t>11)</w:t>
      </w:r>
      <w:r w:rsidRPr="00D90393">
        <w:rPr>
          <w:lang w:eastAsia="ko-KR"/>
        </w:rPr>
        <w:tab/>
        <w:t>shall send the SIP 200 (OK) response towards the MCData server according to rules and procedures of 3GPP TS 24.229 [5].</w:t>
      </w:r>
    </w:p>
    <w:p w:rsidR="00B93CA2" w:rsidRPr="00D90393" w:rsidRDefault="00B93CA2" w:rsidP="00B93CA2">
      <w:pPr>
        <w:pStyle w:val="B10"/>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6.1.2.3.</w:t>
      </w:r>
    </w:p>
    <w:p w:rsidR="00B93CA2" w:rsidRPr="00D90393" w:rsidRDefault="00B93CA2" w:rsidP="00B93CA2">
      <w:pPr>
        <w:rPr>
          <w:lang w:eastAsia="ko-KR"/>
        </w:rPr>
      </w:pPr>
      <w:r w:rsidRPr="00D90393">
        <w:rPr>
          <w:lang w:eastAsia="ko-KR"/>
        </w:rPr>
        <w:t>To send a disposition notification after the media plane is released, 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9.2.4.2.2]</w:t>
      </w:r>
    </w:p>
    <w:p w:rsidR="00B93CA2" w:rsidRPr="00D90393" w:rsidRDefault="00B93CA2" w:rsidP="00B93CA2">
      <w:r w:rsidRPr="00D90393">
        <w:t xml:space="preserve">When the MCData </w:t>
      </w:r>
      <w:r w:rsidRPr="00D90393">
        <w:rPr>
          <w:lang w:eastAsia="ko-KR"/>
        </w:rPr>
        <w:t>c</w:t>
      </w:r>
      <w:r w:rsidRPr="00D90393">
        <w:t>lient receives an initial SDP offer for an MCData SDS session,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pStyle w:val="B10"/>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pStyle w:val="B2"/>
      </w:pPr>
      <w:r w:rsidRPr="00D90393">
        <w:rPr>
          <w:lang w:eastAsia="ko-KR"/>
        </w:rPr>
        <w:t>a)</w:t>
      </w:r>
      <w:r w:rsidRPr="00D90393">
        <w:rPr>
          <w:lang w:eastAsia="ko-KR"/>
        </w:rPr>
        <w:tab/>
      </w:r>
      <w:r w:rsidRPr="00D90393">
        <w:t>the port number;</w:t>
      </w:r>
    </w:p>
    <w:p w:rsidR="00B93CA2" w:rsidRPr="00D90393" w:rsidRDefault="00B93CA2" w:rsidP="00B93CA2">
      <w:pPr>
        <w:pStyle w:val="B2"/>
      </w:pPr>
      <w:r w:rsidRPr="00D90393">
        <w:t>b)</w:t>
      </w:r>
      <w:r w:rsidRPr="00D90393">
        <w:tab/>
        <w:t>a protocol field value of "TCP/MSRP" or "TCP/TLS/MSRP" for TLS according to the received SDP offer;</w:t>
      </w:r>
    </w:p>
    <w:p w:rsidR="00B93CA2" w:rsidRPr="00D90393" w:rsidRDefault="00B93CA2" w:rsidP="00B93CA2">
      <w:pPr>
        <w:pStyle w:val="B2"/>
      </w:pPr>
      <w:r w:rsidRPr="00D90393">
        <w:t>c)</w:t>
      </w:r>
      <w:r w:rsidRPr="00D90393">
        <w:tab/>
        <w:t>an "a=sendrecv" attribute;</w:t>
      </w:r>
    </w:p>
    <w:p w:rsidR="00B93CA2" w:rsidRPr="00D90393" w:rsidRDefault="00B93CA2" w:rsidP="00B93CA2">
      <w:pPr>
        <w:pStyle w:val="B2"/>
      </w:pPr>
      <w:r w:rsidRPr="00D90393">
        <w:t>d)</w:t>
      </w:r>
      <w:r w:rsidRPr="00D90393">
        <w:tab/>
        <w:t>an "a=path" attribute containing its own MSRP URI;</w:t>
      </w:r>
    </w:p>
    <w:p w:rsidR="00B93CA2" w:rsidRPr="00D90393" w:rsidRDefault="00B93CA2" w:rsidP="00B93CA2">
      <w:pPr>
        <w:pStyle w:val="B2"/>
        <w:rPr>
          <w:lang w:eastAsia="ko-KR"/>
        </w:rPr>
      </w:pPr>
      <w:r w:rsidRPr="00D90393">
        <w:t>e)</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pStyle w:val="B2"/>
      </w:pPr>
      <w:r w:rsidRPr="00D90393">
        <w:t>f)</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pStyle w:val="B10"/>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pStyle w:val="B10"/>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pStyle w:val="NO"/>
      </w:pPr>
      <w:r w:rsidRPr="00D90393">
        <w:t>NOTE:</w:t>
      </w:r>
      <w:r w:rsidRPr="00D90393">
        <w:tab/>
        <w:t>Partially received data can be stored and processed.</w:t>
      </w:r>
    </w:p>
    <w:p w:rsidR="00B93CA2" w:rsidRPr="00D90393" w:rsidRDefault="00B93CA2" w:rsidP="00B93CA2">
      <w:r w:rsidRPr="00D90393">
        <w:t>[TS 24.582, clause 6.1.2.3.1]</w:t>
      </w:r>
    </w:p>
    <w:p w:rsidR="00B93CA2" w:rsidRPr="00D90393" w:rsidRDefault="00B93CA2" w:rsidP="00B93CA2">
      <w:r w:rsidRPr="00D90393">
        <w:t>Upon receiving an indication to establish MSRP connection for SDS session as the terminating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an one-to-one SDS message only if </w:t>
      </w:r>
    </w:p>
    <w:p w:rsidR="00B93CA2" w:rsidRPr="00D90393" w:rsidRDefault="00B93CA2" w:rsidP="00B93CA2">
      <w:pPr>
        <w:pStyle w:val="B10"/>
      </w:pPr>
      <w:r w:rsidRPr="00D90393">
        <w:t>1.</w:t>
      </w:r>
      <w:r w:rsidRPr="00D90393">
        <w:tab/>
        <w:t>the &lt;allow-transmit-data&gt; element of an &lt;actions&gt; element is present with a value "true" (see the MCData user profile document in 3GPP TS 24.484 [7]);</w:t>
      </w:r>
    </w:p>
    <w:p w:rsidR="00B93CA2" w:rsidRPr="00D90393" w:rsidRDefault="00B93CA2" w:rsidP="00B93CA2">
      <w:pPr>
        <w:pStyle w:val="B10"/>
      </w:pPr>
      <w:r w:rsidRPr="00D90393">
        <w:t>2.</w:t>
      </w:r>
      <w:r w:rsidRPr="00D90393">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pStyle w:val="B10"/>
      </w:pPr>
      <w:r w:rsidRPr="00D90393">
        <w:t>3.</w:t>
      </w:r>
      <w:r w:rsidRPr="00D90393">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 group SDS message only if </w:t>
      </w:r>
    </w:p>
    <w:p w:rsidR="00B93CA2" w:rsidRPr="00D90393" w:rsidRDefault="00B93CA2" w:rsidP="00B93CA2">
      <w:pPr>
        <w:pStyle w:val="B10"/>
      </w:pPr>
      <w:r w:rsidRPr="00D90393">
        <w:t>1.</w:t>
      </w:r>
      <w:r w:rsidRPr="00D90393">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pStyle w:val="B10"/>
      </w:pPr>
      <w:r w:rsidRPr="00D90393">
        <w:t>2.</w:t>
      </w:r>
      <w:r w:rsidRPr="00D90393">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pStyle w:val="B10"/>
      </w:pPr>
      <w:r w:rsidRPr="00D90393">
        <w:t>3.</w:t>
      </w:r>
      <w:r w:rsidRPr="00D90393">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pStyle w:val="B10"/>
        <w:ind w:left="0" w:firstLine="0"/>
        <w:rPr>
          <w:rFonts w:eastAsia="Calibri"/>
        </w:rPr>
      </w:pPr>
      <w:r w:rsidRPr="00D90393">
        <w:rPr>
          <w:rFonts w:eastAsia="Calibri"/>
        </w:rPr>
        <w:t>If the above mentioned conditions satisfy,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pStyle w:val="B10"/>
        <w:ind w:left="0" w:firstLine="0"/>
        <w:rPr>
          <w:rFonts w:eastAsia="Calibri"/>
        </w:rPr>
      </w:pPr>
      <w:r w:rsidRPr="00D90393">
        <w:rPr>
          <w:rFonts w:eastAsia="Calibri"/>
        </w:rPr>
        <w:t>To send an SDS disposition notification,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NOTIFICATION as specified in subclause 6.1.2.5.2;</w:t>
      </w:r>
    </w:p>
    <w:p w:rsidR="00B93CA2" w:rsidRPr="00D90393" w:rsidRDefault="00B93CA2" w:rsidP="00B93CA2">
      <w:pPr>
        <w:pStyle w:val="B10"/>
        <w:rPr>
          <w:rFonts w:eastAsia="Calibri"/>
        </w:rPr>
      </w:pPr>
      <w:r w:rsidRPr="00D90393">
        <w:rPr>
          <w:rFonts w:eastAsia="Calibri"/>
        </w:rPr>
        <w:t>2.</w:t>
      </w:r>
      <w:r w:rsidRPr="00D90393">
        <w:rPr>
          <w:rFonts w:eastAsia="Calibri"/>
        </w:rPr>
        <w:tab/>
        <w:t>shall include the SDS NOTIFICATION in an MSRP SEND request as specified in subclause 6.1.2.5.3,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3.</w:t>
      </w:r>
      <w:r w:rsidRPr="00D90393">
        <w:rPr>
          <w:rFonts w:eastAsia="Calibri"/>
        </w:rPr>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3GPP TS 24.282 [8]; and</w:t>
      </w:r>
    </w:p>
    <w:p w:rsidR="00B93CA2" w:rsidRPr="00D90393" w:rsidRDefault="00B93CA2" w:rsidP="00B93CA2">
      <w:pPr>
        <w:pStyle w:val="B10"/>
      </w:pPr>
      <w:r w:rsidRPr="00D90393">
        <w:t>2.</w:t>
      </w:r>
      <w:r w:rsidRPr="00D90393">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w:t>
      </w:r>
    </w:p>
    <w:p w:rsidR="00B93CA2" w:rsidRPr="00D90393" w:rsidRDefault="00B93CA2" w:rsidP="00B93CA2">
      <w:pPr>
        <w:pStyle w:val="B10"/>
      </w:pPr>
      <w:r w:rsidRPr="00D90393">
        <w:t>2.</w:t>
      </w:r>
      <w:r w:rsidRPr="00D90393">
        <w:tab/>
        <w:t>if sending a read notification, shall set the SDS disposition notification type IE as "READ";</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w:t>
      </w:r>
    </w:p>
    <w:p w:rsidR="00B93CA2" w:rsidRPr="00D90393" w:rsidRDefault="00B93CA2" w:rsidP="00B93CA2">
      <w:pPr>
        <w:pStyle w:val="B10"/>
      </w:pPr>
      <w:r w:rsidRPr="00D90393">
        <w:t>5.</w:t>
      </w:r>
      <w:r w:rsidRPr="00D90393">
        <w:tab/>
        <w:t>shall set the Date and time IE to the current time;</w:t>
      </w:r>
    </w:p>
    <w:p w:rsidR="00B93CA2" w:rsidRPr="00D90393" w:rsidRDefault="00B93CA2" w:rsidP="00B93CA2">
      <w:pPr>
        <w:pStyle w:val="B10"/>
      </w:pPr>
      <w:r w:rsidRPr="00D90393">
        <w:t>6.</w:t>
      </w:r>
      <w:r w:rsidRPr="00D90393">
        <w:tab/>
        <w:t>shall set the Conversation ID to the value of the Conversation ID that was received in the SDS message;</w:t>
      </w:r>
    </w:p>
    <w:p w:rsidR="00B93CA2" w:rsidRPr="00D90393" w:rsidRDefault="00B93CA2" w:rsidP="00B93CA2">
      <w:pPr>
        <w:pStyle w:val="B10"/>
      </w:pPr>
      <w:r w:rsidRPr="00D90393">
        <w:t>7.</w:t>
      </w:r>
      <w:r w:rsidRPr="00D90393">
        <w:tab/>
        <w:t>shall set the Message ID to the value of the Message ID that was received in the SDS message;</w:t>
      </w:r>
    </w:p>
    <w:p w:rsidR="00B93CA2" w:rsidRPr="00D90393" w:rsidRDefault="00B93CA2" w:rsidP="00B93CA2">
      <w:pPr>
        <w:pStyle w:val="B10"/>
      </w:pPr>
      <w:r w:rsidRPr="00D90393">
        <w:t>8.</w:t>
      </w:r>
      <w:r w:rsidRPr="00D90393">
        <w:tab/>
        <w:t>if the SDS message was destined for the user, shall not include an Application ID IE;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6.1.2.5.3]</w:t>
      </w:r>
    </w:p>
    <w:p w:rsidR="00B93CA2" w:rsidRPr="00D90393" w:rsidRDefault="00B93CA2" w:rsidP="00B93CA2">
      <w:r w:rsidRPr="00D90393">
        <w:t>The MCData client shall generate MSRP SEND requests for SDS disposition notification according to IETF RFC 4975 [11].</w:t>
      </w:r>
    </w:p>
    <w:p w:rsidR="00B93CA2" w:rsidRPr="00D90393" w:rsidRDefault="00B93CA2" w:rsidP="00B93CA2">
      <w:r w:rsidRPr="00D90393">
        <w:t xml:space="preserve">When generating an MSRP SEND request for SDS disposition notification containing an SDS NOTIFICATION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content type as Content-Type = "</w:t>
      </w:r>
      <w:r w:rsidRPr="00D90393">
        <w:t>application/vnd.3gpp.mcdata-signalling</w:t>
      </w:r>
      <w:r w:rsidRPr="00D90393">
        <w:rPr>
          <w:rFonts w:eastAsia="Calibri"/>
        </w:rPr>
        <w:t>"</w:t>
      </w:r>
      <w:r w:rsidRPr="00D90393">
        <w:t>;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SDS NOTIFICATION</w:t>
      </w:r>
      <w:r w:rsidRPr="00D90393">
        <w:rPr>
          <w:lang w:eastAsia="ko-KR"/>
        </w:rPr>
        <w:t xml:space="preserve"> message</w:t>
      </w:r>
      <w:r w:rsidRPr="00D90393">
        <w:t>.</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follow the procedure defined in subclause 6.1.1.3.2, with the following clarification:</w:t>
      </w:r>
    </w:p>
    <w:p w:rsidR="00B93CA2" w:rsidRPr="00D90393" w:rsidRDefault="00B93CA2" w:rsidP="00B93CA2">
      <w:pPr>
        <w:pStyle w:val="B2"/>
        <w:rPr>
          <w:lang w:eastAsia="ko-KR"/>
        </w:rPr>
      </w:pPr>
      <w:r w:rsidRPr="00D90393">
        <w:t>a.</w:t>
      </w:r>
      <w:r w:rsidRPr="00D90393">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4920CE">
      <w:pPr>
        <w:pStyle w:val="H6"/>
        <w:pPrChange w:id="489" w:author="Kahn, Jason D. (Fed)" w:date="2021-02-08T14:16:00Z">
          <w:pPr>
            <w:pStyle w:val="Heading4"/>
          </w:pPr>
        </w:pPrChange>
      </w:pPr>
      <w:bookmarkStart w:id="490" w:name="_Toc52782376"/>
      <w:bookmarkStart w:id="491" w:name="_Toc52782987"/>
      <w:bookmarkStart w:id="492" w:name="_Toc59042856"/>
      <w:r w:rsidRPr="00D90393">
        <w:t>6.1.10.3</w:t>
      </w:r>
      <w:r w:rsidRPr="00D90393">
        <w:tab/>
        <w:t>Test description</w:t>
      </w:r>
      <w:bookmarkEnd w:id="490"/>
      <w:bookmarkEnd w:id="491"/>
      <w:bookmarkEnd w:id="492"/>
    </w:p>
    <w:p w:rsidR="00B93CA2" w:rsidRPr="00D90393" w:rsidRDefault="00B93CA2" w:rsidP="004920CE">
      <w:pPr>
        <w:pStyle w:val="H6"/>
        <w:pPrChange w:id="493" w:author="Kahn, Jason D. (Fed)" w:date="2021-02-08T14:16:00Z">
          <w:pPr>
            <w:pStyle w:val="Heading5"/>
          </w:pPr>
        </w:pPrChange>
      </w:pPr>
      <w:bookmarkStart w:id="494" w:name="_Toc52782377"/>
      <w:bookmarkStart w:id="495" w:name="_Toc52782988"/>
      <w:bookmarkStart w:id="496" w:name="_Toc59042857"/>
      <w:r w:rsidRPr="00D90393">
        <w:t>6.1.10.3.1</w:t>
      </w:r>
      <w:r w:rsidRPr="00D90393">
        <w:tab/>
        <w:t>Pre-test conditions</w:t>
      </w:r>
      <w:bookmarkEnd w:id="494"/>
      <w:bookmarkEnd w:id="495"/>
      <w:bookmarkEnd w:id="496"/>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497" w:author="Kahn, Jason D. (Fed)" w:date="2021-02-08T14:16:00Z">
          <w:pPr>
            <w:pStyle w:val="Heading5"/>
          </w:pPr>
        </w:pPrChange>
      </w:pPr>
      <w:bookmarkStart w:id="498" w:name="_Toc52782378"/>
      <w:bookmarkStart w:id="499" w:name="_Toc52782989"/>
      <w:bookmarkStart w:id="500" w:name="_Toc59042858"/>
      <w:r w:rsidRPr="00D90393">
        <w:t>6.1.10.3.2</w:t>
      </w:r>
      <w:r w:rsidRPr="00D90393">
        <w:tab/>
        <w:t>Test procedure sequence</w:t>
      </w:r>
      <w:bookmarkEnd w:id="498"/>
      <w:bookmarkEnd w:id="499"/>
      <w:bookmarkEnd w:id="500"/>
    </w:p>
    <w:p w:rsidR="00B93CA2" w:rsidRPr="00D90393" w:rsidRDefault="00B93CA2" w:rsidP="00B93CA2">
      <w:pPr>
        <w:pStyle w:val="TH"/>
      </w:pPr>
      <w:r w:rsidRPr="00D90393">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rPr>
                <w:szCs w:val="18"/>
              </w:rPr>
            </w:pPr>
            <w:r w:rsidRPr="00D90393">
              <w:t>SS (MCDATA Server) initiates a one-to-one SDS session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Make the MCDATA User request to send a one-to-one session SDS message over the media plane with a disposition notification type of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bookmarkStart w:id="501" w:name="_Hlk38618914"/>
            <w:r w:rsidRPr="00D90393">
              <w:t>-</w:t>
            </w:r>
          </w:p>
        </w:tc>
        <w:tc>
          <w:tcPr>
            <w:tcW w:w="3969" w:type="dxa"/>
            <w:shd w:val="clear" w:color="auto" w:fill="auto"/>
          </w:tcPr>
          <w:p w:rsidR="00B93CA2" w:rsidRPr="00D90393" w:rsidRDefault="00B93CA2" w:rsidP="00253B20">
            <w:pPr>
              <w:pStyle w:val="TAL"/>
            </w:pPr>
            <w:r w:rsidRPr="00D90393">
              <w:t>EXCEPTION: Steps 12a1 - 12b4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"READ"?</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12b1-12b2 may be repeated multiple times depending on the size of the data being transmitted."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"READ"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"READ"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bookmarkEnd w:id="501"/>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SS (MCDATA Server) sends a disposition notification type of "READ" in response to the one-to-one SDS session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The SS (MCDATA Server) sends a SIP BYE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4920CE">
      <w:pPr>
        <w:pStyle w:val="H6"/>
        <w:pPrChange w:id="502" w:author="Kahn, Jason D. (Fed)" w:date="2021-02-08T14:16:00Z">
          <w:pPr>
            <w:pStyle w:val="Heading5"/>
          </w:pPr>
        </w:pPrChange>
      </w:pPr>
      <w:bookmarkStart w:id="503" w:name="_Toc52782379"/>
      <w:bookmarkStart w:id="504" w:name="_Toc52782990"/>
      <w:bookmarkStart w:id="505" w:name="_Toc59042859"/>
      <w:r w:rsidRPr="00D90393">
        <w:t>6.1.10.3.3</w:t>
      </w:r>
      <w:r w:rsidRPr="00D90393">
        <w:tab/>
        <w:t>Specific message contents</w:t>
      </w:r>
      <w:bookmarkEnd w:id="503"/>
      <w:bookmarkEnd w:id="504"/>
      <w:bookmarkEnd w:id="505"/>
    </w:p>
    <w:p w:rsidR="00B93CA2" w:rsidRPr="00D90393" w:rsidRDefault="00B93CA2" w:rsidP="00B93CA2">
      <w:pPr>
        <w:pStyle w:val="TH"/>
      </w:pPr>
      <w:bookmarkStart w:id="506" w:name="_Toc25610661"/>
      <w:r w:rsidRPr="00D90393">
        <w:t>Table 6.1.10.3.3-1: SIP INVITE (step 1, Table 6.1.10.3.2-1)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 MCD_1to1, PRIVATE 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6.1.10.3.3-2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6.1.10.3.3-3</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t>"one-to-one-sds-session"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6.1.10.3.3-4: SIP 200 (OK) (step 2,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07">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08">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rPr>
                <w:rFonts w:cs="Arial"/>
                <w:szCs w:val="18"/>
              </w:rPr>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szCs w:val="18"/>
              </w:rPr>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role</w:t>
            </w:r>
          </w:p>
        </w:tc>
        <w:tc>
          <w:tcPr>
            <w:tcW w:w="2127" w:type="dxa"/>
            <w:vAlign w:val="center"/>
          </w:tcPr>
          <w:p w:rsidR="00B93CA2" w:rsidRPr="00D90393" w:rsidRDefault="00B93CA2" w:rsidP="00253B20">
            <w:pPr>
              <w:pStyle w:val="TAL"/>
              <w:rPr>
                <w:rFonts w:cs="Arial"/>
                <w:szCs w:val="18"/>
              </w:rPr>
            </w:pPr>
            <w:r w:rsidRPr="00D90393">
              <w:rPr>
                <w:rFonts w:cs="Arial"/>
                <w:szCs w:val="18"/>
              </w:rPr>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bookmarkStart w:id="509" w:name="_Hlk38619615"/>
      <w:r w:rsidRPr="00D90393">
        <w:t>Table 6.1.10.3.3-6: MSRP SEND (step 6,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6.1.10.3.3-7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6.1.10.3.3-7: Data Payload (Table 6.1.10.3.3-6)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MCD_1to1</w:t>
            </w:r>
          </w:p>
        </w:tc>
      </w:tr>
    </w:tbl>
    <w:p w:rsidR="00B93CA2" w:rsidRPr="00D90393" w:rsidRDefault="00B93CA2" w:rsidP="00B93CA2"/>
    <w:bookmarkEnd w:id="509"/>
    <w:p w:rsidR="00B93CA2" w:rsidRPr="00D90393" w:rsidRDefault="00B93CA2" w:rsidP="00B93CA2">
      <w:pPr>
        <w:pStyle w:val="TH"/>
      </w:pPr>
      <w:r w:rsidRPr="00D90393">
        <w:t>Table 6.1.10.3.3-8: MSRP SEND (step 8,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10">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6.1.10.3.3-9</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511" w:name="_Hlk38619888"/>
      <w:r w:rsidRPr="00D90393">
        <w:t>Table 6.1.10.3.3-10: MSRP SEND (step 12a1,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6.1.10.3.3-11</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6.1.9.3.3-12</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6.1.10.3.3-11: SDS SIGNALLING PAYLOAD (Table 6.1.10.3.3-10)</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Pr>
          <w:p w:rsidR="00B93CA2" w:rsidRPr="00D90393" w:rsidRDefault="00B93CA2" w:rsidP="00253B20">
            <w:pPr>
              <w:pStyle w:val="TAL"/>
              <w:rPr>
                <w:b/>
              </w:rPr>
            </w:pPr>
            <w:r w:rsidRPr="00D90393">
              <w:t>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6.1.10.3.3-12: Data Payload (Table 6.1.10.3.3-10)</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6.1.10.3.3-13: MSRP SEND (step 12b1,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6.1.10.3.3-11</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6.1.10.3.3-14: MSRP SEND (step 12b3,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6.1.10.3.3-11</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bookmarkEnd w:id="511"/>
    <w:p w:rsidR="00B93CA2" w:rsidRPr="00D90393" w:rsidRDefault="00B93CA2" w:rsidP="00B93CA2">
      <w:pPr>
        <w:pStyle w:val="TH"/>
      </w:pPr>
      <w:r w:rsidRPr="00D90393">
        <w:t>Table 6.1.10.3.3-15: MSRP SEND (step 13,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12">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6.1.10.3.3-16</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6.1.10.3.3-17: SIP BYE (step 16,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6.1.10.3.3-18: SIP 200 (OK) (step 17,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513" w:name="_Toc42507355"/>
      <w:bookmarkStart w:id="514" w:name="_Toc52307886"/>
      <w:bookmarkStart w:id="515" w:name="_Toc52782380"/>
      <w:bookmarkStart w:id="516" w:name="_Toc52782991"/>
      <w:bookmarkStart w:id="517" w:name="_Toc59042860"/>
      <w:r w:rsidRPr="00D90393">
        <w:t>6.1.11</w:t>
      </w:r>
      <w:r w:rsidRPr="00D90393">
        <w:tab/>
        <w:t>On-network / Short Data Service (SDS) / SDS Session / Group SDS Session / Client Originated (CO)</w:t>
      </w:r>
      <w:bookmarkEnd w:id="481"/>
      <w:bookmarkEnd w:id="506"/>
      <w:bookmarkEnd w:id="513"/>
      <w:bookmarkEnd w:id="514"/>
      <w:bookmarkEnd w:id="515"/>
      <w:bookmarkEnd w:id="516"/>
      <w:bookmarkEnd w:id="517"/>
    </w:p>
    <w:p w:rsidR="00B93CA2" w:rsidRPr="00D90393" w:rsidRDefault="00B93CA2" w:rsidP="004920CE">
      <w:pPr>
        <w:pStyle w:val="H6"/>
        <w:pPrChange w:id="518" w:author="Kahn, Jason D. (Fed)" w:date="2021-02-08T14:16:00Z">
          <w:pPr>
            <w:pStyle w:val="Heading4"/>
          </w:pPr>
        </w:pPrChange>
      </w:pPr>
      <w:bookmarkStart w:id="519" w:name="_Toc522499809"/>
      <w:bookmarkStart w:id="520" w:name="_Toc52782381"/>
      <w:bookmarkStart w:id="521" w:name="_Toc52782992"/>
      <w:bookmarkStart w:id="522" w:name="_Toc59042861"/>
      <w:r w:rsidRPr="00D90393">
        <w:t>6.1.11.1</w:t>
      </w:r>
      <w:r w:rsidRPr="00D90393">
        <w:tab/>
        <w:t>Test Purpose (TP)</w:t>
      </w:r>
      <w:bookmarkEnd w:id="520"/>
      <w:bookmarkEnd w:id="521"/>
      <w:bookmarkEnd w:id="52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initiate a group SDS session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 group SDS session and a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SIP 200 (OK) message with the a=setup attribute set to "passive"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responds to the SIP 200 (OK) message with a SIP ACK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group session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session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group SDS session and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with a disposition of "DELIVERY AND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MSRP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with a MSRP 200(OK) message to a group SDS session message with a disposition of "DELIVERY AND READ" and </w:t>
      </w:r>
      <w:r w:rsidRPr="00D90393">
        <w:rPr>
          <w:rFonts w:eastAsia="Malgun Gothic"/>
          <w:noProof w:val="0"/>
        </w:rPr>
        <w:t xml:space="preserve">timer TDU1 (delivery and read) not </w:t>
      </w:r>
      <w:r w:rsidR="003809B0" w:rsidRPr="00D90393">
        <w:rPr>
          <w:rFonts w:eastAsia="Malgun Gothic"/>
          <w:noProof w:val="0"/>
        </w:rPr>
        <w:t>yet</w:t>
      </w:r>
      <w:r w:rsidRPr="00D90393">
        <w:rPr>
          <w:rFonts w:eastAsia="Malgun Gothic"/>
          <w:noProof w:val="0"/>
        </w:rPr>
        <w:t xml:space="preserve"> expired</w:t>
      </w:r>
      <w:r w:rsidRPr="00D90393">
        <w:rPr>
          <w:noProof w:val="0"/>
        </w:rPr>
        <w:t xml:space="preserv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w:t>
      </w:r>
      <w:r w:rsidRPr="00D90393">
        <w:rPr>
          <w:rFonts w:eastAsia="Malgun Gothic"/>
          <w:noProof w:val="0"/>
        </w:rPr>
        <w:t>determines that the payload contained in the DATA PAYLOAD message is for user consumption</w:t>
      </w:r>
      <w:r w:rsidRPr="00D90393">
        <w:rPr>
          <w:noProof w:val="0"/>
        </w:rPr>
        <w:t xml:space="preserve"> and before timer TDU1 (delivery and read) expires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the UE (MCDATA Client) </w:t>
      </w:r>
      <w:r w:rsidRPr="00D90393">
        <w:rPr>
          <w:rFonts w:eastAsia="Malgun Gothic"/>
          <w:noProof w:val="0"/>
        </w:rPr>
        <w:t xml:space="preserve">renders the contents of the Payload IE to the MCDATA User </w:t>
      </w:r>
      <w:r w:rsidRPr="00D90393">
        <w:rPr>
          <w:rFonts w:eastAsia="Malgun Gothic"/>
          <w:b/>
          <w:noProof w:val="0"/>
        </w:rPr>
        <w:t>and</w:t>
      </w:r>
      <w:r w:rsidRPr="00D90393">
        <w:rPr>
          <w:rFonts w:eastAsia="Malgun Gothic"/>
          <w:noProof w:val="0"/>
        </w:rPr>
        <w:t xml:space="preserve"> then </w:t>
      </w:r>
      <w:r w:rsidRPr="00D90393">
        <w:rPr>
          <w:noProof w:val="0"/>
        </w:rPr>
        <w:t>sends a MSRP SEND message with a disposition notification of "DELIVERED AND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(6)</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with a MSRP 200(OK) message to a group SDS session message with a disposition of "DELIVERY AND READ" and the UE (MCDATA Client) not yet </w:t>
      </w:r>
      <w:r w:rsidRPr="00D90393">
        <w:rPr>
          <w:rFonts w:eastAsia="Malgun Gothic"/>
          <w:noProof w:val="0"/>
        </w:rPr>
        <w:t xml:space="preserve">rendering the contents of the Payload IE to the MCDATA User </w:t>
      </w:r>
      <w:r w:rsidRPr="00D90393">
        <w:rPr>
          <w:noProof w:val="0"/>
        </w:rPr>
        <w:t>}</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timer TDU1 (delivery and read) expires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MSRP SEND message with a disposition notification of "DELIVERED" </w:t>
      </w:r>
      <w:r w:rsidRPr="00D90393">
        <w:rPr>
          <w:b/>
          <w:bCs/>
          <w:noProof w:val="0"/>
        </w:rPr>
        <w:t>and</w:t>
      </w:r>
      <w:r w:rsidRPr="00D90393">
        <w:rPr>
          <w:noProof w:val="0"/>
        </w:rPr>
        <w:t xml:space="preserve"> then </w:t>
      </w:r>
      <w:r w:rsidRPr="00D90393">
        <w:rPr>
          <w:rFonts w:eastAsia="Malgun Gothic"/>
          <w:noProof w:val="0"/>
        </w:rPr>
        <w:t xml:space="preserve">renders the contents of the Payload IE to the MCDATA User </w:t>
      </w:r>
      <w:r w:rsidRPr="00D90393">
        <w:rPr>
          <w:b/>
          <w:noProof w:val="0"/>
        </w:rPr>
        <w:t>and</w:t>
      </w:r>
      <w:r w:rsidRPr="00D90393">
        <w:rPr>
          <w:noProof w:val="0"/>
        </w:rPr>
        <w:t xml:space="preserve"> then sends a MSRP SEND message with a disposition notification of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(7)</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group SDS session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release the group SDS session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523" w:author="Kahn, Jason D. (Fed)" w:date="2021-02-08T14:16:00Z">
          <w:pPr>
            <w:pStyle w:val="Heading4"/>
          </w:pPr>
        </w:pPrChange>
      </w:pPr>
      <w:bookmarkStart w:id="524" w:name="_Toc52782382"/>
      <w:bookmarkStart w:id="525" w:name="_Toc52782993"/>
      <w:bookmarkStart w:id="526" w:name="_Toc59042862"/>
      <w:r w:rsidRPr="00D90393">
        <w:t>6.1.11.2</w:t>
      </w:r>
      <w:r w:rsidRPr="00D90393">
        <w:tab/>
        <w:t>Conformance requirements</w:t>
      </w:r>
      <w:bookmarkEnd w:id="524"/>
      <w:bookmarkEnd w:id="525"/>
      <w:bookmarkEnd w:id="526"/>
    </w:p>
    <w:p w:rsidR="00B93CA2" w:rsidRPr="00D90393" w:rsidRDefault="00B93CA2" w:rsidP="00B93CA2">
      <w:r w:rsidRPr="00D90393">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r w:rsidRPr="00D90393">
        <w:t>…</w:t>
      </w:r>
    </w:p>
    <w:p w:rsidR="00B93CA2" w:rsidRPr="00D90393" w:rsidRDefault="00B93CA2" w:rsidP="00B93CA2">
      <w:pPr>
        <w:pStyle w:val="B10"/>
      </w:pPr>
      <w:r w:rsidRPr="00D90393">
        <w:t>8)</w:t>
      </w:r>
      <w:r w:rsidRPr="00D90393">
        <w:tab/>
        <w:t xml:space="preserve">if a group SDS session is requested: </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/&lt;x&gt;/Common/MCData/AllowedSDS"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to send SDS and not continue with the rest of the steps in this subclause; and</w:t>
      </w:r>
    </w:p>
    <w:p w:rsidR="00B93CA2" w:rsidRPr="00D90393" w:rsidRDefault="00B93CA2" w:rsidP="00B93CA2">
      <w:pPr>
        <w:pStyle w:val="B2"/>
      </w:pPr>
      <w:r w:rsidRPr="00D90393">
        <w:t>b)</w:t>
      </w:r>
      <w:r w:rsidRPr="00D90393">
        <w:tab/>
        <w:t>shall contain 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"group-sds-session";</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NO"/>
      </w:pPr>
      <w:r w:rsidRPr="00D90393">
        <w:t>NOTE 1:</w:t>
      </w:r>
      <w:r w:rsidRPr="00D90393">
        <w:tab/>
        <w:t>The MCData client does not include the MCData ID of the originating MCData user in the body, as this will be inserted into the body of the SIP INVITE request that is sent from the originating participating MCData function.</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9.2.4.2.1;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6.1.2.2.</w:t>
      </w:r>
    </w:p>
    <w:p w:rsidR="00B93CA2" w:rsidRPr="00D90393" w:rsidRDefault="00B93CA2" w:rsidP="00B93CA2">
      <w:r w:rsidRPr="00D90393">
        <w:t>[TS 24.282, clause 9.2.4.2.1]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an "a=sendrecv" attribute;</w:t>
      </w:r>
    </w:p>
    <w:p w:rsidR="00B93CA2" w:rsidRPr="00D90393" w:rsidRDefault="00B93CA2" w:rsidP="00B93CA2">
      <w:pPr>
        <w:pStyle w:val="B2"/>
      </w:pPr>
      <w:r w:rsidRPr="00D90393">
        <w:t>d)</w:t>
      </w:r>
      <w:r w:rsidRPr="00D90393">
        <w:tab/>
        <w:t>an "a=path" attribute containing its own MSRP URI;</w:t>
      </w:r>
    </w:p>
    <w:p w:rsidR="00B93CA2" w:rsidRPr="00D90393" w:rsidRDefault="00B93CA2" w:rsidP="00B93CA2">
      <w:pPr>
        <w:pStyle w:val="B2"/>
        <w:rPr>
          <w:lang w:eastAsia="ko-KR"/>
        </w:rPr>
      </w:pPr>
      <w:r w:rsidRPr="00D90393">
        <w:t>e)</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t>f)</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24.582, clause 6.1.2.2.1]</w:t>
      </w:r>
    </w:p>
    <w:p w:rsidR="00B93CA2" w:rsidRPr="00D90393" w:rsidRDefault="00B93CA2" w:rsidP="00B93CA2">
      <w:r w:rsidRPr="00D90393">
        <w:t>Upon receiving an indication to establish MSRP connection for SDS session as the originating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On receiving MSRP 200 </w:t>
      </w:r>
      <w:r w:rsidRPr="00D90393">
        <w:t xml:space="preserve">(OK) </w:t>
      </w:r>
      <w:r w:rsidRPr="00D90393">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r w:rsidRPr="00D90393">
        <w:t>Received content and disposition requests shall be handled as specified in subclause 6.1.2.6.</w:t>
      </w:r>
    </w:p>
    <w:p w:rsidR="00B93CA2" w:rsidRPr="00D90393" w:rsidRDefault="00B93CA2" w:rsidP="00B93CA2">
      <w:r w:rsidRPr="00D90393">
        <w:t>[TS 24.582, clause 6.1.2.3.1]</w:t>
      </w:r>
    </w:p>
    <w:p w:rsidR="00B93CA2" w:rsidRPr="00D90393" w:rsidRDefault="00B93CA2" w:rsidP="00B93CA2">
      <w:r w:rsidRPr="00D90393">
        <w:t>Upon receiving an indication to establish MSRP connection for SDS session as the terminating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ind w:left="568" w:hanging="284"/>
        <w:rPr>
          <w:lang w:eastAsia="x-none"/>
        </w:rPr>
      </w:pPr>
      <w:r w:rsidRPr="00D90393">
        <w:rPr>
          <w:lang w:eastAsia="x-none"/>
        </w:rPr>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On receiving MSRP 200 </w:t>
      </w:r>
      <w:r w:rsidRPr="00D90393">
        <w:t xml:space="preserve">(OK) </w:t>
      </w:r>
      <w:r w:rsidRPr="00D9039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ascii="TimesNewRoman" w:hAnsi="TimesNewRoman" w:cs="TimesNewRoman"/>
        </w:rPr>
      </w:pPr>
      <w:r w:rsidRPr="00D90393">
        <w:rPr>
          <w:rFonts w:ascii="TimesNewRoman" w:hAnsi="TimesNewRoman" w:cs="TimesNewRoman"/>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an one-to-one SDS message only if </w:t>
      </w:r>
    </w:p>
    <w:p w:rsidR="00B93CA2" w:rsidRPr="00D90393" w:rsidRDefault="00B93CA2" w:rsidP="00B93CA2">
      <w:pPr>
        <w:pStyle w:val="B10"/>
      </w:pPr>
      <w:r w:rsidRPr="00D90393">
        <w:t>1.</w:t>
      </w:r>
      <w:r w:rsidRPr="00D90393">
        <w:tab/>
        <w:t>the &lt;allow-transmit-data&gt; element of an &lt;actions&gt; element is present with a value "true" (see the MCData user profile document in 3GPP TS 24.484 [7]);</w:t>
      </w:r>
    </w:p>
    <w:p w:rsidR="00B93CA2" w:rsidRPr="00D90393" w:rsidRDefault="00B93CA2" w:rsidP="00B93CA2">
      <w:pPr>
        <w:pStyle w:val="B10"/>
      </w:pPr>
      <w:r w:rsidRPr="00D90393">
        <w:t>2.</w:t>
      </w:r>
      <w:r w:rsidRPr="00D90393">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pStyle w:val="B10"/>
      </w:pPr>
      <w:r w:rsidRPr="00D90393">
        <w:t>3.</w:t>
      </w:r>
      <w:r w:rsidRPr="00D90393">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 group SDS message only if </w:t>
      </w:r>
    </w:p>
    <w:p w:rsidR="00B93CA2" w:rsidRPr="00D90393" w:rsidRDefault="00B93CA2" w:rsidP="00B93CA2">
      <w:pPr>
        <w:pStyle w:val="B10"/>
      </w:pPr>
      <w:r w:rsidRPr="00D90393">
        <w:t>1.</w:t>
      </w:r>
      <w:r w:rsidRPr="00D90393">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pStyle w:val="B10"/>
      </w:pPr>
      <w:r w:rsidRPr="00D90393">
        <w:t>2.</w:t>
      </w:r>
      <w:r w:rsidRPr="00D90393">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pStyle w:val="B10"/>
      </w:pPr>
      <w:r w:rsidRPr="00D90393">
        <w:t>3.</w:t>
      </w:r>
      <w:r w:rsidRPr="00D90393">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pStyle w:val="B10"/>
        <w:ind w:left="0" w:firstLine="0"/>
        <w:rPr>
          <w:rFonts w:eastAsia="Calibri"/>
        </w:rPr>
      </w:pPr>
      <w:r w:rsidRPr="00D90393">
        <w:rPr>
          <w:rFonts w:eastAsia="Calibri"/>
        </w:rPr>
        <w:t>If the above mentioned conditions satisfy,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rPr>
          <w:lang w:eastAsia="x-none"/>
        </w:rPr>
      </w:pPr>
      <w:r w:rsidRPr="00D90393">
        <w:rPr>
          <w:lang w:eastAsia="x-none"/>
        </w:rPr>
        <w:t>To send an SDS disposition notification, the MCData client:</w:t>
      </w:r>
    </w:p>
    <w:p w:rsidR="00B93CA2" w:rsidRPr="00D90393" w:rsidRDefault="00B93CA2" w:rsidP="00B93CA2">
      <w:pPr>
        <w:pStyle w:val="B10"/>
      </w:pPr>
      <w:r w:rsidRPr="00D90393">
        <w:t>1.</w:t>
      </w:r>
      <w:r w:rsidRPr="00D90393">
        <w:tab/>
        <w:t>shall generate a SDS NOTIFICATION as specified in subclause 6.1.2.5.2;</w:t>
      </w:r>
    </w:p>
    <w:p w:rsidR="00B93CA2" w:rsidRPr="00D90393" w:rsidRDefault="00B93CA2" w:rsidP="00B93CA2">
      <w:pPr>
        <w:pStyle w:val="B10"/>
      </w:pPr>
      <w:r w:rsidRPr="00D90393">
        <w:t>2.</w:t>
      </w:r>
      <w:r w:rsidRPr="00D90393">
        <w:tab/>
        <w:t>shall include the SDS NOTIFICATION in an MSRP SEND request as specified in subclause 6.1.2.5.3, with the following clarification;</w:t>
      </w:r>
    </w:p>
    <w:p w:rsidR="00B93CA2" w:rsidRPr="00D90393" w:rsidRDefault="00B93CA2" w:rsidP="00B93CA2">
      <w:pPr>
        <w:pStyle w:val="B10"/>
      </w:pPr>
      <w:r w:rsidRPr="00D90393">
        <w:t>a.</w:t>
      </w:r>
      <w:r w:rsidRPr="00D90393">
        <w:tab/>
        <w:t>shall set To-Path header according to the MSRP URI in the received SDP; and</w:t>
      </w:r>
    </w:p>
    <w:p w:rsidR="00B93CA2" w:rsidRPr="00D90393" w:rsidRDefault="00B93CA2" w:rsidP="00B93CA2">
      <w:pPr>
        <w:pStyle w:val="B10"/>
      </w:pPr>
      <w:r w:rsidRPr="00D90393">
        <w:t>3.</w:t>
      </w:r>
      <w:r w:rsidRPr="00D90393">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r w:rsidRPr="00D90393">
        <w:rPr>
          <w:rFonts w:ascii="TimesNewRoman"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hAnsi="TimesNewRoman" w:cs="TimesNewRoman"/>
        </w:rPr>
        <w:t xml:space="preserve"> To terminate the MSRP session, the MCData client:</w:t>
      </w:r>
    </w:p>
    <w:p w:rsidR="00B93CA2" w:rsidRPr="00D90393" w:rsidRDefault="00B93CA2" w:rsidP="00B93CA2">
      <w:pPr>
        <w:pStyle w:val="B10"/>
      </w:pPr>
      <w:r w:rsidRPr="00D90393">
        <w:t>1.</w:t>
      </w:r>
      <w:r w:rsidRPr="00D90393">
        <w:tab/>
        <w:t>if there are further MSRP chunks to send, shall abort transmission of these further MSRP chunks; and</w:t>
      </w:r>
    </w:p>
    <w:p w:rsidR="00B93CA2" w:rsidRPr="00D90393" w:rsidRDefault="00B93CA2" w:rsidP="00B93CA2">
      <w:pPr>
        <w:pStyle w:val="B10"/>
      </w:pPr>
      <w:r w:rsidRPr="00D90393">
        <w:t>2.</w:t>
      </w:r>
      <w:r w:rsidRPr="00D90393">
        <w:tab/>
        <w:t>shall indicate to MCData user 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3GPP TS 24.282 [8]; and</w:t>
      </w:r>
    </w:p>
    <w:p w:rsidR="00B93CA2" w:rsidRPr="00D90393" w:rsidRDefault="00B93CA2" w:rsidP="00B93CA2">
      <w:pPr>
        <w:pStyle w:val="B10"/>
      </w:pPr>
      <w:r w:rsidRPr="00D90393">
        <w:t>2.</w:t>
      </w:r>
      <w:r w:rsidRPr="00D90393">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w:t>
      </w:r>
    </w:p>
    <w:p w:rsidR="00B93CA2" w:rsidRPr="00D90393" w:rsidRDefault="00B93CA2" w:rsidP="00B93CA2">
      <w:pPr>
        <w:pStyle w:val="B10"/>
      </w:pPr>
      <w:r w:rsidRPr="00D90393">
        <w:t>2.</w:t>
      </w:r>
      <w:r w:rsidRPr="00D90393">
        <w:tab/>
        <w:t>if sending a read notification, shall set the SDS disposition notification type IE as "READ";</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w:t>
      </w:r>
    </w:p>
    <w:p w:rsidR="00B93CA2" w:rsidRPr="00D90393" w:rsidRDefault="00B93CA2" w:rsidP="00B93CA2">
      <w:pPr>
        <w:pStyle w:val="B10"/>
      </w:pPr>
      <w:r w:rsidRPr="00D90393">
        <w:t>5.</w:t>
      </w:r>
      <w:r w:rsidRPr="00D90393">
        <w:tab/>
        <w:t>shall set the Date and time IE to the current time;</w:t>
      </w:r>
    </w:p>
    <w:p w:rsidR="00B93CA2" w:rsidRPr="00D90393" w:rsidRDefault="00B93CA2" w:rsidP="00B93CA2">
      <w:pPr>
        <w:pStyle w:val="B10"/>
      </w:pPr>
      <w:r w:rsidRPr="00D90393">
        <w:t>6.</w:t>
      </w:r>
      <w:r w:rsidRPr="00D90393">
        <w:tab/>
        <w:t>shall set the Conversation ID to the value of the Conversation ID that was received in the SDS message;</w:t>
      </w:r>
    </w:p>
    <w:p w:rsidR="00B93CA2" w:rsidRPr="00D90393" w:rsidRDefault="00B93CA2" w:rsidP="00B93CA2">
      <w:pPr>
        <w:pStyle w:val="B10"/>
      </w:pPr>
      <w:r w:rsidRPr="00D90393">
        <w:t>7.</w:t>
      </w:r>
      <w:r w:rsidRPr="00D90393">
        <w:tab/>
        <w:t>shall set the Message ID to the value of the Message ID that was received in the SDS message;</w:t>
      </w:r>
    </w:p>
    <w:p w:rsidR="00B93CA2" w:rsidRPr="00D90393" w:rsidRDefault="00B93CA2" w:rsidP="00B93CA2">
      <w:pPr>
        <w:pStyle w:val="B10"/>
      </w:pPr>
      <w:r w:rsidRPr="00D90393">
        <w:t>8.</w:t>
      </w:r>
      <w:r w:rsidRPr="00D90393">
        <w:tab/>
        <w:t>if the SDS message was destined for the user, shall not include an Application ID IE;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follow the procedure defined in subclause 6.1.1.3.2, with the following clarification:</w:t>
      </w:r>
    </w:p>
    <w:p w:rsidR="00B93CA2" w:rsidRPr="00D90393" w:rsidRDefault="00B93CA2" w:rsidP="00B93CA2">
      <w:pPr>
        <w:pStyle w:val="B2"/>
        <w:rPr>
          <w:lang w:eastAsia="ko-KR"/>
        </w:rPr>
      </w:pPr>
      <w:r w:rsidRPr="00D90393">
        <w:t>a.</w:t>
      </w:r>
      <w:r w:rsidRPr="00D90393">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4920CE">
      <w:pPr>
        <w:pStyle w:val="H6"/>
        <w:pPrChange w:id="527" w:author="Kahn, Jason D. (Fed)" w:date="2021-02-08T14:16:00Z">
          <w:pPr>
            <w:pStyle w:val="Heading4"/>
          </w:pPr>
        </w:pPrChange>
      </w:pPr>
      <w:bookmarkStart w:id="528" w:name="_Toc52782383"/>
      <w:bookmarkStart w:id="529" w:name="_Toc52782994"/>
      <w:bookmarkStart w:id="530" w:name="_Toc59042863"/>
      <w:r w:rsidRPr="00D90393">
        <w:t>6.1.11.3</w:t>
      </w:r>
      <w:r w:rsidRPr="00D90393">
        <w:tab/>
        <w:t>Test description</w:t>
      </w:r>
      <w:bookmarkEnd w:id="528"/>
      <w:bookmarkEnd w:id="529"/>
      <w:bookmarkEnd w:id="530"/>
    </w:p>
    <w:p w:rsidR="00B93CA2" w:rsidRPr="00D90393" w:rsidRDefault="00B93CA2" w:rsidP="004920CE">
      <w:pPr>
        <w:pStyle w:val="H6"/>
        <w:pPrChange w:id="531" w:author="Kahn, Jason D. (Fed)" w:date="2021-02-08T14:16:00Z">
          <w:pPr>
            <w:pStyle w:val="Heading5"/>
          </w:pPr>
        </w:pPrChange>
      </w:pPr>
      <w:bookmarkStart w:id="532" w:name="_Toc52782384"/>
      <w:bookmarkStart w:id="533" w:name="_Toc52782995"/>
      <w:bookmarkStart w:id="534" w:name="_Toc59042864"/>
      <w:r w:rsidRPr="00D90393">
        <w:t>6.1.11.3.1</w:t>
      </w:r>
      <w:r w:rsidRPr="00D90393">
        <w:tab/>
        <w:t>Pre-test conditions</w:t>
      </w:r>
      <w:bookmarkEnd w:id="532"/>
      <w:bookmarkEnd w:id="533"/>
      <w:bookmarkEnd w:id="53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535" w:author="Kahn, Jason D. (Fed)" w:date="2021-02-08T14:16:00Z">
          <w:pPr>
            <w:pStyle w:val="Heading5"/>
          </w:pPr>
        </w:pPrChange>
      </w:pPr>
      <w:bookmarkStart w:id="536" w:name="_Toc52782385"/>
      <w:bookmarkStart w:id="537" w:name="_Toc52782996"/>
      <w:bookmarkStart w:id="538" w:name="_Toc59042865"/>
      <w:r w:rsidRPr="00D90393">
        <w:t>6.1.11.3.2</w:t>
      </w:r>
      <w:r w:rsidRPr="00D90393">
        <w:tab/>
        <w:t>Test procedure sequence</w:t>
      </w:r>
      <w:bookmarkEnd w:id="536"/>
      <w:bookmarkEnd w:id="537"/>
      <w:bookmarkEnd w:id="538"/>
    </w:p>
    <w:p w:rsidR="00B93CA2" w:rsidRPr="00D90393" w:rsidRDefault="00B93CA2" w:rsidP="00B93CA2">
      <w:pPr>
        <w:pStyle w:val="TH"/>
      </w:pPr>
      <w:r w:rsidRPr="00D90393">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session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group SDS session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10</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11</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 AND READ".</w:t>
            </w:r>
          </w:p>
          <w:p w:rsidR="00B93CA2" w:rsidRPr="00D90393" w:rsidRDefault="00B93CA2" w:rsidP="00253B20">
            <w:pPr>
              <w:pStyle w:val="TAL"/>
            </w:pPr>
            <w:r w:rsidRPr="00D90393">
              <w:t xml:space="preserve">NOTE: Timer TDU1 (delivery and read) is started upon receipt of the MSRP SEND message that contains a "DELIVERY AND READ" </w:t>
            </w:r>
            <w:r w:rsidRPr="00D90393">
              <w:rPr>
                <w:rFonts w:eastAsia="Malgun Gothic"/>
              </w:rPr>
              <w:t>disposition requests. Timer TDU1 (delivery and read)=120ms according to the default value defined in TS 24.282 [31].</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12</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13a1-13b5 describe behaviour that depends on the timing of UE execution; the "lower case letter" identifies a step sequence that takes place if the UE receives a display notification before (steps 13a1 – 13a3) or after (steps 13b1 – 13b5) timer TDU1 (delivery and read) expires.</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13a1</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 xml:space="preserve">render the contents of the Payload IE to the MCData User before the expiry of </w:t>
            </w:r>
            <w:r w:rsidRPr="00D90393">
              <w:t>timer TDU1 (delivery and read)</w:t>
            </w:r>
            <w:r w:rsidRPr="00D90393">
              <w:rPr>
                <w:rFonts w:eastAsia="Malgun Gothic"/>
              </w:rPr>
              <w:t>?</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13a2</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disposition notification of "DELIVERED AND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13a3</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13b1</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disposition notification of "DELIVERED" upon the expiration of timer TDU1 (delivery and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6</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13b3</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6</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6</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13b5</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14</w:t>
            </w:r>
          </w:p>
        </w:tc>
        <w:tc>
          <w:tcPr>
            <w:tcW w:w="3969" w:type="dxa"/>
            <w:shd w:val="clear" w:color="auto" w:fill="auto"/>
          </w:tcPr>
          <w:p w:rsidR="00B93CA2" w:rsidRPr="00D90393" w:rsidRDefault="00B93CA2" w:rsidP="00253B20">
            <w:pPr>
              <w:pStyle w:val="TAL"/>
            </w:pPr>
            <w:r w:rsidRPr="00D90393">
              <w:t>Make the MCDATA User request to release the group session SDS message over the media plan.</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15</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7</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4920CE">
      <w:pPr>
        <w:pStyle w:val="H6"/>
        <w:pPrChange w:id="539" w:author="Kahn, Jason D. (Fed)" w:date="2021-02-08T14:16:00Z">
          <w:pPr>
            <w:pStyle w:val="Heading5"/>
          </w:pPr>
        </w:pPrChange>
      </w:pPr>
      <w:bookmarkStart w:id="540" w:name="_Toc52782386"/>
      <w:bookmarkStart w:id="541" w:name="_Toc52782997"/>
      <w:bookmarkStart w:id="542" w:name="_Toc59042866"/>
      <w:r w:rsidRPr="00D90393">
        <w:t>6.1.11.3.3</w:t>
      </w:r>
      <w:r w:rsidRPr="00D90393">
        <w:tab/>
        <w:t>Specific message contents</w:t>
      </w:r>
      <w:bookmarkEnd w:id="540"/>
      <w:bookmarkEnd w:id="541"/>
      <w:bookmarkEnd w:id="542"/>
    </w:p>
    <w:p w:rsidR="00B93CA2" w:rsidRPr="00D90393" w:rsidRDefault="00B93CA2" w:rsidP="00B93CA2">
      <w:pPr>
        <w:pStyle w:val="TH"/>
      </w:pPr>
      <w:bookmarkStart w:id="543" w:name="_Toc25610662"/>
      <w:r w:rsidRPr="00D90393">
        <w:t>Table 6.1.11.3.3-1: SIP INVITE (step 2,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H"/>
              <w:jc w:val="left"/>
              <w:rPr>
                <w:b w:val="0"/>
              </w:rPr>
            </w:pPr>
            <w:r w:rsidRPr="00D90393">
              <w:rPr>
                <w:rFonts w:cs="Arial"/>
                <w:b w:val="0"/>
                <w:szCs w:val="18"/>
              </w:rPr>
              <w:t>Derivation Path: TS 36.579-1 [2], Table 5.5.2.5.2-1, condition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rPr>
          <w:tblHeader/>
        </w:trPr>
        <w:tc>
          <w:tcPr>
            <w:tcW w:w="2835" w:type="dxa"/>
            <w:vAlign w:val="center"/>
          </w:tcPr>
          <w:p w:rsidR="00B93CA2" w:rsidRPr="00D90393" w:rsidRDefault="00B93CA2" w:rsidP="00253B20">
            <w:pPr>
              <w:pStyle w:val="TAL"/>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6.1.11.3.3-2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pPr>
            <w:r w:rsidRPr="00D90393">
              <w:rPr>
                <w:lang w:eastAsia="ko-KR"/>
              </w:rPr>
              <w:t>"group-sds-session"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6.1.11.3.3-3: SIP 200 (OK) (step 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44">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6.1.11.3.3-4</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6.1.11.3.3-2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45">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6.1.11.3.3-5: MSRP SEND (step 7a1,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6.1.11.3.3-6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6.1.11.3.3-6: Data Payload (Table 6.1.11.3.3-5)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6.1.11.3.3-7: MSRP SEND (step 7b1,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6.1.11.3.3-6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6.1.11.3.3-8: MSRP SEND (step 7b3,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6.1.11.3.3-6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6.1.11.3.3-9: MSRP SEND (step 8,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46">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F6391" w:rsidRPr="00D90393" w:rsidTr="00253B20">
        <w:tc>
          <w:tcPr>
            <w:tcW w:w="2836" w:type="dxa"/>
          </w:tcPr>
          <w:p w:rsidR="00BF6391" w:rsidRPr="00D90393" w:rsidRDefault="00BF6391" w:rsidP="00BF6391">
            <w:pPr>
              <w:pStyle w:val="TAL"/>
            </w:pPr>
            <w:r w:rsidRPr="00D90393">
              <w:rPr>
                <w:b/>
                <w:bCs/>
              </w:rPr>
              <w:t>MIME body part</w:t>
            </w:r>
          </w:p>
        </w:tc>
        <w:tc>
          <w:tcPr>
            <w:tcW w:w="2127" w:type="dxa"/>
          </w:tcPr>
          <w:p w:rsidR="00BF6391" w:rsidRPr="00D90393" w:rsidRDefault="00BF6391" w:rsidP="00BF6391">
            <w:pPr>
              <w:pStyle w:val="TAL"/>
            </w:pPr>
            <w:r w:rsidRPr="00D90393">
              <w:t>not present"</w:t>
            </w:r>
          </w:p>
        </w:tc>
        <w:tc>
          <w:tcPr>
            <w:tcW w:w="2127" w:type="dxa"/>
          </w:tcPr>
          <w:p w:rsidR="00BF6391" w:rsidRPr="00D90393" w:rsidRDefault="00BF6391" w:rsidP="00BF6391">
            <w:pPr>
              <w:pStyle w:val="TAL"/>
              <w:rPr>
                <w:bCs/>
              </w:rPr>
            </w:pPr>
            <w:r w:rsidRPr="00D90393">
              <w:rPr>
                <w:bCs/>
              </w:rPr>
              <w:t>SDS SIGNALLING PAYLOAD</w:t>
            </w: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tcPr>
          <w:p w:rsidR="00BF6391" w:rsidRPr="00D90393" w:rsidRDefault="00BF6391" w:rsidP="00BF6391">
            <w:pPr>
              <w:pStyle w:val="TAL"/>
            </w:pPr>
            <w:r w:rsidRPr="00D90393">
              <w:rPr>
                <w:b/>
                <w:bCs/>
              </w:rPr>
              <w:t>MIME body part</w:t>
            </w:r>
          </w:p>
        </w:tc>
        <w:tc>
          <w:tcPr>
            <w:tcW w:w="2127" w:type="dxa"/>
          </w:tcPr>
          <w:p w:rsidR="00BF6391" w:rsidRPr="00D90393" w:rsidRDefault="00BF6391" w:rsidP="00BF6391">
            <w:pPr>
              <w:pStyle w:val="TAL"/>
            </w:pPr>
            <w:r w:rsidRPr="00D90393">
              <w:t>not present</w:t>
            </w:r>
          </w:p>
        </w:tc>
        <w:tc>
          <w:tcPr>
            <w:tcW w:w="2127" w:type="dxa"/>
          </w:tcPr>
          <w:p w:rsidR="00BF6391" w:rsidRPr="00D90393" w:rsidRDefault="00BF6391" w:rsidP="00BF6391">
            <w:pPr>
              <w:pStyle w:val="TAL"/>
              <w:rPr>
                <w:bCs/>
              </w:rPr>
            </w:pPr>
            <w:r w:rsidRPr="00D90393">
              <w:rPr>
                <w:bCs/>
              </w:rPr>
              <w:t>SDS DATA PAYLOAD</w:t>
            </w: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tcPr>
          <w:p w:rsidR="00BF6391" w:rsidRPr="00D90393" w:rsidRDefault="00BF6391" w:rsidP="00BF6391">
            <w:pPr>
              <w:pStyle w:val="TAL"/>
            </w:pPr>
            <w:r w:rsidRPr="00D90393">
              <w:rPr>
                <w:b/>
                <w:bCs/>
              </w:rPr>
              <w:t>MIME body part</w:t>
            </w:r>
          </w:p>
        </w:tc>
        <w:tc>
          <w:tcPr>
            <w:tcW w:w="2127" w:type="dxa"/>
          </w:tcPr>
          <w:p w:rsidR="00BF6391" w:rsidRPr="00D90393" w:rsidRDefault="00BF6391" w:rsidP="00BF6391">
            <w:pPr>
              <w:pStyle w:val="TAL"/>
            </w:pPr>
          </w:p>
        </w:tc>
        <w:tc>
          <w:tcPr>
            <w:tcW w:w="2127" w:type="dxa"/>
          </w:tcPr>
          <w:p w:rsidR="00BF6391" w:rsidRPr="00D90393" w:rsidRDefault="00BF6391" w:rsidP="00BF6391">
            <w:pPr>
              <w:pStyle w:val="TAL"/>
              <w:rPr>
                <w:bCs/>
              </w:rPr>
            </w:pPr>
            <w:r w:rsidRPr="00D90393">
              <w:rPr>
                <w:bCs/>
              </w:rPr>
              <w:t>SDS NOTIFICATION</w:t>
            </w: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vAlign w:val="center"/>
          </w:tcPr>
          <w:p w:rsidR="00BF6391" w:rsidRPr="00D90393" w:rsidRDefault="00BF6391" w:rsidP="00BF6391">
            <w:pPr>
              <w:pStyle w:val="TAL"/>
            </w:pPr>
            <w:r w:rsidRPr="00D90393">
              <w:t xml:space="preserve">  </w:t>
            </w:r>
            <w:r w:rsidRPr="00D90393">
              <w:rPr>
                <w:bCs/>
              </w:rPr>
              <w:t>MIME-Content-Type</w:t>
            </w:r>
          </w:p>
        </w:tc>
        <w:tc>
          <w:tcPr>
            <w:tcW w:w="2127" w:type="dxa"/>
          </w:tcPr>
          <w:p w:rsidR="00BF6391" w:rsidRPr="00D90393" w:rsidRDefault="00BF6391" w:rsidP="00BF6391">
            <w:pPr>
              <w:pStyle w:val="TAL"/>
            </w:pPr>
            <w:r w:rsidRPr="00D90393">
              <w:rPr>
                <w:iCs/>
              </w:rPr>
              <w:t>"</w:t>
            </w:r>
            <w:r w:rsidRPr="00D90393">
              <w:t>application/vnd.3gpp.mcdata-signalling</w:t>
            </w:r>
            <w:r w:rsidRPr="00D90393">
              <w:rPr>
                <w:iCs/>
              </w:rPr>
              <w:t>"</w:t>
            </w:r>
          </w:p>
        </w:tc>
        <w:tc>
          <w:tcPr>
            <w:tcW w:w="2127" w:type="dxa"/>
          </w:tcPr>
          <w:p w:rsidR="00BF6391" w:rsidRPr="00D90393" w:rsidRDefault="00BF6391" w:rsidP="00BF6391">
            <w:pPr>
              <w:pStyle w:val="TAL"/>
              <w:rPr>
                <w:bCs/>
              </w:rPr>
            </w:pP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vAlign w:val="center"/>
          </w:tcPr>
          <w:p w:rsidR="00BF6391" w:rsidRPr="00D90393" w:rsidRDefault="00BF6391" w:rsidP="00BF6391">
            <w:pPr>
              <w:pStyle w:val="TAL"/>
            </w:pPr>
            <w:r w:rsidRPr="00D90393">
              <w:t xml:space="preserve">  MIME-part-body</w:t>
            </w:r>
          </w:p>
        </w:tc>
        <w:tc>
          <w:tcPr>
            <w:tcW w:w="2127" w:type="dxa"/>
          </w:tcPr>
          <w:p w:rsidR="00BF6391" w:rsidRPr="00D90393" w:rsidRDefault="00BF6391" w:rsidP="00BF6391">
            <w:pPr>
              <w:pStyle w:val="TAL"/>
            </w:pPr>
            <w:r w:rsidRPr="00D90393">
              <w:t>As described in Table 6.1.11.3.3-10</w:t>
            </w:r>
          </w:p>
        </w:tc>
        <w:tc>
          <w:tcPr>
            <w:tcW w:w="2127" w:type="dxa"/>
          </w:tcPr>
          <w:p w:rsidR="00BF6391" w:rsidRPr="00D90393" w:rsidRDefault="00BF6391" w:rsidP="00BF6391">
            <w:pPr>
              <w:pStyle w:val="TAL"/>
            </w:pP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bl>
    <w:p w:rsidR="00B93CA2" w:rsidRPr="00D90393" w:rsidRDefault="00B93CA2" w:rsidP="00B93CA2"/>
    <w:p w:rsidR="00B93CA2" w:rsidRPr="00D90393" w:rsidRDefault="00B93CA2" w:rsidP="00B93CA2">
      <w:pPr>
        <w:pStyle w:val="TH"/>
      </w:pPr>
      <w:r w:rsidRPr="00D90393">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6.1.11.3.3-11: MSRP SEND (step 11,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6.1.11.3.3-12</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6.1.11.3.3-12: SDS SIGNALLING PAYLOAD (Table 6.1.11.3.3-11)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Pr>
          <w:p w:rsidR="00B93CA2" w:rsidRPr="00D90393" w:rsidRDefault="00B93CA2" w:rsidP="00253B20">
            <w:pPr>
              <w:pStyle w:val="TAL"/>
              <w:rPr>
                <w:b/>
              </w:rPr>
            </w:pPr>
            <w:r w:rsidRPr="00D90393">
              <w:rPr>
                <w:lang w:eastAsia="ko-KR"/>
              </w:rPr>
              <w:t>DELIVERY AND READ</w:t>
            </w:r>
          </w:p>
        </w:tc>
        <w:tc>
          <w:tcPr>
            <w:tcW w:w="1419" w:type="dxa"/>
          </w:tcPr>
          <w:p w:rsidR="00B93CA2" w:rsidRPr="00D90393" w:rsidRDefault="00B93CA2" w:rsidP="00253B20">
            <w:pPr>
              <w:pStyle w:val="TAL"/>
            </w:pPr>
            <w:r w:rsidRPr="00D90393">
              <w:rPr>
                <w:rFonts w:cs="Arial"/>
                <w:szCs w:val="18"/>
              </w:rPr>
              <w:t>TS 24.282 [87] clause 15.2.3</w:t>
            </w: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6.1.11.3.3-13: MSRP SEND (step 13a2,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47">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6.1.11.3.3-14</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6.1.11.3.3-15: MSRP SEND (step 13b1,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48">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6.1.11.3.3-16</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6.1.11.3.3-17: MSRP SEND (step 13b4,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49">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6.1.11.3.3-18</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Borders>
              <w:bottom w:val="single" w:sz="4" w:space="0" w:color="auto"/>
            </w:tcBorders>
          </w:tcPr>
          <w:p w:rsidR="00B93CA2" w:rsidRPr="00D90393" w:rsidRDefault="00B93CA2" w:rsidP="00253B20">
            <w:pPr>
              <w:pStyle w:val="TAH"/>
              <w:rPr>
                <w:bCs/>
              </w:rPr>
            </w:pPr>
            <w:r w:rsidRPr="00D90393">
              <w:rPr>
                <w:bCs/>
              </w:rPr>
              <w:t>Information Element</w:t>
            </w:r>
          </w:p>
        </w:tc>
        <w:tc>
          <w:tcPr>
            <w:tcW w:w="2126" w:type="dxa"/>
            <w:tcBorders>
              <w:bottom w:val="single" w:sz="4" w:space="0" w:color="auto"/>
            </w:tcBorders>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Borders>
              <w:bottom w:val="single" w:sz="4" w:space="0" w:color="auto"/>
            </w:tcBorders>
          </w:tcPr>
          <w:p w:rsidR="00B93CA2" w:rsidRPr="00D90393" w:rsidRDefault="00B93CA2" w:rsidP="00253B20">
            <w:pPr>
              <w:pStyle w:val="TAH"/>
              <w:rPr>
                <w:bCs/>
              </w:rPr>
            </w:pPr>
            <w:r w:rsidRPr="00D90393">
              <w:rPr>
                <w:bCs/>
              </w:rPr>
              <w:t>Reference</w:t>
            </w:r>
          </w:p>
        </w:tc>
        <w:tc>
          <w:tcPr>
            <w:tcW w:w="1134" w:type="dxa"/>
            <w:tcBorders>
              <w:bottom w:val="single" w:sz="4" w:space="0" w:color="auto"/>
            </w:tcBorders>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6.1.11.3.3-19: SIP BYE (step 15,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6.1.11.3.3-20: SIP 200 (OK) (step 16,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550" w:name="_Toc42507356"/>
      <w:bookmarkStart w:id="551" w:name="_Toc52307887"/>
      <w:bookmarkStart w:id="552" w:name="_Toc52782387"/>
      <w:bookmarkStart w:id="553" w:name="_Toc52782998"/>
      <w:bookmarkStart w:id="554" w:name="_Toc59042867"/>
      <w:r w:rsidRPr="00D90393">
        <w:t>6.1.12</w:t>
      </w:r>
      <w:r w:rsidRPr="00D90393">
        <w:tab/>
        <w:t>On-network / Short Data Service (SDS) / SDS Session / Group SDS Session / Client Terminated (CT)</w:t>
      </w:r>
      <w:bookmarkEnd w:id="519"/>
      <w:bookmarkEnd w:id="543"/>
      <w:bookmarkEnd w:id="550"/>
      <w:bookmarkEnd w:id="551"/>
      <w:bookmarkEnd w:id="552"/>
      <w:bookmarkEnd w:id="553"/>
      <w:bookmarkEnd w:id="554"/>
    </w:p>
    <w:p w:rsidR="00B93CA2" w:rsidRPr="00D90393" w:rsidRDefault="00B93CA2" w:rsidP="004920CE">
      <w:pPr>
        <w:pStyle w:val="H6"/>
        <w:pPrChange w:id="555" w:author="Kahn, Jason D. (Fed)" w:date="2021-02-08T14:16:00Z">
          <w:pPr>
            <w:pStyle w:val="Heading4"/>
          </w:pPr>
        </w:pPrChange>
      </w:pPr>
      <w:bookmarkStart w:id="556" w:name="_Toc522499810"/>
      <w:bookmarkStart w:id="557" w:name="_Toc52782388"/>
      <w:bookmarkStart w:id="558" w:name="_Toc52782999"/>
      <w:bookmarkStart w:id="559" w:name="_Toc59042868"/>
      <w:r w:rsidRPr="00D90393">
        <w:t>6.1.12.1</w:t>
      </w:r>
      <w:r w:rsidRPr="00D90393">
        <w:tab/>
        <w:t>Test Purpose (TP)</w:t>
      </w:r>
      <w:bookmarkEnd w:id="557"/>
      <w:bookmarkEnd w:id="558"/>
      <w:bookmarkEnd w:id="559"/>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group SDS session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group SDS session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w:t>
      </w:r>
      <w:r w:rsidRPr="00D90393">
        <w:rPr>
          <w:b/>
          <w:bCs/>
          <w:noProof w:val="0"/>
        </w:rPr>
        <w:t>and</w:t>
      </w:r>
      <w:r w:rsidRPr="00D90393">
        <w:rPr>
          <w:noProof w:val="0"/>
        </w:rPr>
        <w:t xml:space="preserve"> sends a MSRP SEND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group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SDS Session message with a disposition of "DELIVERY AND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group session SDS message via a MSRP SEND message with a disposition of "DELIVERY AND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SDS session message using the media plane with a disposition of "DELIVERY AND READ"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group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4920CE">
      <w:pPr>
        <w:pStyle w:val="H6"/>
        <w:pPrChange w:id="560" w:author="Kahn, Jason D. (Fed)" w:date="2021-02-08T14:16:00Z">
          <w:pPr>
            <w:pStyle w:val="Heading4"/>
          </w:pPr>
        </w:pPrChange>
      </w:pPr>
      <w:bookmarkStart w:id="561" w:name="_Toc52782389"/>
      <w:bookmarkStart w:id="562" w:name="_Toc52783000"/>
      <w:bookmarkStart w:id="563" w:name="_Toc59042869"/>
      <w:r w:rsidRPr="00D90393">
        <w:t>6.1.12.2</w:t>
      </w:r>
      <w:r w:rsidRPr="00D90393">
        <w:tab/>
        <w:t>Conformance requirements</w:t>
      </w:r>
      <w:bookmarkEnd w:id="561"/>
      <w:bookmarkEnd w:id="562"/>
      <w:bookmarkEnd w:id="563"/>
    </w:p>
    <w:p w:rsidR="00B93CA2" w:rsidRPr="00D90393" w:rsidRDefault="00B93CA2" w:rsidP="00B93CA2">
      <w:r w:rsidRPr="00D9039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ind w:left="851" w:hanging="284"/>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ind w:left="851" w:hanging="284"/>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ind w:left="851" w:hanging="284"/>
        <w:rPr>
          <w:lang w:eastAsia="ko-KR"/>
        </w:rPr>
      </w:pPr>
      <w:r w:rsidRPr="00D90393">
        <w:t>and skip the rest of the steps after step 2;</w:t>
      </w:r>
    </w:p>
    <w:p w:rsidR="00B93CA2" w:rsidRPr="00D90393" w:rsidRDefault="00B93CA2" w:rsidP="00B93CA2">
      <w:pPr>
        <w:ind w:left="568" w:hanging="284"/>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ind w:left="568" w:hanging="284"/>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ind w:left="851" w:hanging="284"/>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ind w:left="851" w:hanging="284"/>
      </w:pPr>
      <w:r w:rsidRPr="00D90393">
        <w:t>b)</w:t>
      </w:r>
      <w:r w:rsidRPr="00D90393">
        <w:tab/>
        <w:t>shall convert the MCData ID to a UID as described in 3GPP TS 33.180 [26];</w:t>
      </w:r>
    </w:p>
    <w:p w:rsidR="00B93CA2" w:rsidRPr="00D90393" w:rsidRDefault="00B93CA2" w:rsidP="00B93CA2">
      <w:pPr>
        <w:ind w:left="851" w:hanging="284"/>
      </w:pPr>
      <w:r w:rsidRPr="00D90393">
        <w:t>c)</w:t>
      </w:r>
      <w:r w:rsidRPr="00D90393">
        <w:tab/>
        <w:t>shall use the UID to validate the signature of the MIKEY-SAKKE I_MESSAGE as described in 3GPP TS 33.180 [26];</w:t>
      </w:r>
    </w:p>
    <w:p w:rsidR="00B93CA2" w:rsidRPr="00D90393" w:rsidRDefault="00B93CA2" w:rsidP="00B93CA2">
      <w:pPr>
        <w:ind w:left="851" w:hanging="284"/>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ind w:left="851" w:hanging="284"/>
      </w:pPr>
      <w:r w:rsidRPr="00D90393">
        <w:t>e)</w:t>
      </w:r>
      <w:r w:rsidRPr="00D90393">
        <w:tab/>
        <w:t>if the signature of the MIKEY-SAKKE I_MESSAGE was successfully validated:</w:t>
      </w:r>
    </w:p>
    <w:p w:rsidR="00B93CA2" w:rsidRPr="00D90393" w:rsidRDefault="00B93CA2" w:rsidP="00B93CA2">
      <w:pPr>
        <w:ind w:left="1135" w:hanging="284"/>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ind w:left="1135" w:hanging="284"/>
      </w:pPr>
      <w:r w:rsidRPr="00D90393">
        <w:t>ii)</w:t>
      </w:r>
      <w:r w:rsidRPr="00D90393">
        <w:tab/>
        <w:t>shall extract the PCK-ID, from the payload as specified in 3GPP TS 33.180 [26];</w:t>
      </w:r>
    </w:p>
    <w:p w:rsidR="00B93CA2" w:rsidRPr="00D90393" w:rsidRDefault="00B93CA2" w:rsidP="00B93CA2">
      <w:pPr>
        <w:keepLines/>
        <w:ind w:left="1135" w:hanging="851"/>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ind w:left="568" w:hanging="284"/>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ind w:left="568" w:hanging="284"/>
      </w:pPr>
      <w:r w:rsidRPr="00D90393">
        <w:t>5</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ind w:left="568" w:hanging="284"/>
        <w:rPr>
          <w:lang w:eastAsia="ko-KR"/>
        </w:rPr>
      </w:pPr>
      <w:r w:rsidRPr="00D90393">
        <w:rPr>
          <w:lang w:eastAsia="ko-KR"/>
        </w:rPr>
        <w:t>6)</w:t>
      </w:r>
      <w:r w:rsidRPr="00D90393">
        <w:rPr>
          <w:lang w:eastAsia="ko-KR"/>
        </w:rPr>
        <w:tab/>
        <w:t>shall include the option tag "timer" in a Require header field of the SIP 200 (OK) response;</w:t>
      </w:r>
    </w:p>
    <w:p w:rsidR="00B93CA2" w:rsidRPr="00D90393" w:rsidRDefault="00B93CA2" w:rsidP="00B93CA2">
      <w:pPr>
        <w:ind w:left="568" w:hanging="284"/>
      </w:pPr>
      <w:r w:rsidRPr="00D90393">
        <w:t>7)</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ind w:left="568" w:hanging="284"/>
      </w:pPr>
      <w:r w:rsidRPr="00D90393">
        <w:t>8)</w:t>
      </w:r>
      <w:r w:rsidRPr="00D90393">
        <w:tab/>
        <w:t>shall include the g.3gpp.mcdata.sds media feature tag in the Contact header field of the SIP 200 (OK) response;</w:t>
      </w:r>
    </w:p>
    <w:p w:rsidR="00B93CA2" w:rsidRPr="00D90393" w:rsidRDefault="00B93CA2" w:rsidP="00B93CA2">
      <w:pPr>
        <w:ind w:left="568" w:hanging="284"/>
      </w:pPr>
      <w:r w:rsidRPr="00D90393">
        <w:t>9)</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ind w:left="568" w:hanging="284"/>
        <w:rPr>
          <w:lang w:eastAsia="ko-KR"/>
        </w:rPr>
      </w:pPr>
      <w:r w:rsidRPr="00D90393">
        <w:t>10)</w:t>
      </w:r>
      <w:r w:rsidRPr="00D90393">
        <w:tab/>
        <w:t>shall include an SDP answer in the SIP 200 (OK) response to the SDP offer in the incoming SIP INVITE request according to 3GPP TS 24.229 [5] with the clarifications given in subclause 9.2.4.2.2</w:t>
      </w:r>
      <w:r w:rsidRPr="00D90393">
        <w:rPr>
          <w:lang w:eastAsia="ko-KR"/>
        </w:rPr>
        <w:t>; and</w:t>
      </w:r>
    </w:p>
    <w:p w:rsidR="00B93CA2" w:rsidRPr="00D90393" w:rsidRDefault="00B93CA2" w:rsidP="00B93CA2">
      <w:pPr>
        <w:ind w:left="568" w:hanging="284"/>
        <w:rPr>
          <w:lang w:eastAsia="ko-KR"/>
        </w:rPr>
      </w:pPr>
      <w:r w:rsidRPr="00D90393">
        <w:rPr>
          <w:lang w:eastAsia="ko-KR"/>
        </w:rPr>
        <w:t>11)</w:t>
      </w:r>
      <w:r w:rsidRPr="00D90393">
        <w:rPr>
          <w:lang w:eastAsia="ko-KR"/>
        </w:rPr>
        <w:tab/>
        <w:t>shall send the SIP 200 (OK) response towards the MCData server according to rules and procedures of 3GPP TS 24.229 [5].</w:t>
      </w:r>
    </w:p>
    <w:p w:rsidR="00B93CA2" w:rsidRPr="00D90393" w:rsidRDefault="00B93CA2" w:rsidP="00B93CA2">
      <w:pPr>
        <w:ind w:left="568" w:hanging="284"/>
        <w:rPr>
          <w:lang w:eastAsia="ko-KR"/>
        </w:rPr>
      </w:pPr>
      <w:r w:rsidRPr="00D90393">
        <w:rPr>
          <w:lang w:eastAsia="ko-KR"/>
        </w:rPr>
        <w:t>On receipt of an SIP ACK message to the sent SIP 200 (OK) message, the MCData client shall:</w:t>
      </w:r>
    </w:p>
    <w:p w:rsidR="00B93CA2" w:rsidRPr="00D90393" w:rsidRDefault="00B93CA2" w:rsidP="00B93CA2">
      <w:pPr>
        <w:ind w:left="568" w:hanging="284"/>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6.1.2.3.</w:t>
      </w:r>
    </w:p>
    <w:p w:rsidR="00B93CA2" w:rsidRPr="00D90393" w:rsidRDefault="00B93CA2" w:rsidP="00B93CA2">
      <w:pPr>
        <w:rPr>
          <w:lang w:eastAsia="ko-KR"/>
        </w:rPr>
      </w:pPr>
      <w:r w:rsidRPr="00D90393">
        <w:rPr>
          <w:lang w:eastAsia="ko-KR"/>
        </w:rPr>
        <w:t>To send a disposition notification after the media plane is released, 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9.2.4.2.2]</w:t>
      </w:r>
    </w:p>
    <w:p w:rsidR="00B93CA2" w:rsidRPr="00D90393" w:rsidRDefault="00B93CA2" w:rsidP="00B93CA2">
      <w:r w:rsidRPr="00D90393">
        <w:t xml:space="preserve">When the MCData </w:t>
      </w:r>
      <w:r w:rsidRPr="00D90393">
        <w:rPr>
          <w:lang w:eastAsia="ko-KR"/>
        </w:rPr>
        <w:t>c</w:t>
      </w:r>
      <w:r w:rsidRPr="00D90393">
        <w:t>lient receives an initial SDP offer for an MCData SDS session,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ind w:left="851" w:hanging="284"/>
      </w:pPr>
      <w:r w:rsidRPr="00D90393">
        <w:rPr>
          <w:lang w:eastAsia="ko-KR"/>
        </w:rPr>
        <w:t>a)</w:t>
      </w:r>
      <w:r w:rsidRPr="00D90393">
        <w:rPr>
          <w:lang w:eastAsia="ko-KR"/>
        </w:rPr>
        <w:tab/>
      </w:r>
      <w:r w:rsidRPr="00D90393">
        <w:t>the port number;</w:t>
      </w:r>
    </w:p>
    <w:p w:rsidR="00B93CA2" w:rsidRPr="00D90393" w:rsidRDefault="00B93CA2" w:rsidP="00B93CA2">
      <w:pPr>
        <w:ind w:left="851" w:hanging="284"/>
      </w:pPr>
      <w:r w:rsidRPr="00D90393">
        <w:t>b)</w:t>
      </w:r>
      <w:r w:rsidRPr="00D90393">
        <w:tab/>
        <w:t>a protocol field value of "TCP/MSRP" or "TCP/TLS/MSRP" for TLS according to the received SDP offer;</w:t>
      </w:r>
    </w:p>
    <w:p w:rsidR="00B93CA2" w:rsidRPr="00D90393" w:rsidRDefault="00B93CA2" w:rsidP="00B93CA2">
      <w:pPr>
        <w:ind w:left="851" w:hanging="284"/>
      </w:pPr>
      <w:r w:rsidRPr="00D90393">
        <w:t>c)</w:t>
      </w:r>
      <w:r w:rsidRPr="00D90393">
        <w:tab/>
        <w:t>an "a=sendrecv" attribute;</w:t>
      </w:r>
    </w:p>
    <w:p w:rsidR="00B93CA2" w:rsidRPr="00D90393" w:rsidRDefault="00B93CA2" w:rsidP="00B93CA2">
      <w:pPr>
        <w:ind w:left="851" w:hanging="284"/>
      </w:pPr>
      <w:r w:rsidRPr="00D90393">
        <w:t>d)</w:t>
      </w:r>
      <w:r w:rsidRPr="00D90393">
        <w:tab/>
        <w:t>an "a=path" attribute containing its own MSRP URI;</w:t>
      </w:r>
    </w:p>
    <w:p w:rsidR="00B93CA2" w:rsidRPr="00D90393" w:rsidRDefault="00B93CA2" w:rsidP="00B93CA2">
      <w:pPr>
        <w:ind w:left="851" w:hanging="284"/>
        <w:rPr>
          <w:lang w:eastAsia="ko-KR"/>
        </w:rPr>
      </w:pPr>
      <w:r w:rsidRPr="00D90393">
        <w:t>e)</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ind w:left="851" w:hanging="284"/>
      </w:pPr>
      <w:r w:rsidRPr="00D90393">
        <w:t>f)</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ind w:left="568" w:hanging="284"/>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keepLines/>
        <w:ind w:left="1135" w:hanging="851"/>
      </w:pPr>
      <w:r w:rsidRPr="00D90393">
        <w:t>NOTE:</w:t>
      </w:r>
      <w:r w:rsidRPr="00D90393">
        <w:tab/>
        <w:t>Partially received data can be stored and processed.</w:t>
      </w:r>
    </w:p>
    <w:p w:rsidR="00B93CA2" w:rsidRPr="00D90393" w:rsidRDefault="00B93CA2" w:rsidP="00B93CA2">
      <w:r w:rsidRPr="00D90393">
        <w:t>[TS 24.582, clause 6.1.2.3.1]</w:t>
      </w:r>
    </w:p>
    <w:p w:rsidR="00B93CA2" w:rsidRPr="00D90393" w:rsidRDefault="00B93CA2" w:rsidP="00B93CA2">
      <w:r w:rsidRPr="00D90393">
        <w:t>Upon receiving an indication to establish MSRP connection for SDS session as the terminating MCData client,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act as an MSRP client according to IETF RFC 6135 [12];</w:t>
      </w:r>
    </w:p>
    <w:p w:rsidR="00B93CA2" w:rsidRPr="00D90393" w:rsidRDefault="00B93CA2" w:rsidP="00B93CA2">
      <w:pPr>
        <w:ind w:left="568" w:hanging="284"/>
        <w:rPr>
          <w:lang w:eastAsia="x-none"/>
        </w:rPr>
      </w:pPr>
      <w:r w:rsidRPr="00D90393">
        <w:rPr>
          <w:lang w:eastAsia="x-none"/>
        </w:rPr>
        <w:t>2.</w:t>
      </w:r>
      <w:r w:rsidRPr="00D90393">
        <w:rPr>
          <w:lang w:eastAsia="x-none"/>
        </w:rPr>
        <w:tab/>
        <w:t>shall act either as an active endpoint or as an passive endpoint to open the transport connection, according to IETF RFC 6135 [12];</w:t>
      </w:r>
    </w:p>
    <w:p w:rsidR="00B93CA2" w:rsidRPr="00D90393" w:rsidRDefault="00B93CA2" w:rsidP="00B93CA2">
      <w:pPr>
        <w:ind w:left="568" w:hanging="284"/>
        <w:rPr>
          <w:lang w:eastAsia="x-none"/>
        </w:rPr>
      </w:pPr>
      <w:r w:rsidRPr="00D90393">
        <w:rPr>
          <w:lang w:eastAsia="x-none"/>
        </w:rPr>
        <w:t>3.</w:t>
      </w:r>
      <w:r w:rsidRPr="00D90393">
        <w:rPr>
          <w:lang w:eastAsia="x-none"/>
        </w:rPr>
        <w:tab/>
        <w:t>shall establish the MSRP connection according to the MSRP connection parameters in the SDP offer received in the SIP INVITE request according to IETF RFC 4975 [11];</w:t>
      </w:r>
    </w:p>
    <w:p w:rsidR="00B93CA2" w:rsidRPr="00D90393" w:rsidRDefault="00B93CA2" w:rsidP="00B93CA2">
      <w:pPr>
        <w:ind w:left="568" w:hanging="284"/>
        <w:rPr>
          <w:lang w:eastAsia="x-none"/>
        </w:rPr>
      </w:pPr>
      <w:r w:rsidRPr="00D90393">
        <w:rPr>
          <w:lang w:eastAsia="x-none"/>
        </w:rPr>
        <w:t>4.</w:t>
      </w:r>
      <w:r w:rsidRPr="00D90393">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ind w:left="568" w:hanging="284"/>
        <w:rPr>
          <w:lang w:eastAsia="x-none"/>
        </w:rPr>
      </w:pPr>
      <w:r w:rsidRPr="00D90393">
        <w:rPr>
          <w:lang w:eastAsia="x-none"/>
        </w:rPr>
        <w:t>Once the MSRP session is established,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on receipt of an MSRP request in the MSRP session, shall follow the rules and procedures defined in IETF RFC 4975 [11] and in IETF RFC 6714 [13];</w:t>
      </w:r>
    </w:p>
    <w:p w:rsidR="00B93CA2" w:rsidRPr="00D90393" w:rsidRDefault="00B93CA2" w:rsidP="00B93CA2">
      <w:pPr>
        <w:ind w:left="568" w:hanging="284"/>
        <w:rPr>
          <w:lang w:eastAsia="x-none"/>
        </w:rPr>
      </w:pPr>
      <w:r w:rsidRPr="00D90393">
        <w:rPr>
          <w:lang w:eastAsia="x-none"/>
        </w:rPr>
        <w:t>2.</w:t>
      </w:r>
      <w:r w:rsidRPr="00D90393">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ind w:left="568" w:hanging="284"/>
        <w:rPr>
          <w:lang w:eastAsia="x-none"/>
        </w:rPr>
      </w:pPr>
      <w:r w:rsidRPr="00D90393">
        <w:rPr>
          <w:lang w:eastAsia="x-none"/>
        </w:rPr>
        <w:t>3.</w:t>
      </w:r>
      <w:r w:rsidRPr="00D90393">
        <w:rPr>
          <w:lang w:eastAsia="x-none"/>
        </w:rPr>
        <w:tab/>
        <w:t>shall handle the received content as described in subclause 6.1.2.6.</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On receiving MSRP 200 </w:t>
      </w:r>
      <w:r w:rsidRPr="00D90393">
        <w:t xml:space="preserve">(OK) </w:t>
      </w:r>
      <w:r w:rsidRPr="00D9039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ascii="TimesNewRoman" w:hAnsi="TimesNewRoman" w:cs="TimesNewRoman"/>
        </w:rPr>
      </w:pPr>
      <w:r w:rsidRPr="00D90393">
        <w:rPr>
          <w:rFonts w:ascii="TimesNewRoman" w:hAnsi="TimesNewRoman" w:cs="TimesNewRoman"/>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an one-to-one SDS message only if </w:t>
      </w:r>
    </w:p>
    <w:p w:rsidR="00B93CA2" w:rsidRPr="00D90393" w:rsidRDefault="00B93CA2" w:rsidP="00B93CA2">
      <w:pPr>
        <w:ind w:left="568" w:hanging="284"/>
        <w:rPr>
          <w:lang w:eastAsia="x-none"/>
        </w:rPr>
      </w:pPr>
      <w:r w:rsidRPr="00D90393">
        <w:rPr>
          <w:lang w:eastAsia="x-none"/>
        </w:rPr>
        <w:t>1.</w:t>
      </w:r>
      <w:r w:rsidRPr="00D90393">
        <w:rPr>
          <w:lang w:eastAsia="x-none"/>
        </w:rPr>
        <w:tab/>
        <w:t>the &lt;allow-transmit-data&gt; element of an &lt;actions&gt; element is present with a value "true" (see the MCData user profile document in 3GPP TS 24.484 [7]);</w:t>
      </w:r>
    </w:p>
    <w:p w:rsidR="00B93CA2" w:rsidRPr="00D90393" w:rsidRDefault="00B93CA2" w:rsidP="00B93CA2">
      <w:pPr>
        <w:ind w:left="568" w:hanging="284"/>
        <w:rPr>
          <w:lang w:eastAsia="x-none"/>
        </w:rPr>
      </w:pPr>
      <w:r w:rsidRPr="00D90393">
        <w:rPr>
          <w:lang w:eastAsia="x-none"/>
        </w:rPr>
        <w:t>2.</w:t>
      </w:r>
      <w:r w:rsidRPr="00D90393">
        <w:rPr>
          <w:lang w:eastAsia="x-none"/>
        </w:rPr>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ind w:left="568" w:hanging="284"/>
        <w:rPr>
          <w:lang w:eastAsia="x-none"/>
        </w:rPr>
      </w:pPr>
      <w:r w:rsidRPr="00D90393">
        <w:rPr>
          <w:lang w:eastAsia="x-none"/>
        </w:rPr>
        <w:t>3.</w:t>
      </w:r>
      <w:r w:rsidRPr="00D90393">
        <w:rPr>
          <w:lang w:eastAsia="x-none"/>
        </w:rPr>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 group SDS message only if </w:t>
      </w:r>
    </w:p>
    <w:p w:rsidR="00B93CA2" w:rsidRPr="00D90393" w:rsidRDefault="00B93CA2" w:rsidP="00B93CA2">
      <w:pPr>
        <w:ind w:left="568" w:hanging="284"/>
        <w:rPr>
          <w:lang w:eastAsia="x-none"/>
        </w:rPr>
      </w:pPr>
      <w:r w:rsidRPr="00D90393">
        <w:rPr>
          <w:lang w:eastAsia="x-none"/>
        </w:rPr>
        <w:t>1.</w:t>
      </w:r>
      <w:r w:rsidRPr="00D90393">
        <w:rPr>
          <w:lang w:eastAsia="x-none"/>
        </w:rPr>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ind w:left="568" w:hanging="284"/>
        <w:rPr>
          <w:lang w:eastAsia="x-none"/>
        </w:rPr>
      </w:pPr>
      <w:r w:rsidRPr="00D90393">
        <w:rPr>
          <w:lang w:eastAsia="x-none"/>
        </w:rPr>
        <w:t>2.</w:t>
      </w:r>
      <w:r w:rsidRPr="00D90393">
        <w:rPr>
          <w:lang w:eastAsia="x-none"/>
        </w:rPr>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ind w:left="568" w:hanging="284"/>
        <w:rPr>
          <w:lang w:eastAsia="x-none"/>
        </w:rPr>
      </w:pPr>
      <w:r w:rsidRPr="00D90393">
        <w:rPr>
          <w:lang w:eastAsia="x-none"/>
        </w:rPr>
        <w:t>3.</w:t>
      </w:r>
      <w:r w:rsidRPr="00D90393">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rPr>
          <w:lang w:eastAsia="x-none"/>
        </w:rPr>
      </w:pPr>
      <w:r w:rsidRPr="00D90393">
        <w:rPr>
          <w:lang w:eastAsia="x-none"/>
        </w:rPr>
        <w:t>If the above mentioned conditions satisfy,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generate a SDS SIGNALLING PAYLOAD as specified in subclause 6.1.1.2.2;</w:t>
      </w:r>
    </w:p>
    <w:p w:rsidR="00B93CA2" w:rsidRPr="00D90393" w:rsidRDefault="00B93CA2" w:rsidP="00B93CA2">
      <w:pPr>
        <w:ind w:left="568" w:hanging="284"/>
        <w:rPr>
          <w:lang w:eastAsia="x-none"/>
        </w:rPr>
      </w:pPr>
      <w:r w:rsidRPr="00D90393">
        <w:rPr>
          <w:lang w:eastAsia="x-none"/>
        </w:rPr>
        <w:t>2.</w:t>
      </w:r>
      <w:r w:rsidRPr="00D90393">
        <w:rPr>
          <w:lang w:eastAsia="x-none"/>
        </w:rPr>
        <w:tab/>
        <w:t>shall generate a SDS DATA PAYLOAD as specified in subclause 6.1.1.2.3;</w:t>
      </w:r>
    </w:p>
    <w:p w:rsidR="00B93CA2" w:rsidRPr="00D90393" w:rsidRDefault="00B93CA2" w:rsidP="00B93CA2">
      <w:pPr>
        <w:ind w:left="568" w:hanging="284"/>
        <w:rPr>
          <w:lang w:eastAsia="x-none"/>
        </w:rPr>
      </w:pPr>
      <w:r w:rsidRPr="00D90393">
        <w:rPr>
          <w:lang w:eastAsia="x-none"/>
        </w:rPr>
        <w:t>3.</w:t>
      </w:r>
      <w:r w:rsidRPr="00D90393">
        <w:rPr>
          <w:lang w:eastAsia="x-none"/>
        </w:rPr>
        <w:tab/>
        <w:t>shall include the SDS SIGNALLING PAYLOAD and SDS DATA PAYLOAD in an MSRP SEND request as specified in subclause 6.1.1.2.4, with the following clarification;</w:t>
      </w:r>
    </w:p>
    <w:p w:rsidR="00B93CA2" w:rsidRPr="00D90393" w:rsidRDefault="00B93CA2" w:rsidP="00B93CA2">
      <w:pPr>
        <w:ind w:left="851" w:hanging="284"/>
        <w:rPr>
          <w:lang w:eastAsia="x-none"/>
        </w:rPr>
      </w:pPr>
      <w:r w:rsidRPr="00D90393">
        <w:rPr>
          <w:lang w:eastAsia="x-none"/>
        </w:rPr>
        <w:t>a.</w:t>
      </w:r>
      <w:r w:rsidRPr="00D90393">
        <w:rPr>
          <w:lang w:eastAsia="x-none"/>
        </w:rPr>
        <w:tab/>
        <w:t>shall set To-Path header according to the MSRP URI in the received SDP; and</w:t>
      </w:r>
    </w:p>
    <w:p w:rsidR="00B93CA2" w:rsidRPr="00D90393" w:rsidRDefault="00B93CA2" w:rsidP="00B93CA2">
      <w:pPr>
        <w:ind w:left="568" w:hanging="284"/>
        <w:rPr>
          <w:lang w:eastAsia="x-none"/>
        </w:rPr>
      </w:pPr>
      <w:r w:rsidRPr="00D90393">
        <w:rPr>
          <w:lang w:eastAsia="x-none"/>
        </w:rPr>
        <w:t>4.</w:t>
      </w:r>
      <w:r w:rsidRPr="00D90393">
        <w:rPr>
          <w:lang w:eastAsia="x-none"/>
        </w:rPr>
        <w:tab/>
        <w:t>shall send the MSRP SEND request on the established MSRP connection.</w:t>
      </w:r>
    </w:p>
    <w:p w:rsidR="00B93CA2" w:rsidRPr="00D90393" w:rsidRDefault="00B93CA2" w:rsidP="00B93CA2">
      <w:pPr>
        <w:keepLines/>
        <w:ind w:left="1135" w:hanging="851"/>
      </w:pPr>
      <w:r w:rsidRPr="00D90393">
        <w:t>NOTE:</w:t>
      </w:r>
      <w:r w:rsidRPr="00D90393">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rPr>
          <w:lang w:eastAsia="x-none"/>
        </w:rPr>
      </w:pPr>
      <w:r w:rsidRPr="00D90393">
        <w:rPr>
          <w:lang w:eastAsia="x-none"/>
        </w:rPr>
        <w:t>To send an SDS disposition notification,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generate a SDS NOTIFICATION as specified in subclause 6.1.2.5.2;</w:t>
      </w:r>
    </w:p>
    <w:p w:rsidR="00B93CA2" w:rsidRPr="00D90393" w:rsidRDefault="00B93CA2" w:rsidP="00B93CA2">
      <w:pPr>
        <w:ind w:left="568" w:hanging="284"/>
        <w:rPr>
          <w:lang w:eastAsia="x-none"/>
        </w:rPr>
      </w:pPr>
      <w:r w:rsidRPr="00D90393">
        <w:rPr>
          <w:lang w:eastAsia="x-none"/>
        </w:rPr>
        <w:t>2.</w:t>
      </w:r>
      <w:r w:rsidRPr="00D90393">
        <w:rPr>
          <w:lang w:eastAsia="x-none"/>
        </w:rPr>
        <w:tab/>
        <w:t>shall include the SDS NOTIFICATION in an MSRP SEND request as specified in subclause 6.1.2.5.3, with the following clarification;</w:t>
      </w:r>
    </w:p>
    <w:p w:rsidR="00B93CA2" w:rsidRPr="00D90393" w:rsidRDefault="00B93CA2" w:rsidP="00B93CA2">
      <w:pPr>
        <w:ind w:left="851" w:hanging="284"/>
        <w:rPr>
          <w:lang w:eastAsia="x-none"/>
        </w:rPr>
      </w:pPr>
      <w:r w:rsidRPr="00D90393">
        <w:rPr>
          <w:lang w:eastAsia="x-none"/>
        </w:rPr>
        <w:t>a.</w:t>
      </w:r>
      <w:r w:rsidRPr="00D90393">
        <w:rPr>
          <w:lang w:eastAsia="x-none"/>
        </w:rPr>
        <w:tab/>
        <w:t>shall set To-Path header according to the MSRP URI in the received SDP; and</w:t>
      </w:r>
    </w:p>
    <w:p w:rsidR="00B93CA2" w:rsidRPr="00D90393" w:rsidRDefault="00B93CA2" w:rsidP="00B93CA2">
      <w:pPr>
        <w:ind w:left="568" w:hanging="284"/>
        <w:rPr>
          <w:lang w:eastAsia="x-none"/>
        </w:rPr>
      </w:pPr>
      <w:r w:rsidRPr="00D90393">
        <w:rPr>
          <w:lang w:eastAsia="x-none"/>
        </w:rPr>
        <w:t>3.</w:t>
      </w:r>
      <w:r w:rsidRPr="00D90393">
        <w:rPr>
          <w:lang w:eastAsia="x-none"/>
        </w:rPr>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send further MSRP SEND requests as necessary.</w:t>
      </w:r>
    </w:p>
    <w:p w:rsidR="00B93CA2" w:rsidRPr="00D90393" w:rsidRDefault="00B93CA2" w:rsidP="00B93CA2">
      <w:r w:rsidRPr="00D90393">
        <w:rPr>
          <w:rFonts w:ascii="TimesNewRoman"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hAnsi="TimesNewRoman" w:cs="TimesNewRoman"/>
        </w:rPr>
        <w:t xml:space="preserve"> To terminate the MSRP session, the MCData client:</w:t>
      </w:r>
    </w:p>
    <w:p w:rsidR="00B93CA2" w:rsidRPr="00D90393" w:rsidRDefault="00B93CA2" w:rsidP="00B93CA2">
      <w:pPr>
        <w:ind w:left="568" w:hanging="284"/>
        <w:rPr>
          <w:rFonts w:ascii="TimesNewRoman" w:hAnsi="TimesNewRoman" w:cs="TimesNewRoman"/>
          <w:lang w:eastAsia="x-none"/>
        </w:rPr>
      </w:pPr>
      <w:r w:rsidRPr="00D90393">
        <w:rPr>
          <w:rFonts w:ascii="TimesNewRoman" w:hAnsi="TimesNewRoman" w:cs="TimesNewRoman"/>
          <w:lang w:eastAsia="x-none"/>
        </w:rPr>
        <w:t>1.</w:t>
      </w:r>
      <w:r w:rsidRPr="00D90393">
        <w:rPr>
          <w:rFonts w:ascii="TimesNewRoman" w:hAnsi="TimesNewRoman" w:cs="TimesNewRoman"/>
          <w:lang w:eastAsia="x-none"/>
        </w:rPr>
        <w:tab/>
        <w:t>if there are further MSRP chunks to send, shall abort transmission of these further MSRP chunks; and</w:t>
      </w:r>
    </w:p>
    <w:p w:rsidR="00B93CA2" w:rsidRPr="00D90393" w:rsidRDefault="00B93CA2" w:rsidP="00B93CA2">
      <w:pPr>
        <w:ind w:left="568" w:hanging="284"/>
        <w:rPr>
          <w:rFonts w:ascii="TimesNewRoman" w:hAnsi="TimesNewRoman" w:cs="TimesNewRoman"/>
          <w:lang w:eastAsia="x-none"/>
        </w:rPr>
      </w:pPr>
      <w:r w:rsidRPr="00D90393">
        <w:rPr>
          <w:rFonts w:ascii="TimesNewRoman" w:hAnsi="TimesNewRoman" w:cs="TimesNewRoman"/>
          <w:lang w:eastAsia="x-none"/>
        </w:rPr>
        <w:t>2.</w:t>
      </w:r>
      <w:r w:rsidRPr="00D90393">
        <w:rPr>
          <w:rFonts w:ascii="TimesNewRoman" w:hAnsi="TimesNewRoman" w:cs="TimesNewRoman"/>
          <w:lang w:eastAsia="x-none"/>
        </w:rPr>
        <w:tab/>
        <w:t xml:space="preserve">shall indicate to MCData user </w:t>
      </w:r>
      <w:r w:rsidRPr="00D90393">
        <w:rPr>
          <w:lang w:eastAsia="x-none"/>
        </w:rPr>
        <w:t>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generate an SDS NOTIFICATION message as specified in 3GPP TS 24.282 [8]; and</w:t>
      </w:r>
    </w:p>
    <w:p w:rsidR="00B93CA2" w:rsidRPr="00D90393" w:rsidRDefault="00B93CA2" w:rsidP="00B93CA2">
      <w:pPr>
        <w:ind w:left="568" w:hanging="284"/>
        <w:rPr>
          <w:lang w:eastAsia="x-none"/>
        </w:rPr>
      </w:pPr>
      <w:r w:rsidRPr="00D90393">
        <w:rPr>
          <w:lang w:eastAsia="x-none"/>
        </w:rPr>
        <w:t>2.</w:t>
      </w:r>
      <w:r w:rsidRPr="00D90393">
        <w:rPr>
          <w:lang w:eastAsia="x-none"/>
        </w:rPr>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if sending a delivered notification, shall set the SDS disposition notification type IE as "DELIVERED";</w:t>
      </w:r>
    </w:p>
    <w:p w:rsidR="00B93CA2" w:rsidRPr="00D90393" w:rsidRDefault="00B93CA2" w:rsidP="00B93CA2">
      <w:pPr>
        <w:ind w:left="568" w:hanging="284"/>
        <w:rPr>
          <w:lang w:eastAsia="x-none"/>
        </w:rPr>
      </w:pPr>
      <w:r w:rsidRPr="00D90393">
        <w:rPr>
          <w:lang w:eastAsia="x-none"/>
        </w:rPr>
        <w:t>2.</w:t>
      </w:r>
      <w:r w:rsidRPr="00D90393">
        <w:rPr>
          <w:lang w:eastAsia="x-none"/>
        </w:rPr>
        <w:tab/>
        <w:t>if sending a read notification, shall set the SDS disposition notification type IE as "READ";</w:t>
      </w:r>
    </w:p>
    <w:p w:rsidR="00B93CA2" w:rsidRPr="00D90393" w:rsidRDefault="00B93CA2" w:rsidP="00B93CA2">
      <w:pPr>
        <w:ind w:left="568" w:hanging="284"/>
        <w:rPr>
          <w:lang w:eastAsia="x-none"/>
        </w:rPr>
      </w:pPr>
      <w:r w:rsidRPr="00D90393">
        <w:rPr>
          <w:lang w:eastAsia="x-none"/>
        </w:rPr>
        <w:t>3.</w:t>
      </w:r>
      <w:r w:rsidRPr="00D90393">
        <w:rPr>
          <w:lang w:eastAsia="x-none"/>
        </w:rPr>
        <w:tab/>
        <w:t>if sending a delivered and read notification, shall set the SDS disposition notification type IE as "DELIVERED AND READ";</w:t>
      </w:r>
    </w:p>
    <w:p w:rsidR="00B93CA2" w:rsidRPr="00D90393" w:rsidRDefault="00B93CA2" w:rsidP="00B93CA2">
      <w:pPr>
        <w:ind w:left="568" w:hanging="284"/>
        <w:rPr>
          <w:lang w:eastAsia="x-none"/>
        </w:rPr>
      </w:pPr>
      <w:r w:rsidRPr="00D90393">
        <w:rPr>
          <w:lang w:eastAsia="x-none"/>
        </w:rPr>
        <w:t>4.</w:t>
      </w:r>
      <w:r w:rsidRPr="00D90393">
        <w:rPr>
          <w:lang w:eastAsia="x-none"/>
        </w:rPr>
        <w:tab/>
        <w:t>if the SDS message could not be delivered to the user or application (e.g. due to lack of storage), shall set the SDS disposition notification type IE as "UNDELIVERED";</w:t>
      </w:r>
    </w:p>
    <w:p w:rsidR="00B93CA2" w:rsidRPr="00D90393" w:rsidRDefault="00B93CA2" w:rsidP="00B93CA2">
      <w:pPr>
        <w:ind w:left="568" w:hanging="284"/>
        <w:rPr>
          <w:lang w:eastAsia="x-none"/>
        </w:rPr>
      </w:pPr>
      <w:r w:rsidRPr="00D90393">
        <w:rPr>
          <w:lang w:eastAsia="x-none"/>
        </w:rPr>
        <w:t>5.</w:t>
      </w:r>
      <w:r w:rsidRPr="00D90393">
        <w:rPr>
          <w:lang w:eastAsia="x-none"/>
        </w:rPr>
        <w:tab/>
        <w:t>shall set the Date and time IE to the current time;</w:t>
      </w:r>
    </w:p>
    <w:p w:rsidR="00B93CA2" w:rsidRPr="00D90393" w:rsidRDefault="00B93CA2" w:rsidP="00B93CA2">
      <w:pPr>
        <w:ind w:left="568" w:hanging="284"/>
        <w:rPr>
          <w:lang w:eastAsia="x-none"/>
        </w:rPr>
      </w:pPr>
      <w:r w:rsidRPr="00D90393">
        <w:rPr>
          <w:lang w:eastAsia="x-none"/>
        </w:rPr>
        <w:t>6.</w:t>
      </w:r>
      <w:r w:rsidRPr="00D90393">
        <w:rPr>
          <w:lang w:eastAsia="x-none"/>
        </w:rPr>
        <w:tab/>
        <w:t>shall set the Conversation ID to the value of the Conversation ID that was received in the SDS message;</w:t>
      </w:r>
    </w:p>
    <w:p w:rsidR="00B93CA2" w:rsidRPr="00D90393" w:rsidRDefault="00B93CA2" w:rsidP="00B93CA2">
      <w:pPr>
        <w:ind w:left="568" w:hanging="284"/>
        <w:rPr>
          <w:lang w:eastAsia="x-none"/>
        </w:rPr>
      </w:pPr>
      <w:r w:rsidRPr="00D90393">
        <w:rPr>
          <w:lang w:eastAsia="x-none"/>
        </w:rPr>
        <w:t>7.</w:t>
      </w:r>
      <w:r w:rsidRPr="00D90393">
        <w:rPr>
          <w:lang w:eastAsia="x-none"/>
        </w:rPr>
        <w:tab/>
        <w:t>shall set the Message ID to the value of the Message ID that was received in the SDS message;</w:t>
      </w:r>
    </w:p>
    <w:p w:rsidR="00B93CA2" w:rsidRPr="00D90393" w:rsidRDefault="00B93CA2" w:rsidP="00B93CA2">
      <w:pPr>
        <w:ind w:left="568" w:hanging="284"/>
        <w:rPr>
          <w:lang w:eastAsia="x-none"/>
        </w:rPr>
      </w:pPr>
      <w:r w:rsidRPr="00D90393">
        <w:rPr>
          <w:lang w:eastAsia="x-none"/>
        </w:rPr>
        <w:t>8.</w:t>
      </w:r>
      <w:r w:rsidRPr="00D90393">
        <w:rPr>
          <w:lang w:eastAsia="x-none"/>
        </w:rPr>
        <w:tab/>
        <w:t>if the SDS message was destined for the user, shall not include an Application ID IE; and</w:t>
      </w:r>
    </w:p>
    <w:p w:rsidR="00B93CA2" w:rsidRPr="00D90393" w:rsidRDefault="00B93CA2" w:rsidP="00B93CA2">
      <w:pPr>
        <w:ind w:left="568" w:hanging="284"/>
        <w:rPr>
          <w:lang w:eastAsia="x-none"/>
        </w:rPr>
      </w:pPr>
      <w:r w:rsidRPr="00D90393">
        <w:rPr>
          <w:lang w:eastAsia="x-none"/>
        </w:rPr>
        <w:t>9.</w:t>
      </w:r>
      <w:r w:rsidRPr="00D90393">
        <w:rPr>
          <w:lang w:eastAsia="x-none"/>
        </w:rPr>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6.1.2.5.3]</w:t>
      </w:r>
    </w:p>
    <w:p w:rsidR="00B93CA2" w:rsidRPr="00D90393" w:rsidRDefault="00B93CA2" w:rsidP="00B93CA2">
      <w:r w:rsidRPr="00D90393">
        <w:t>The MCData client shall generate MSRP SEND requests for SDS disposition notification according to IETF RFC 4975 [11].</w:t>
      </w:r>
    </w:p>
    <w:p w:rsidR="00B93CA2" w:rsidRPr="00D90393" w:rsidRDefault="00B93CA2" w:rsidP="00B93CA2">
      <w:r w:rsidRPr="00D90393">
        <w:t xml:space="preserve">When generating an MSRP SEND request for SDS disposition notification containing an SDS NOTIFICATION message, the MCData client </w:t>
      </w:r>
    </w:p>
    <w:p w:rsidR="00B93CA2" w:rsidRPr="00D90393" w:rsidRDefault="00B93CA2" w:rsidP="00B93CA2">
      <w:pPr>
        <w:ind w:left="568" w:hanging="284"/>
        <w:rPr>
          <w:lang w:eastAsia="x-none"/>
        </w:rPr>
      </w:pPr>
      <w:r w:rsidRPr="00D90393">
        <w:rPr>
          <w:lang w:eastAsia="x-none"/>
        </w:rPr>
        <w:t>1.</w:t>
      </w:r>
      <w:r w:rsidRPr="00D90393">
        <w:rPr>
          <w:lang w:eastAsia="x-none"/>
        </w:rPr>
        <w:tab/>
        <w:t>shall set To-Path header according to the MSRP URI(s) received in the answer SDP;</w:t>
      </w:r>
    </w:p>
    <w:p w:rsidR="00B93CA2" w:rsidRPr="00D90393" w:rsidRDefault="00B93CA2" w:rsidP="00B93CA2">
      <w:pPr>
        <w:ind w:left="568" w:hanging="284"/>
        <w:rPr>
          <w:lang w:eastAsia="x-none"/>
        </w:rPr>
      </w:pPr>
      <w:r w:rsidRPr="00D90393">
        <w:rPr>
          <w:lang w:eastAsia="x-none"/>
        </w:rPr>
        <w:t>2.</w:t>
      </w:r>
      <w:r w:rsidRPr="00D90393">
        <w:rPr>
          <w:lang w:eastAsia="x-none"/>
        </w:rPr>
        <w:tab/>
        <w:t>shall set the content type as Content-Type = "application/vnd.3gpp.mcdata-signalling"; and</w:t>
      </w:r>
    </w:p>
    <w:p w:rsidR="00B93CA2" w:rsidRPr="00D90393" w:rsidRDefault="00B93CA2" w:rsidP="00B93CA2">
      <w:pPr>
        <w:ind w:left="568" w:hanging="284"/>
        <w:rPr>
          <w:lang w:eastAsia="x-none"/>
        </w:rPr>
      </w:pPr>
      <w:r w:rsidRPr="00D90393">
        <w:rPr>
          <w:lang w:eastAsia="x-none"/>
        </w:rPr>
        <w:t>3.</w:t>
      </w:r>
      <w:r w:rsidRPr="00D90393">
        <w:rPr>
          <w:lang w:eastAsia="x-none"/>
        </w:rPr>
        <w:tab/>
      </w:r>
      <w:r w:rsidRPr="00D90393">
        <w:rPr>
          <w:rFonts w:ascii="TimesNewRoman" w:hAnsi="TimesNewRoman" w:cs="TimesNewRoman"/>
          <w:lang w:eastAsia="x-none"/>
        </w:rPr>
        <w:t xml:space="preserve">shall set the body of the MSRP SEND request to the generated </w:t>
      </w:r>
      <w:r w:rsidRPr="00D90393">
        <w:rPr>
          <w:lang w:eastAsia="x-none"/>
        </w:rPr>
        <w:t>SDS NOTIFICATION</w:t>
      </w:r>
      <w:r w:rsidRPr="00D90393">
        <w:rPr>
          <w:lang w:eastAsia="ko-KR"/>
        </w:rPr>
        <w:t xml:space="preserve"> message</w:t>
      </w:r>
      <w:r w:rsidRPr="00D90393">
        <w:rPr>
          <w:lang w:eastAsia="x-none"/>
        </w:rPr>
        <w:t>.</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ind w:left="568" w:hanging="284"/>
        <w:rPr>
          <w:rFonts w:eastAsia="Malgun Gothic"/>
          <w:lang w:eastAsia="x-none"/>
        </w:rPr>
      </w:pPr>
      <w:r w:rsidRPr="00D90393">
        <w:rPr>
          <w:rFonts w:eastAsia="Malgun Gothic"/>
          <w:lang w:eastAsia="x-none"/>
        </w:rPr>
        <w:t>1.</w:t>
      </w:r>
      <w:r w:rsidRPr="00D90393">
        <w:rPr>
          <w:rFonts w:eastAsia="Malgun Gothic"/>
          <w:lang w:eastAsia="x-none"/>
        </w:rPr>
        <w:tab/>
        <w:t>shall follow the procedure defined in subclause 6.1.1.3.2, with the following clarification:</w:t>
      </w:r>
    </w:p>
    <w:p w:rsidR="00B93CA2" w:rsidRPr="00D90393" w:rsidRDefault="00B93CA2" w:rsidP="00B93CA2">
      <w:pPr>
        <w:ind w:left="851" w:hanging="284"/>
        <w:rPr>
          <w:lang w:eastAsia="ko-KR"/>
        </w:rPr>
      </w:pPr>
      <w:r w:rsidRPr="00D90393">
        <w:rPr>
          <w:lang w:eastAsia="x-none"/>
        </w:rPr>
        <w:t>a.</w:t>
      </w:r>
      <w:r w:rsidRPr="00D90393">
        <w:rPr>
          <w:lang w:eastAsia="x-none"/>
        </w:rPr>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ind w:left="568" w:hanging="284"/>
        <w:rPr>
          <w:rFonts w:eastAsia="SimSun"/>
          <w:lang w:eastAsia="x-none"/>
        </w:rPr>
      </w:pPr>
      <w:r w:rsidRPr="00D90393">
        <w:rPr>
          <w:rFonts w:eastAsia="SimSun"/>
          <w:lang w:eastAsia="x-none"/>
        </w:rPr>
        <w:t>1.</w:t>
      </w:r>
      <w:r w:rsidRPr="00D90393">
        <w:rPr>
          <w:rFonts w:eastAsia="SimSun"/>
          <w:lang w:eastAsia="x-none"/>
        </w:rPr>
        <w:tab/>
        <w:t>shall decode the contents of the application/vnd.3gpp.mcdata-signalling MIME body; and</w:t>
      </w:r>
    </w:p>
    <w:p w:rsidR="00B93CA2" w:rsidRPr="00D90393" w:rsidRDefault="00B93CA2" w:rsidP="00B93CA2">
      <w:pPr>
        <w:ind w:left="568" w:hanging="284"/>
        <w:rPr>
          <w:rFonts w:eastAsia="SimSun"/>
          <w:lang w:eastAsia="x-none"/>
        </w:rPr>
      </w:pPr>
      <w:r w:rsidRPr="00D90393">
        <w:rPr>
          <w:rFonts w:eastAsia="SimSun"/>
          <w:lang w:eastAsia="x-none"/>
        </w:rPr>
        <w:t>2.</w:t>
      </w:r>
      <w:r w:rsidRPr="00D90393">
        <w:rPr>
          <w:rFonts w:eastAsia="SimSun"/>
          <w:lang w:eastAsia="x-none"/>
        </w:rPr>
        <w:tab/>
        <w:t>shall deliver the notification to the user or application.</w:t>
      </w:r>
    </w:p>
    <w:p w:rsidR="00B93CA2" w:rsidRPr="00D90393" w:rsidRDefault="00B93CA2" w:rsidP="004920CE">
      <w:pPr>
        <w:pStyle w:val="H6"/>
        <w:pPrChange w:id="564" w:author="Kahn, Jason D. (Fed)" w:date="2021-02-08T14:17:00Z">
          <w:pPr>
            <w:pStyle w:val="Heading4"/>
          </w:pPr>
        </w:pPrChange>
      </w:pPr>
      <w:bookmarkStart w:id="565" w:name="_Toc52782390"/>
      <w:bookmarkStart w:id="566" w:name="_Toc52783001"/>
      <w:bookmarkStart w:id="567" w:name="_Toc59042870"/>
      <w:r w:rsidRPr="00D90393">
        <w:t>6.1.12.3</w:t>
      </w:r>
      <w:r w:rsidRPr="00D90393">
        <w:tab/>
        <w:t>Test description</w:t>
      </w:r>
      <w:bookmarkEnd w:id="565"/>
      <w:bookmarkEnd w:id="566"/>
      <w:bookmarkEnd w:id="567"/>
    </w:p>
    <w:p w:rsidR="00B93CA2" w:rsidRPr="00D90393" w:rsidRDefault="00B93CA2" w:rsidP="004920CE">
      <w:pPr>
        <w:pStyle w:val="H6"/>
        <w:pPrChange w:id="568" w:author="Kahn, Jason D. (Fed)" w:date="2021-02-08T14:17:00Z">
          <w:pPr>
            <w:pStyle w:val="Heading5"/>
          </w:pPr>
        </w:pPrChange>
      </w:pPr>
      <w:bookmarkStart w:id="569" w:name="_Toc52782391"/>
      <w:bookmarkStart w:id="570" w:name="_Toc52783002"/>
      <w:bookmarkStart w:id="571" w:name="_Toc59042871"/>
      <w:r w:rsidRPr="00D90393">
        <w:t>6.1.12.3.1</w:t>
      </w:r>
      <w:r w:rsidRPr="00D90393">
        <w:tab/>
        <w:t>Pre-test conditions</w:t>
      </w:r>
      <w:bookmarkEnd w:id="569"/>
      <w:bookmarkEnd w:id="570"/>
      <w:bookmarkEnd w:id="571"/>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4920CE">
      <w:pPr>
        <w:pStyle w:val="H6"/>
        <w:pPrChange w:id="572" w:author="Kahn, Jason D. (Fed)" w:date="2021-02-08T14:17:00Z">
          <w:pPr>
            <w:pStyle w:val="Heading5"/>
          </w:pPr>
        </w:pPrChange>
      </w:pPr>
      <w:bookmarkStart w:id="573" w:name="_Toc52782392"/>
      <w:bookmarkStart w:id="574" w:name="_Toc52783003"/>
      <w:bookmarkStart w:id="575" w:name="_Toc59042872"/>
      <w:r w:rsidRPr="00D90393">
        <w:t>6.1.12.3.2</w:t>
      </w:r>
      <w:r w:rsidRPr="00D90393">
        <w:tab/>
        <w:t>Test procedure sequence</w:t>
      </w:r>
      <w:bookmarkEnd w:id="573"/>
      <w:bookmarkEnd w:id="574"/>
      <w:bookmarkEnd w:id="575"/>
    </w:p>
    <w:p w:rsidR="00B93CA2" w:rsidRPr="00D90393" w:rsidRDefault="00B93CA2" w:rsidP="00B93CA2">
      <w:pPr>
        <w:pStyle w:val="TH"/>
      </w:pPr>
      <w:r w:rsidRPr="00D90393">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rPr>
                <w:szCs w:val="18"/>
              </w:rPr>
            </w:pPr>
            <w:r w:rsidRPr="00D90393">
              <w:t>SS (MCDATA Server) initiates a group SDS session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Make the MCDATA User request to send a group session SDS message over the media plane with a disposition notification type of "DELIVERY AND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12a1 - 12b4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READ"?</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12b1-12b2 may be repeated multiple times depending on the size of the data being transmitted."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READ"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READ"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SS (MCDATA Server) sends a disposition notification type of "DELIVERED AND READ" in response to the standalone group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4920CE">
      <w:pPr>
        <w:pStyle w:val="H6"/>
        <w:pPrChange w:id="576" w:author="Kahn, Jason D. (Fed)" w:date="2021-02-08T14:17:00Z">
          <w:pPr>
            <w:pStyle w:val="Heading5"/>
          </w:pPr>
        </w:pPrChange>
      </w:pPr>
      <w:bookmarkStart w:id="577" w:name="_Toc52782393"/>
      <w:bookmarkStart w:id="578" w:name="_Toc52783004"/>
      <w:bookmarkStart w:id="579" w:name="_Toc59042873"/>
      <w:r w:rsidRPr="00D90393">
        <w:t>6.1.12.3.3</w:t>
      </w:r>
      <w:r w:rsidRPr="00D90393">
        <w:tab/>
        <w:t>Specific message contents</w:t>
      </w:r>
      <w:bookmarkEnd w:id="577"/>
      <w:bookmarkEnd w:id="578"/>
      <w:bookmarkEnd w:id="579"/>
    </w:p>
    <w:p w:rsidR="00B93CA2" w:rsidRPr="00D90393" w:rsidRDefault="00B93CA2" w:rsidP="00B93CA2">
      <w:pPr>
        <w:pStyle w:val="TH"/>
      </w:pPr>
      <w:bookmarkStart w:id="580" w:name="_Toc25610663"/>
      <w:r w:rsidRPr="00D90393">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pPr>
            <w:r w:rsidRPr="00D90393">
              <w:rPr>
                <w:lang w:eastAsia="ko-KR"/>
              </w:rPr>
              <w:t>"group-sds-session"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6.1.12.3.3-3: SIP 200 (OK) (step 2,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81">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6.1.12.3.3-4</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82">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6.1.12.3.3-5: MSRP SEND (step 6,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6.1.12.3.3-6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6.1.12.3.3-6: Data Payload (Table 6.1.12.3.3-5)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Height w:val="216"/>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6.1.12.3.3-7: MSRP SEND (step 8,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83">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6.1.12.3.3-8</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6.1.12.3.3-9: MSRP SEND (step 12a1,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6.1.12.3.3-10</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6.1.12.3.3-10: SDS SIGNALLING PAYLOAD (Table 6.1.12.3.3-9)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Pr>
          <w:p w:rsidR="00B93CA2" w:rsidRPr="00D90393" w:rsidRDefault="00B93CA2" w:rsidP="00253B20">
            <w:pPr>
              <w:pStyle w:val="TAL"/>
              <w:rPr>
                <w:b/>
              </w:rPr>
            </w:pPr>
            <w:r w:rsidRPr="00D90393">
              <w:t>DELIVERY AND 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6.1.12.3.3-11: Data Payload (Table 6.1.12.3.3-10)</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6.1.12.3.3-12: MSRP SEND (step 12b1,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6.1.12.3.3-10</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6.1.12.3.3-13: MSRP SEND (step 12b3,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6.1.12.3.3-10</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6.1.12.3.3-14: MSRP SEND (step 13,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584">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6.1.12.3.3-15</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6.1.12.3.3-16: SIP BYE (step 16,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6.1.12.3.3-17: SIP 200 (OK) (step 17,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2"/>
      </w:pPr>
      <w:bookmarkStart w:id="585" w:name="_Toc42507357"/>
      <w:bookmarkStart w:id="586" w:name="_Toc52307888"/>
      <w:bookmarkStart w:id="587" w:name="_Toc52782394"/>
      <w:bookmarkStart w:id="588" w:name="_Toc52783005"/>
      <w:bookmarkStart w:id="589" w:name="_Toc59042874"/>
      <w:r w:rsidRPr="00D90393">
        <w:t>6.2</w:t>
      </w:r>
      <w:r w:rsidRPr="00D90393">
        <w:tab/>
        <w:t>File Distribution</w:t>
      </w:r>
      <w:bookmarkEnd w:id="556"/>
      <w:bookmarkEnd w:id="580"/>
      <w:bookmarkEnd w:id="585"/>
      <w:bookmarkEnd w:id="586"/>
      <w:bookmarkEnd w:id="587"/>
      <w:bookmarkEnd w:id="588"/>
      <w:bookmarkEnd w:id="589"/>
    </w:p>
    <w:p w:rsidR="00B93CA2" w:rsidRPr="00D90393" w:rsidRDefault="00B93CA2" w:rsidP="00B93CA2">
      <w:pPr>
        <w:pStyle w:val="Heading3"/>
      </w:pPr>
      <w:bookmarkStart w:id="590" w:name="_Toc522499812"/>
      <w:bookmarkStart w:id="591" w:name="_Toc25610665"/>
      <w:bookmarkStart w:id="592" w:name="_Toc42507358"/>
      <w:bookmarkStart w:id="593" w:name="_Toc52307889"/>
      <w:bookmarkStart w:id="594" w:name="_Toc52782395"/>
      <w:bookmarkStart w:id="595" w:name="_Toc52783006"/>
      <w:bookmarkStart w:id="596" w:name="_Toc59042875"/>
      <w:r w:rsidRPr="00D90393">
        <w:t>6.2.1</w:t>
      </w:r>
      <w:r w:rsidRPr="00D90393">
        <w:tab/>
        <w:t xml:space="preserve">On-network / File Distribution (FD) / FD Using HTTP / One-to-one Standalone FD / Non-Mandatory Download / Before TDU2 Timers Expires / </w:t>
      </w:r>
      <w:bookmarkStart w:id="597" w:name="_Hlk39050857"/>
      <w:r w:rsidRPr="00D90393">
        <w:t xml:space="preserve">FILE DOWNLOAD REQUEST ACCEPTED / FILE DOWNLOAD COMPLETED / FILE DOWNLOAD REQUEST REJECTED / FILE DOWNLOAD DEFERRED / </w:t>
      </w:r>
      <w:bookmarkEnd w:id="597"/>
      <w:r w:rsidRPr="00D90393">
        <w:t>Client Originated (CO)</w:t>
      </w:r>
      <w:bookmarkEnd w:id="592"/>
      <w:bookmarkEnd w:id="593"/>
      <w:bookmarkEnd w:id="594"/>
      <w:bookmarkEnd w:id="595"/>
      <w:bookmarkEnd w:id="596"/>
    </w:p>
    <w:p w:rsidR="00B93CA2" w:rsidRPr="00D90393" w:rsidRDefault="00B93CA2" w:rsidP="00B5551F">
      <w:pPr>
        <w:pStyle w:val="H6"/>
        <w:pPrChange w:id="598" w:author="Kahn, Jason D. (Fed)" w:date="2021-02-08T14:18:00Z">
          <w:pPr>
            <w:pStyle w:val="Heading4"/>
          </w:pPr>
        </w:pPrChange>
      </w:pPr>
      <w:bookmarkStart w:id="599" w:name="_Toc52782396"/>
      <w:bookmarkStart w:id="600" w:name="_Toc52783007"/>
      <w:bookmarkStart w:id="601" w:name="_Toc59042876"/>
      <w:r w:rsidRPr="00D90393">
        <w:t>6.2.1.1</w:t>
      </w:r>
      <w:r w:rsidRPr="00D90393">
        <w:tab/>
        <w:t>Test Purpose (TP)</w:t>
      </w:r>
      <w:bookmarkEnd w:id="599"/>
      <w:bookmarkEnd w:id="600"/>
      <w:bookmarkEnd w:id="601"/>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w:t>
      </w:r>
      <w:r w:rsidR="00605819" w:rsidRPr="004F175A">
        <w:rPr>
          <w:noProof w:val="0"/>
        </w:rPr>
        <w:t xml:space="preserve"> </w:t>
      </w:r>
      <w:r w:rsidR="00605819" w:rsidRPr="004F175A">
        <w:t xml:space="preserve">MCDATA User wants to send a binary file that is larger than &lt;max-data-size-auto-recv-bytes&gt; </w:t>
      </w:r>
      <w:r w:rsidR="00605819" w:rsidRPr="004F175A">
        <w:rPr>
          <w:rFonts w:eastAsia="Malgun Gothic"/>
        </w:rPr>
        <w:t xml:space="preserve">via </w:t>
      </w:r>
      <w:r w:rsidR="00605819" w:rsidRPr="004F175A">
        <w:t>a standalone one-to-one FD message with a non-mandatory download and with a disposition request of "FILE DOWNLOAD COMPLETED UPDATE"</w:t>
      </w:r>
      <w:r w:rsidR="00605819" w:rsidRPr="004F175A">
        <w:rPr>
          <w:noProof w:val="0"/>
        </w:rPr>
        <w:t>,</w:t>
      </w:r>
      <w:r w:rsidRPr="00D90393">
        <w:rPr>
          <w:noProof w:val="0"/>
        </w:rPr>
        <w:t xml:space="preserve"> </w:t>
      </w:r>
      <w:r w:rsidRPr="00E64764">
        <w:rPr>
          <w:b/>
          <w:bCs/>
          <w:noProof w:val="0"/>
        </w:rPr>
        <w:t>and</w:t>
      </w:r>
      <w:r w:rsidR="00605819" w:rsidRPr="004F175A">
        <w:rPr>
          <w:b/>
          <w:noProof w:val="0"/>
        </w:rPr>
        <w:t>,</w:t>
      </w:r>
      <w:r w:rsidRPr="00D90393">
        <w:rPr>
          <w:noProof w:val="0"/>
        </w:rPr>
        <w:t xml:space="preserve">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w:t>
      </w:r>
      <w:r w:rsidR="00605819" w:rsidRPr="004F175A">
        <w:t xml:space="preserve">MCDATA User wants to send a binary file that is larger than &lt;max-data-size-auto-recv-bytes&gt; </w:t>
      </w:r>
      <w:r w:rsidR="00605819" w:rsidRPr="004F175A">
        <w:rPr>
          <w:rFonts w:eastAsia="Malgun Gothic"/>
        </w:rPr>
        <w:t xml:space="preserve">via </w:t>
      </w:r>
      <w:r w:rsidR="00605819" w:rsidRPr="004F175A">
        <w:t>a standalone one-to-one FD message with a non-mandatory download and with a disposition request of "FILE DOWNLOAD COMPLETED UPDATE"</w:t>
      </w:r>
      <w:r w:rsidR="00605819">
        <w:rPr>
          <w:noProof w:val="0"/>
        </w:rPr>
        <w:t>,</w:t>
      </w:r>
      <w:r w:rsidRPr="00D90393">
        <w:rPr>
          <w:noProof w:val="0"/>
        </w:rPr>
        <w:t xml:space="preserve"> </w:t>
      </w:r>
      <w:r w:rsidRPr="00E64764">
        <w:rPr>
          <w:b/>
          <w:bCs/>
          <w:noProof w:val="0"/>
        </w:rPr>
        <w:t>and</w:t>
      </w:r>
      <w:r w:rsidR="00605819">
        <w:rPr>
          <w:noProof w:val="0"/>
        </w:rPr>
        <w:t>,</w:t>
      </w:r>
      <w:r w:rsidRPr="00D90393">
        <w:rPr>
          <w:noProof w:val="0"/>
        </w:rPr>
        <w:t xml:space="preserve">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w:t>
      </w:r>
      <w:r w:rsidR="00605819" w:rsidRPr="004F175A">
        <w:t xml:space="preserve">MCDATA User having requesting the sending of a binary file that is larger than &lt;max-data-size-auto-recv-bytes&gt; </w:t>
      </w:r>
      <w:r w:rsidR="00605819" w:rsidRPr="004F175A">
        <w:rPr>
          <w:rFonts w:eastAsia="Malgun Gothic"/>
        </w:rPr>
        <w:t xml:space="preserve">via </w:t>
      </w:r>
      <w:r w:rsidR="00605819" w:rsidRPr="004F175A">
        <w:t xml:space="preserve">a standalone one-to-one FD message with a non-mandatory download and with a disposition request of "FILE DOWNLOAD COMPLETED UPDATE" and the </w:t>
      </w:r>
      <w:r w:rsidRPr="00D90393">
        <w:rPr>
          <w:noProof w:val="0"/>
        </w:rPr>
        <w:t>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w:t>
      </w:r>
      <w:r w:rsidR="00605819" w:rsidRPr="004F175A">
        <w:rPr>
          <w:noProof w:val="0"/>
        </w:rPr>
        <w:t xml:space="preserve">with </w:t>
      </w:r>
      <w:r w:rsidR="00605819" w:rsidRPr="004F175A">
        <w:t>disposition notification type of "FILE DOWNLOAD REQUEST REJECTED"</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with a SIP 200 (OK) message </w:t>
      </w:r>
      <w:r w:rsidRPr="00D90393">
        <w:rPr>
          <w:b/>
          <w:bCs/>
          <w:noProof w:val="0"/>
        </w:rPr>
        <w:t>and</w:t>
      </w:r>
      <w:r w:rsidRPr="00D90393">
        <w:rPr>
          <w:noProof w:val="0"/>
        </w:rPr>
        <w:t xml:space="preserve"> delivers the notification </w:t>
      </w:r>
      <w:r w:rsidR="00605819" w:rsidRPr="004F175A">
        <w:rPr>
          <w:lang w:eastAsia="ko-KR"/>
        </w:rPr>
        <w:t xml:space="preserve">that the remote Client has not accepted the download </w:t>
      </w:r>
      <w:r w:rsidRPr="00D90393">
        <w:rPr>
          <w:noProof w:val="0"/>
        </w:rPr>
        <w:t>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605819" w:rsidRPr="004F175A" w:rsidRDefault="00605819" w:rsidP="00605819">
      <w:pPr>
        <w:pStyle w:val="H6"/>
      </w:pPr>
      <w:bookmarkStart w:id="602" w:name="_Toc52782397"/>
      <w:bookmarkStart w:id="603" w:name="_Toc52783008"/>
      <w:r w:rsidRPr="004F175A">
        <w:t>(4)</w:t>
      </w:r>
    </w:p>
    <w:p w:rsidR="00605819" w:rsidRPr="004F175A" w:rsidRDefault="00605819" w:rsidP="00605819">
      <w:pPr>
        <w:pStyle w:val="PL"/>
        <w:rPr>
          <w:noProof w:val="0"/>
        </w:rPr>
      </w:pPr>
      <w:r w:rsidRPr="004F175A">
        <w:rPr>
          <w:b/>
          <w:noProof w:val="0"/>
        </w:rPr>
        <w:t>with</w:t>
      </w:r>
      <w:r w:rsidRPr="004F175A">
        <w:rPr>
          <w:noProof w:val="0"/>
        </w:rPr>
        <w:t xml:space="preserve"> { </w:t>
      </w:r>
      <w:r w:rsidRPr="004F175A">
        <w:t xml:space="preserve">MCDATA User having requesting the sending of a binary file that is larger than &lt;max-data-size-auto-recv-bytes&gt; </w:t>
      </w:r>
      <w:r w:rsidRPr="004F175A">
        <w:rPr>
          <w:rFonts w:eastAsia="Malgun Gothic"/>
        </w:rPr>
        <w:t xml:space="preserve">via </w:t>
      </w:r>
      <w:r w:rsidRPr="004F175A">
        <w:t xml:space="preserve">a standalone one-to-one FD message with a non-mandatory download and with a disposition request of "FILE DOWNLOAD COMPLETED UPDATE" and the </w:t>
      </w:r>
      <w:r w:rsidRPr="004F175A">
        <w:rPr>
          <w:noProof w:val="0"/>
        </w:rPr>
        <w:t>UE (MCDATA Client) having sent the URL of the file location to the recipient }</w:t>
      </w:r>
    </w:p>
    <w:p w:rsidR="00605819" w:rsidRPr="004F175A" w:rsidRDefault="00605819" w:rsidP="00605819">
      <w:pPr>
        <w:pStyle w:val="PL"/>
        <w:rPr>
          <w:noProof w:val="0"/>
        </w:rPr>
      </w:pPr>
      <w:r w:rsidRPr="004F175A">
        <w:rPr>
          <w:b/>
          <w:noProof w:val="0"/>
        </w:rPr>
        <w:t>ensure that</w:t>
      </w:r>
      <w:r w:rsidRPr="004F175A">
        <w:rPr>
          <w:noProof w:val="0"/>
        </w:rPr>
        <w:t xml:space="preserve"> {</w:t>
      </w:r>
    </w:p>
    <w:p w:rsidR="00605819" w:rsidRPr="004F175A" w:rsidRDefault="00605819" w:rsidP="00605819">
      <w:pPr>
        <w:pStyle w:val="PL"/>
        <w:rPr>
          <w:noProof w:val="0"/>
        </w:rPr>
      </w:pPr>
      <w:r w:rsidRPr="004F175A">
        <w:rPr>
          <w:noProof w:val="0"/>
        </w:rPr>
        <w:t xml:space="preserve">  </w:t>
      </w:r>
      <w:r w:rsidRPr="004F175A">
        <w:rPr>
          <w:b/>
          <w:noProof w:val="0"/>
        </w:rPr>
        <w:t>when</w:t>
      </w:r>
      <w:r w:rsidRPr="004F175A">
        <w:rPr>
          <w:noProof w:val="0"/>
        </w:rPr>
        <w:t xml:space="preserve"> { UE (MCDATA Client) receives a FD notification via a SIP MESSAGE with </w:t>
      </w:r>
      <w:r w:rsidRPr="004F175A">
        <w:t xml:space="preserve">disposition notification type of "FILE DOWNLOAD DEFERRED", followed by </w:t>
      </w:r>
      <w:r w:rsidRPr="004F175A">
        <w:rPr>
          <w:noProof w:val="0"/>
        </w:rPr>
        <w:t xml:space="preserve">a SIP MESSAGE with </w:t>
      </w:r>
      <w:r w:rsidRPr="004F175A">
        <w:t xml:space="preserve">disposition notification type of "FILE DOWNLOAD REQUEST ACCEPTED", followed by </w:t>
      </w:r>
      <w:r w:rsidRPr="004F175A">
        <w:rPr>
          <w:noProof w:val="0"/>
        </w:rPr>
        <w:t xml:space="preserve">SIP MESSAGE with </w:t>
      </w:r>
      <w:r w:rsidRPr="004F175A">
        <w:t>disposition notification type of "FILE DOWNLOAD COMPLETED"</w:t>
      </w:r>
      <w:r w:rsidRPr="004F175A">
        <w:rPr>
          <w:noProof w:val="0"/>
        </w:rPr>
        <w:t xml:space="preserve"> }</w:t>
      </w:r>
    </w:p>
    <w:p w:rsidR="00605819" w:rsidRPr="004F175A" w:rsidRDefault="00605819" w:rsidP="00605819">
      <w:pPr>
        <w:pStyle w:val="PL"/>
        <w:rPr>
          <w:noProof w:val="0"/>
        </w:rPr>
      </w:pPr>
      <w:r w:rsidRPr="004F175A">
        <w:rPr>
          <w:noProof w:val="0"/>
        </w:rPr>
        <w:t xml:space="preserve">    </w:t>
      </w:r>
      <w:r w:rsidRPr="004F175A">
        <w:rPr>
          <w:b/>
          <w:noProof w:val="0"/>
        </w:rPr>
        <w:t>then</w:t>
      </w:r>
      <w:r w:rsidRPr="004F175A">
        <w:rPr>
          <w:noProof w:val="0"/>
        </w:rPr>
        <w:t xml:space="preserve"> { UE (MCDATA Client) responds to each SIP MESSAGE with a SIP 200 (OK) message </w:t>
      </w:r>
      <w:r w:rsidRPr="004F175A">
        <w:rPr>
          <w:b/>
          <w:bCs/>
          <w:noProof w:val="0"/>
        </w:rPr>
        <w:t>and</w:t>
      </w:r>
      <w:r w:rsidRPr="004F175A">
        <w:rPr>
          <w:noProof w:val="0"/>
        </w:rPr>
        <w:t xml:space="preserve"> delivers suitable notification on the respective </w:t>
      </w:r>
      <w:r w:rsidRPr="004F175A">
        <w:rPr>
          <w:lang w:eastAsia="ko-KR"/>
        </w:rPr>
        <w:t xml:space="preserve">remote Client action </w:t>
      </w:r>
      <w:r w:rsidRPr="004F175A">
        <w:rPr>
          <w:noProof w:val="0"/>
        </w:rPr>
        <w:t>to the MCDATA User }</w:t>
      </w:r>
    </w:p>
    <w:p w:rsidR="00605819" w:rsidRPr="004F175A" w:rsidRDefault="00605819" w:rsidP="00605819">
      <w:pPr>
        <w:pStyle w:val="PL"/>
        <w:rPr>
          <w:noProof w:val="0"/>
        </w:rPr>
      </w:pPr>
      <w:r w:rsidRPr="004F175A">
        <w:rPr>
          <w:noProof w:val="0"/>
        </w:rPr>
        <w:t xml:space="preserve">            }</w:t>
      </w:r>
    </w:p>
    <w:p w:rsidR="00605819" w:rsidRPr="004F175A" w:rsidRDefault="00605819" w:rsidP="00605819">
      <w:pPr>
        <w:pStyle w:val="PL"/>
        <w:rPr>
          <w:noProof w:val="0"/>
        </w:rPr>
      </w:pPr>
    </w:p>
    <w:p w:rsidR="00B93CA2" w:rsidRPr="00D90393" w:rsidRDefault="00B93CA2" w:rsidP="00B5551F">
      <w:pPr>
        <w:pStyle w:val="H6"/>
        <w:pPrChange w:id="604" w:author="Kahn, Jason D. (Fed)" w:date="2021-02-08T14:18:00Z">
          <w:pPr>
            <w:pStyle w:val="Heading4"/>
          </w:pPr>
        </w:pPrChange>
      </w:pPr>
      <w:bookmarkStart w:id="605" w:name="_Toc59042877"/>
      <w:r w:rsidRPr="00D90393">
        <w:t>6.2.1.2</w:t>
      </w:r>
      <w:r w:rsidRPr="00D90393">
        <w:tab/>
        <w:t>Conformance requirements</w:t>
      </w:r>
      <w:bookmarkEnd w:id="602"/>
      <w:bookmarkEnd w:id="603"/>
      <w:bookmarkEnd w:id="605"/>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bookmarkStart w:id="606" w:name="_Hlk34643603"/>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xml:space="preserv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bookmarkEnd w:id="606"/>
    <w:p w:rsidR="00B93CA2" w:rsidRPr="00D90393" w:rsidRDefault="00B93CA2" w:rsidP="00B93CA2">
      <w:r w:rsidRPr="00D90393">
        <w:t>[TS 24.282, clause 10.2.2.1]</w:t>
      </w:r>
    </w:p>
    <w:p w:rsidR="00B93CA2" w:rsidRPr="00D90393" w:rsidRDefault="00B93CA2" w:rsidP="00B93CA2">
      <w:pPr>
        <w:rPr>
          <w:lang w:eastAsia="x-none"/>
        </w:rPr>
      </w:pPr>
      <w:bookmarkStart w:id="607" w:name="_Hlk34643666"/>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bookmarkStart w:id="608" w:name="_Hlk35613174"/>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bookmarkEnd w:id="608"/>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607"/>
    <w:p w:rsidR="00B93CA2" w:rsidRPr="00D90393" w:rsidRDefault="00B93CA2" w:rsidP="00B93CA2">
      <w:r w:rsidRPr="00D90393">
        <w:t>[TS 24.282, clause 10.2.4.2.1]</w:t>
      </w:r>
    </w:p>
    <w:p w:rsidR="00B93CA2" w:rsidRPr="00D90393" w:rsidRDefault="00B93CA2" w:rsidP="00B93CA2">
      <w:bookmarkStart w:id="609" w:name="_Hlk34643694"/>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bookmarkEnd w:id="609"/>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5551F">
      <w:pPr>
        <w:pStyle w:val="H6"/>
        <w:pPrChange w:id="610" w:author="Kahn, Jason D. (Fed)" w:date="2021-02-08T14:18:00Z">
          <w:pPr>
            <w:pStyle w:val="Heading4"/>
          </w:pPr>
        </w:pPrChange>
      </w:pPr>
      <w:bookmarkStart w:id="611" w:name="_Toc52782398"/>
      <w:bookmarkStart w:id="612" w:name="_Toc52783009"/>
      <w:bookmarkStart w:id="613" w:name="_Toc59042878"/>
      <w:r w:rsidRPr="00D90393">
        <w:t>6.2.1.3</w:t>
      </w:r>
      <w:r w:rsidRPr="00D90393">
        <w:tab/>
        <w:t>Test description</w:t>
      </w:r>
      <w:bookmarkEnd w:id="611"/>
      <w:bookmarkEnd w:id="612"/>
      <w:bookmarkEnd w:id="613"/>
    </w:p>
    <w:p w:rsidR="00B93CA2" w:rsidRPr="00D90393" w:rsidRDefault="00B93CA2" w:rsidP="00B5551F">
      <w:pPr>
        <w:pStyle w:val="H6"/>
        <w:pPrChange w:id="614" w:author="Kahn, Jason D. (Fed)" w:date="2021-02-08T14:18:00Z">
          <w:pPr>
            <w:pStyle w:val="Heading5"/>
          </w:pPr>
        </w:pPrChange>
      </w:pPr>
      <w:bookmarkStart w:id="615" w:name="_Toc52782399"/>
      <w:bookmarkStart w:id="616" w:name="_Toc52783010"/>
      <w:bookmarkStart w:id="617" w:name="_Toc59042879"/>
      <w:r w:rsidRPr="00D90393">
        <w:t>6.2.1.3.1</w:t>
      </w:r>
      <w:r w:rsidRPr="00D90393">
        <w:tab/>
        <w:t>Pre-test conditions</w:t>
      </w:r>
      <w:bookmarkEnd w:id="615"/>
      <w:bookmarkEnd w:id="616"/>
      <w:bookmarkEnd w:id="617"/>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bookmarkStart w:id="618" w:name="_Hlk39658063"/>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pPr>
      <w:r w:rsidRPr="00D90393">
        <w:t>-</w:t>
      </w:r>
      <w:r w:rsidRPr="00D90393">
        <w:tab/>
        <w:t>The binary file is smaller than the &lt;max-data-size-fd-bytes&gt; element in the MCData service configuration document as specified in 3GPP TS 24.484 [14].</w:t>
      </w:r>
    </w:p>
    <w:bookmarkEnd w:id="618"/>
    <w:p w:rsidR="00B93CA2" w:rsidRPr="00D90393" w:rsidRDefault="00B93CA2" w:rsidP="00B93CA2">
      <w:pPr>
        <w:pStyle w:val="B2"/>
      </w:pPr>
      <w:r w:rsidRPr="00D90393">
        <w:t>-</w:t>
      </w:r>
      <w:r w:rsidRPr="00D90393">
        <w:tab/>
        <w:t>The binary file is smaller than the &lt;MaxData1To1&gt; element of the MCData user profile document (see the MCData user profile document in 3GPP TS 24.484 [14]).</w:t>
      </w:r>
    </w:p>
    <w:p w:rsidR="00B93CA2" w:rsidRPr="00D90393" w:rsidRDefault="00B93CA2" w:rsidP="00B93CA2">
      <w:pPr>
        <w:pStyle w:val="B2"/>
      </w:pPr>
      <w:r w:rsidRPr="00D90393">
        <w:t>-</w:t>
      </w:r>
      <w:r w:rsidRPr="00D90393">
        <w:tab/>
        <w:t>The binary file is smaller than the &lt;max-data-size-auto-recv-bytes&gt; element of the MCData service configuration document as specified in 3GPP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 xml:space="preserve">TDU2 (FD </w:t>
      </w:r>
      <w:r w:rsidRPr="00D90393">
        <w:rPr>
          <w:rFonts w:cs="Arial"/>
        </w:rPr>
        <w:t xml:space="preserve">non-mandatory download </w:t>
      </w:r>
      <w:r w:rsidRPr="00D90393">
        <w:t>timer) is set to the default value of 60 seconds.</w:t>
      </w:r>
    </w:p>
    <w:p w:rsidR="00B93CA2" w:rsidRPr="00D90393" w:rsidRDefault="00B93CA2" w:rsidP="00B93CA2">
      <w:pPr>
        <w:pStyle w:val="B10"/>
      </w:pPr>
      <w:r w:rsidRPr="00D90393">
        <w:t>-</w:t>
      </w:r>
      <w:r w:rsidRPr="00D90393">
        <w:tab/>
        <w:t>The &lt;allow-transmit-data&gt; element of an &lt;actions&gt; element is present in the MCData user profile document with the value "true" (see the MCData user profile document in 3GPP TS 24.484 [14]).</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619" w:author="Kahn, Jason D. (Fed)" w:date="2021-02-08T14:18:00Z">
          <w:pPr>
            <w:pStyle w:val="Heading5"/>
          </w:pPr>
        </w:pPrChange>
      </w:pPr>
      <w:bookmarkStart w:id="620" w:name="_Toc52782400"/>
      <w:bookmarkStart w:id="621" w:name="_Toc52783011"/>
      <w:bookmarkStart w:id="622" w:name="_Toc59042880"/>
      <w:r w:rsidRPr="00D90393">
        <w:t>6.2.1.3.2</w:t>
      </w:r>
      <w:r w:rsidRPr="00D90393">
        <w:tab/>
        <w:t>Test procedure sequence</w:t>
      </w:r>
      <w:bookmarkEnd w:id="620"/>
      <w:bookmarkEnd w:id="621"/>
      <w:bookmarkEnd w:id="622"/>
    </w:p>
    <w:p w:rsidR="00B93CA2" w:rsidRPr="00D90393" w:rsidRDefault="00B93CA2" w:rsidP="00B93CA2">
      <w:pPr>
        <w:pStyle w:val="TH"/>
      </w:pPr>
      <w:r w:rsidRPr="00D90393">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623" w:name="_Hlk34386951"/>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605819" w:rsidRPr="004F175A" w:rsidDel="00CF3E32" w:rsidTr="00B139CB">
        <w:tc>
          <w:tcPr>
            <w:tcW w:w="648" w:type="dxa"/>
            <w:shd w:val="clear" w:color="auto" w:fill="auto"/>
          </w:tcPr>
          <w:p w:rsidR="00605819" w:rsidRPr="004F175A" w:rsidDel="00CF3E32" w:rsidRDefault="00605819" w:rsidP="00B139CB">
            <w:pPr>
              <w:pStyle w:val="TAC"/>
            </w:pPr>
            <w:r w:rsidRPr="004F175A">
              <w:t>1-12</w:t>
            </w:r>
          </w:p>
        </w:tc>
        <w:tc>
          <w:tcPr>
            <w:tcW w:w="3969" w:type="dxa"/>
            <w:shd w:val="clear" w:color="auto" w:fill="auto"/>
          </w:tcPr>
          <w:p w:rsidR="00605819" w:rsidRPr="004F175A" w:rsidDel="00CF3E32" w:rsidRDefault="00605819" w:rsidP="00B139CB">
            <w:pPr>
              <w:pStyle w:val="TAL"/>
            </w:pPr>
            <w:r w:rsidRPr="004F175A">
              <w:t>Void</w:t>
            </w:r>
          </w:p>
        </w:tc>
        <w:tc>
          <w:tcPr>
            <w:tcW w:w="709" w:type="dxa"/>
            <w:shd w:val="clear" w:color="auto" w:fill="auto"/>
          </w:tcPr>
          <w:p w:rsidR="00605819" w:rsidRPr="004F175A" w:rsidDel="00CF3E32" w:rsidRDefault="00605819" w:rsidP="00B139CB">
            <w:pPr>
              <w:pStyle w:val="TAC"/>
            </w:pPr>
            <w:r w:rsidRPr="004F175A">
              <w:t>-</w:t>
            </w:r>
          </w:p>
        </w:tc>
        <w:tc>
          <w:tcPr>
            <w:tcW w:w="2977" w:type="dxa"/>
            <w:shd w:val="clear" w:color="auto" w:fill="auto"/>
          </w:tcPr>
          <w:p w:rsidR="00605819" w:rsidRPr="004F175A" w:rsidDel="00CF3E32" w:rsidRDefault="00605819" w:rsidP="00B139CB">
            <w:pPr>
              <w:pStyle w:val="TAL"/>
            </w:pPr>
            <w:r w:rsidRPr="004F175A">
              <w:t>-</w:t>
            </w:r>
          </w:p>
        </w:tc>
        <w:tc>
          <w:tcPr>
            <w:tcW w:w="567" w:type="dxa"/>
            <w:shd w:val="clear" w:color="auto" w:fill="auto"/>
          </w:tcPr>
          <w:p w:rsidR="00605819" w:rsidRPr="004F175A" w:rsidDel="00CF3E32" w:rsidRDefault="00605819" w:rsidP="00B139CB">
            <w:pPr>
              <w:pStyle w:val="TAC"/>
            </w:pPr>
            <w:r w:rsidRPr="004F175A">
              <w:t>-</w:t>
            </w:r>
          </w:p>
        </w:tc>
        <w:tc>
          <w:tcPr>
            <w:tcW w:w="892" w:type="dxa"/>
            <w:shd w:val="clear" w:color="auto" w:fill="auto"/>
          </w:tcPr>
          <w:p w:rsidR="00605819" w:rsidRPr="004F175A" w:rsidDel="00CF3E32" w:rsidRDefault="00605819" w:rsidP="00B139CB">
            <w:pPr>
              <w:pStyle w:val="TAC"/>
            </w:pPr>
            <w:r w:rsidRPr="004F175A">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 xml:space="preserve">Make the MCDATA User request to send a binary file that is larger than &lt;max-data-size-auto-recv-bytes&gt; </w:t>
            </w:r>
            <w:r w:rsidRPr="00D90393">
              <w:rPr>
                <w:rFonts w:eastAsia="Malgun Gothic"/>
              </w:rPr>
              <w:t xml:space="preserve">via </w:t>
            </w:r>
            <w:r w:rsidRPr="00D90393">
              <w:t>a standalone one-to-one FD message with a non-mandatory download and with a disposition request of "FILE DOWNLOAD COMPLETED UPDATE".</w:t>
            </w:r>
          </w:p>
          <w:p w:rsidR="00B93CA2" w:rsidRPr="00D90393" w:rsidRDefault="00605819" w:rsidP="00253B20">
            <w:pPr>
              <w:pStyle w:val="TAL"/>
              <w:rPr>
                <w:szCs w:val="18"/>
              </w:rPr>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4F175A" w:rsidTr="00B139CB">
        <w:trPr>
          <w:trHeight w:val="467"/>
        </w:trPr>
        <w:tc>
          <w:tcPr>
            <w:tcW w:w="648" w:type="dxa"/>
            <w:shd w:val="clear" w:color="auto" w:fill="auto"/>
          </w:tcPr>
          <w:p w:rsidR="00605819" w:rsidRPr="004F175A" w:rsidRDefault="00605819" w:rsidP="00B139CB">
            <w:pPr>
              <w:pStyle w:val="TAC"/>
            </w:pPr>
            <w:r w:rsidRPr="004F175A">
              <w:t>-</w:t>
            </w:r>
          </w:p>
        </w:tc>
        <w:tc>
          <w:tcPr>
            <w:tcW w:w="3969" w:type="dxa"/>
            <w:shd w:val="clear" w:color="auto" w:fill="auto"/>
          </w:tcPr>
          <w:p w:rsidR="00605819" w:rsidRPr="004F175A" w:rsidRDefault="00605819" w:rsidP="00B139CB">
            <w:pPr>
              <w:pStyle w:val="TAL"/>
            </w:pPr>
            <w:r w:rsidRPr="004F175A">
              <w:t>EXCEPTION: Steps 14a1 through 14a4 describe behaviour that depends on UE implementation. Steps 14a1 through 14a4 are only valid if the UE (MCDATA Client) is not aware of the URI of the media storage function.</w:t>
            </w:r>
          </w:p>
        </w:tc>
        <w:tc>
          <w:tcPr>
            <w:tcW w:w="709" w:type="dxa"/>
            <w:shd w:val="clear" w:color="auto" w:fill="auto"/>
          </w:tcPr>
          <w:p w:rsidR="00605819" w:rsidRPr="004F175A" w:rsidRDefault="00605819" w:rsidP="00B139CB">
            <w:pPr>
              <w:pStyle w:val="TAC"/>
            </w:pPr>
            <w:r w:rsidRPr="004F175A">
              <w:t>-</w:t>
            </w:r>
          </w:p>
        </w:tc>
        <w:tc>
          <w:tcPr>
            <w:tcW w:w="2977" w:type="dxa"/>
            <w:shd w:val="clear" w:color="auto" w:fill="auto"/>
          </w:tcPr>
          <w:p w:rsidR="00605819" w:rsidRPr="004F175A" w:rsidRDefault="00605819" w:rsidP="00B139CB">
            <w:pPr>
              <w:pStyle w:val="TAL"/>
            </w:pPr>
            <w:r w:rsidRPr="004F175A">
              <w:t>-</w:t>
            </w:r>
          </w:p>
        </w:tc>
        <w:tc>
          <w:tcPr>
            <w:tcW w:w="567" w:type="dxa"/>
            <w:shd w:val="clear" w:color="auto" w:fill="auto"/>
          </w:tcPr>
          <w:p w:rsidR="00605819" w:rsidRPr="004F175A" w:rsidRDefault="00605819" w:rsidP="00B139CB">
            <w:pPr>
              <w:pStyle w:val="TAC"/>
            </w:pPr>
            <w:r w:rsidRPr="004F175A">
              <w:t>-</w:t>
            </w:r>
          </w:p>
        </w:tc>
        <w:tc>
          <w:tcPr>
            <w:tcW w:w="892" w:type="dxa"/>
            <w:shd w:val="clear" w:color="auto" w:fill="auto"/>
          </w:tcPr>
          <w:p w:rsidR="00605819" w:rsidRPr="004F175A" w:rsidRDefault="00605819" w:rsidP="00B139CB">
            <w:pPr>
              <w:pStyle w:val="TAC"/>
            </w:pPr>
            <w:r w:rsidRPr="004F175A">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14a1</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4F175A" w:rsidTr="00B139CB">
        <w:tc>
          <w:tcPr>
            <w:tcW w:w="648" w:type="dxa"/>
            <w:shd w:val="clear" w:color="auto" w:fill="auto"/>
          </w:tcPr>
          <w:p w:rsidR="00605819" w:rsidRPr="004F175A" w:rsidRDefault="00605819" w:rsidP="00B139CB">
            <w:pPr>
              <w:pStyle w:val="TAC"/>
            </w:pPr>
            <w:r w:rsidRPr="004F175A">
              <w:t>-</w:t>
            </w:r>
          </w:p>
        </w:tc>
        <w:tc>
          <w:tcPr>
            <w:tcW w:w="3969" w:type="dxa"/>
            <w:shd w:val="clear" w:color="auto" w:fill="auto"/>
          </w:tcPr>
          <w:p w:rsidR="00605819" w:rsidRPr="004F175A" w:rsidRDefault="00605819" w:rsidP="00B139CB">
            <w:pPr>
              <w:pStyle w:val="TAL"/>
            </w:pPr>
            <w:r w:rsidRPr="004F175A">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605819" w:rsidRPr="004F175A" w:rsidRDefault="00605819" w:rsidP="00B139CB">
            <w:pPr>
              <w:pStyle w:val="TAC"/>
            </w:pPr>
            <w:r w:rsidRPr="004F175A">
              <w:t>-</w:t>
            </w:r>
          </w:p>
        </w:tc>
        <w:tc>
          <w:tcPr>
            <w:tcW w:w="2977" w:type="dxa"/>
            <w:shd w:val="clear" w:color="auto" w:fill="auto"/>
          </w:tcPr>
          <w:p w:rsidR="00605819" w:rsidRPr="004F175A" w:rsidRDefault="00605819" w:rsidP="00B139CB">
            <w:pPr>
              <w:pStyle w:val="TAL"/>
            </w:pPr>
            <w:r w:rsidRPr="004F175A">
              <w:t>-</w:t>
            </w:r>
          </w:p>
        </w:tc>
        <w:tc>
          <w:tcPr>
            <w:tcW w:w="567" w:type="dxa"/>
            <w:shd w:val="clear" w:color="auto" w:fill="auto"/>
          </w:tcPr>
          <w:p w:rsidR="00605819" w:rsidRPr="004F175A" w:rsidRDefault="00605819" w:rsidP="00B139CB">
            <w:pPr>
              <w:pStyle w:val="TAC"/>
            </w:pPr>
            <w:r w:rsidRPr="004F175A">
              <w:t>-</w:t>
            </w:r>
          </w:p>
        </w:tc>
        <w:tc>
          <w:tcPr>
            <w:tcW w:w="892" w:type="dxa"/>
            <w:shd w:val="clear" w:color="auto" w:fill="auto"/>
          </w:tcPr>
          <w:p w:rsidR="00605819" w:rsidRPr="004F175A" w:rsidRDefault="00605819" w:rsidP="00B139CB">
            <w:pPr>
              <w:pStyle w:val="TAC"/>
            </w:pPr>
            <w:r w:rsidRPr="004F175A">
              <w:t>-</w:t>
            </w:r>
          </w:p>
        </w:tc>
      </w:tr>
      <w:tr w:rsidR="00B93CA2" w:rsidRPr="00D90393" w:rsidTr="00253B20">
        <w:tc>
          <w:tcPr>
            <w:tcW w:w="648" w:type="dxa"/>
            <w:shd w:val="clear" w:color="auto" w:fill="auto"/>
          </w:tcPr>
          <w:p w:rsidR="00B93CA2" w:rsidRPr="00D90393" w:rsidRDefault="00B93CA2" w:rsidP="00253B20">
            <w:pPr>
              <w:pStyle w:val="TAC"/>
            </w:pPr>
            <w:r w:rsidRPr="00D90393">
              <w:t>19</w:t>
            </w:r>
          </w:p>
        </w:tc>
        <w:tc>
          <w:tcPr>
            <w:tcW w:w="3969" w:type="dxa"/>
            <w:shd w:val="clear" w:color="auto" w:fill="auto"/>
          </w:tcPr>
          <w:p w:rsidR="00B93CA2" w:rsidRPr="00D90393" w:rsidRDefault="00B93CA2" w:rsidP="00253B20">
            <w:pPr>
              <w:pStyle w:val="TAL"/>
            </w:pPr>
            <w:r w:rsidRPr="00D90393">
              <w:t>SS (MCDATA Server) sends a disposition notification type of "FILE DOWNLOAD REQUEST REJECTED " via a SIP MESSAGE message before timer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20</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21</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not accepted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22</w:t>
            </w:r>
          </w:p>
        </w:tc>
        <w:tc>
          <w:tcPr>
            <w:tcW w:w="3969" w:type="dxa"/>
            <w:shd w:val="clear" w:color="auto" w:fill="auto"/>
          </w:tcPr>
          <w:p w:rsidR="00B93CA2" w:rsidRPr="00D90393" w:rsidRDefault="00B93CA2" w:rsidP="00253B20">
            <w:pPr>
              <w:pStyle w:val="TAL"/>
            </w:pPr>
            <w:r w:rsidRPr="00D90393">
              <w:t xml:space="preserve">Make the MCDATA User request to send a </w:t>
            </w:r>
            <w:r w:rsidR="00605819" w:rsidRPr="004F175A">
              <w:t xml:space="preserve">different </w:t>
            </w:r>
            <w:r w:rsidRPr="00D90393">
              <w:t xml:space="preserve">binary file </w:t>
            </w:r>
            <w:r w:rsidR="00605819" w:rsidRPr="004F175A">
              <w:t xml:space="preserve">to the one requested in step 13 </w:t>
            </w:r>
            <w:r w:rsidRPr="00D90393">
              <w:t xml:space="preserve">that is larger than &lt;max-data-size-auto-recv-bytes&gt; </w:t>
            </w:r>
            <w:r w:rsidRPr="00D90393">
              <w:rPr>
                <w:rFonts w:eastAsia="Malgun Gothic"/>
              </w:rPr>
              <w:t xml:space="preserve">via </w:t>
            </w:r>
            <w:r w:rsidRPr="00D90393">
              <w:t>a standalone one-to-one FD message with a non-mandatory download and with a disposition request of "FILE DOWNLOAD COMPLETED UPDATE".</w:t>
            </w:r>
          </w:p>
          <w:p w:rsidR="00B93CA2" w:rsidRPr="00D90393" w:rsidRDefault="00605819" w:rsidP="00253B20">
            <w:pPr>
              <w:pStyle w:val="TAL"/>
              <w:rPr>
                <w:szCs w:val="18"/>
              </w:rPr>
            </w:pPr>
            <w:r w:rsidRPr="004F175A">
              <w:t>(</w:t>
            </w:r>
            <w:r w:rsidR="00B93CA2" w:rsidRPr="00D90393">
              <w:t>NOTE</w:t>
            </w:r>
            <w:r w:rsidRPr="004F175A">
              <w:t xml:space="preserve"> 1, NOTE 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605819" w:rsidTr="00B139CB">
        <w:tc>
          <w:tcPr>
            <w:tcW w:w="648"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3969"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2977"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w:t>
            </w:r>
          </w:p>
        </w:tc>
        <w:tc>
          <w:tcPr>
            <w:tcW w:w="567"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892"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r>
      <w:tr w:rsidR="003D551B" w:rsidRPr="00D90393" w:rsidTr="00EE4F2B">
        <w:tc>
          <w:tcPr>
            <w:tcW w:w="648" w:type="dxa"/>
            <w:shd w:val="clear" w:color="auto" w:fill="auto"/>
          </w:tcPr>
          <w:p w:rsidR="003D551B" w:rsidRPr="00D90393" w:rsidRDefault="003D551B" w:rsidP="00EE4F2B">
            <w:pPr>
              <w:pStyle w:val="TAC"/>
            </w:pPr>
            <w:r w:rsidRPr="00D90393">
              <w:t>-</w:t>
            </w:r>
          </w:p>
        </w:tc>
        <w:tc>
          <w:tcPr>
            <w:tcW w:w="3969" w:type="dxa"/>
            <w:shd w:val="clear" w:color="auto" w:fill="auto"/>
          </w:tcPr>
          <w:p w:rsidR="003D551B" w:rsidRPr="00D90393" w:rsidRDefault="003D551B" w:rsidP="00EE4F2B">
            <w:pPr>
              <w:pStyle w:val="TAL"/>
            </w:pPr>
            <w:r w:rsidRPr="00D90393">
              <w:t>EXCEPTION: Steps 23a1 through 23a4 describe behaviour that depends on UE implementation. Steps 23a1 through 23a4 are only valid if the US (MCDATA Client) is not aware of the URI of the media storage function.</w:t>
            </w:r>
          </w:p>
        </w:tc>
        <w:tc>
          <w:tcPr>
            <w:tcW w:w="709" w:type="dxa"/>
            <w:shd w:val="clear" w:color="auto" w:fill="auto"/>
          </w:tcPr>
          <w:p w:rsidR="003D551B" w:rsidRPr="00D90393" w:rsidRDefault="003D551B" w:rsidP="00EE4F2B">
            <w:pPr>
              <w:pStyle w:val="TAC"/>
            </w:pPr>
            <w:r w:rsidRPr="00D90393">
              <w:t>-</w:t>
            </w:r>
          </w:p>
        </w:tc>
        <w:tc>
          <w:tcPr>
            <w:tcW w:w="2977" w:type="dxa"/>
            <w:shd w:val="clear" w:color="auto" w:fill="auto"/>
          </w:tcPr>
          <w:p w:rsidR="003D551B" w:rsidRPr="00D90393" w:rsidRDefault="003D551B" w:rsidP="00EE4F2B">
            <w:pPr>
              <w:pStyle w:val="TAL"/>
            </w:pPr>
            <w:r w:rsidRPr="00D90393">
              <w:t>-</w:t>
            </w:r>
          </w:p>
        </w:tc>
        <w:tc>
          <w:tcPr>
            <w:tcW w:w="567" w:type="dxa"/>
            <w:shd w:val="clear" w:color="auto" w:fill="auto"/>
          </w:tcPr>
          <w:p w:rsidR="003D551B" w:rsidRPr="00D90393" w:rsidRDefault="003D551B" w:rsidP="00EE4F2B">
            <w:pPr>
              <w:pStyle w:val="TAC"/>
            </w:pPr>
            <w:r w:rsidRPr="00D90393">
              <w:t>-</w:t>
            </w:r>
          </w:p>
        </w:tc>
        <w:tc>
          <w:tcPr>
            <w:tcW w:w="892" w:type="dxa"/>
            <w:shd w:val="clear" w:color="auto" w:fill="auto"/>
          </w:tcPr>
          <w:p w:rsidR="003D551B" w:rsidRPr="00D90393" w:rsidRDefault="003D551B" w:rsidP="00EE4F2B">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23a1</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23a2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23a3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23a4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24</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25</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26</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27</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28</w:t>
            </w:r>
          </w:p>
        </w:tc>
        <w:tc>
          <w:tcPr>
            <w:tcW w:w="3969" w:type="dxa"/>
            <w:shd w:val="clear" w:color="auto" w:fill="auto"/>
          </w:tcPr>
          <w:p w:rsidR="00B93CA2" w:rsidRPr="00D90393" w:rsidRDefault="00B93CA2" w:rsidP="00253B20">
            <w:pPr>
              <w:pStyle w:val="TAL"/>
            </w:pPr>
            <w:r w:rsidRPr="00D90393">
              <w:t>SS (MCDATA Server) sends a disposition notification type of "FILE DOWNLOAD DEFERRED" via a SIP MESSAGE message before time TDU2 (FD non-mandatory download timer) expires.</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29</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30</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deferred the acceptance of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31</w:t>
            </w:r>
          </w:p>
        </w:tc>
        <w:tc>
          <w:tcPr>
            <w:tcW w:w="3969" w:type="dxa"/>
            <w:shd w:val="clear" w:color="auto" w:fill="auto"/>
          </w:tcPr>
          <w:p w:rsidR="00B93CA2" w:rsidRPr="00D90393" w:rsidRDefault="00B93CA2" w:rsidP="00253B20">
            <w:pPr>
              <w:pStyle w:val="TAL"/>
            </w:pPr>
            <w:r w:rsidRPr="00D90393">
              <w:t>SS (MCDATA Server) sends a disposition notification type of "</w:t>
            </w:r>
            <w:bookmarkStart w:id="624" w:name="_Hlk39142648"/>
            <w:r w:rsidRPr="00D90393">
              <w:t>FILE DOWNLOAD REQUEST ACCEPTED</w:t>
            </w:r>
            <w:bookmarkEnd w:id="624"/>
            <w:r w:rsidRPr="00D90393">
              <w:t>" via a SIP MESSAGE message before time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33</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accepted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34</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35</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36</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completed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bookmarkEnd w:id="623"/>
      <w:tr w:rsidR="00605819" w:rsidRPr="004F175A" w:rsidTr="00B139CB">
        <w:tc>
          <w:tcPr>
            <w:tcW w:w="9762" w:type="dxa"/>
            <w:gridSpan w:val="6"/>
            <w:shd w:val="clear" w:color="auto" w:fill="auto"/>
          </w:tcPr>
          <w:p w:rsidR="00605819" w:rsidRPr="004F175A" w:rsidRDefault="00605819" w:rsidP="00E64764">
            <w:pPr>
              <w:pStyle w:val="TAN"/>
            </w:pPr>
            <w:r w:rsidRPr="004F175A">
              <w:t>NOTE 1:</w:t>
            </w:r>
            <w:r w:rsidRPr="004F175A">
              <w:tab/>
              <w:t>This is expected to be done via a suitable implementation dependent MMI.</w:t>
            </w:r>
          </w:p>
          <w:p w:rsidR="00605819" w:rsidRPr="004F175A" w:rsidRDefault="00605819" w:rsidP="00E64764">
            <w:pPr>
              <w:pStyle w:val="TAN"/>
            </w:pPr>
            <w:r w:rsidRPr="004F175A">
              <w:t>NOTE 2:</w:t>
            </w:r>
            <w:r w:rsidRPr="004F175A">
              <w:tab/>
              <w:t>To avoid unpredicted behaviour at the UE side due to the file upload in the previous steps, the UE shall attempt to upload a different file here.</w:t>
            </w:r>
          </w:p>
        </w:tc>
      </w:tr>
    </w:tbl>
    <w:p w:rsidR="00B93CA2" w:rsidRPr="00D90393" w:rsidRDefault="00B93CA2" w:rsidP="00B93CA2"/>
    <w:p w:rsidR="00B93CA2" w:rsidRPr="00D90393" w:rsidRDefault="00B93CA2" w:rsidP="00B5551F">
      <w:pPr>
        <w:pStyle w:val="H6"/>
        <w:pPrChange w:id="625" w:author="Kahn, Jason D. (Fed)" w:date="2021-02-08T14:18:00Z">
          <w:pPr>
            <w:pStyle w:val="Heading5"/>
          </w:pPr>
        </w:pPrChange>
      </w:pPr>
      <w:bookmarkStart w:id="626" w:name="_Toc52782401"/>
      <w:bookmarkStart w:id="627" w:name="_Toc52783012"/>
      <w:bookmarkStart w:id="628" w:name="_Toc59042881"/>
      <w:r w:rsidRPr="00D90393">
        <w:t>6.2.1.3.3</w:t>
      </w:r>
      <w:r w:rsidRPr="00D90393">
        <w:tab/>
        <w:t>Specific message contents</w:t>
      </w:r>
      <w:bookmarkEnd w:id="626"/>
      <w:bookmarkEnd w:id="627"/>
      <w:bookmarkEnd w:id="628"/>
    </w:p>
    <w:p w:rsidR="00B93CA2" w:rsidRPr="00D90393" w:rsidRDefault="00B93CA2" w:rsidP="00B93CA2">
      <w:pPr>
        <w:pStyle w:val="TH"/>
      </w:pPr>
      <w:r w:rsidRPr="00D90393">
        <w:t>Table 6.2.1.3.3-1: SIP MESSAGE (steps 14a1, 23a1,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 MCDATA-Info (Table 6.2.1.3.3-1)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px_MCDATA_ID_Client_A</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6.2.1.3.3-3: SIP 200 (OK) (steps 14a2, 23a2,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6.2.1.3.3-4: SIP MESSAGE (steps 14a3, 23a3,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6.2.1.3.3-5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6.2.1.3.3-5: MCDATA-Info (Table 6.2.1.3.3-4)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629">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mcdata-called-party-id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w:t>
            </w:r>
            <w:r w:rsidRPr="00D90393">
              <w:rPr>
                <w:lang w:eastAsia="ko-KR"/>
              </w:rPr>
              <w:t>mcdata-controller-psi</w:t>
            </w:r>
          </w:p>
        </w:tc>
        <w:tc>
          <w:tcPr>
            <w:tcW w:w="2127" w:type="dxa"/>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bottom w:val="single" w:sz="4" w:space="0" w:color="auto"/>
            </w:tcBorders>
          </w:tcPr>
          <w:p w:rsidR="00B93CA2" w:rsidRPr="00D90393" w:rsidRDefault="00B93CA2" w:rsidP="00253B20">
            <w:pPr>
              <w:pStyle w:val="TAL"/>
            </w:pPr>
            <w:r w:rsidRPr="00D90393">
              <w:rPr>
                <w:lang w:eastAsia="ko-KR"/>
              </w:rPr>
              <w:t>element set to the absolute URI of the media storage function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630" w:name="_Hlk38966813"/>
      <w:r w:rsidRPr="00D90393">
        <w:t>Table 6.2.1.3.3-6: SIP 200 (OK) (steps 14a4, 20, 23a4, 29, 32, 35,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bookmarkStart w:id="631" w:name="_Hlk35524580"/>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bookmarkEnd w:id="631"/>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"+g.3gpp.icsi-ref=urn:urn-7:3gpp-service.ims.icsi.mcdata.sds"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bookmarkEnd w:id="630"/>
    <w:p w:rsidR="00B93CA2" w:rsidRPr="00D90393" w:rsidRDefault="00B93CA2" w:rsidP="00B93CA2">
      <w:pPr>
        <w:pStyle w:val="TH"/>
      </w:pPr>
      <w:r w:rsidRPr="00D90393">
        <w:t>Table 6.2.1.3.3-7: HTTP POST (steps 15, 24, Table 6.2.1.3.2-1)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632">
          <w:tblGrid>
            <w:gridCol w:w="2835"/>
            <w:gridCol w:w="2126"/>
            <w:gridCol w:w="2126"/>
            <w:gridCol w:w="1418"/>
            <w:gridCol w:w="1134"/>
          </w:tblGrid>
        </w:tblGridChange>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Status-Line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uri</w:t>
            </w:r>
          </w:p>
        </w:tc>
        <w:tc>
          <w:tcPr>
            <w:tcW w:w="2126" w:type="dxa"/>
          </w:tcPr>
          <w:p w:rsidR="00B93CA2" w:rsidRPr="00D90393" w:rsidRDefault="00B93CA2" w:rsidP="00253B20">
            <w:pPr>
              <w:pStyle w:val="TAL"/>
            </w:pPr>
            <w:r w:rsidRPr="00D90393">
              <w:rPr>
                <w:lang w:eastAsia="ko-KR"/>
              </w:rPr>
              <w:t>px_MCDATA_MSF</w:t>
            </w:r>
          </w:p>
        </w:tc>
        <w:tc>
          <w:tcPr>
            <w:tcW w:w="2126" w:type="dxa"/>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rPr>
            </w:pPr>
            <w:r w:rsidRPr="00D90393">
              <w:rPr>
                <w:b/>
              </w:rPr>
              <w:t>Authorization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Pr>
          <w:p w:rsidR="00B93CA2" w:rsidRPr="00D90393" w:rsidRDefault="00B93CA2" w:rsidP="00253B20">
            <w:pPr>
              <w:pStyle w:val="TAL"/>
            </w:pPr>
            <w:r w:rsidRPr="00D90393">
              <w:t>px_MCDATA_ID_User_A</w:t>
            </w:r>
          </w:p>
        </w:tc>
        <w:tc>
          <w:tcPr>
            <w:tcW w:w="2126" w:type="dxa"/>
          </w:tcPr>
          <w:p w:rsidR="00B93CA2" w:rsidRPr="00D90393" w:rsidRDefault="00B93CA2" w:rsidP="00253B20">
            <w:pPr>
              <w:pStyle w:val="TAL"/>
            </w:pPr>
            <w:r w:rsidRPr="00D90393">
              <w:t>The URI of the UE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Host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p>
        </w:tc>
        <w:tc>
          <w:tcPr>
            <w:tcW w:w="2126" w:type="dxa"/>
          </w:tcPr>
          <w:p w:rsidR="00B93CA2" w:rsidRPr="00D90393" w:rsidRDefault="00B93CA2" w:rsidP="00253B20">
            <w:pPr>
              <w:pStyle w:val="TAL"/>
            </w:pPr>
            <w:r w:rsidRPr="00D90393">
              <w:t>px_MCDATA_MSF_Hostname</w:t>
            </w:r>
          </w:p>
        </w:tc>
        <w:tc>
          <w:tcPr>
            <w:tcW w:w="2126" w:type="dxa"/>
          </w:tcPr>
          <w:p w:rsidR="00B93CA2" w:rsidRPr="00D90393" w:rsidRDefault="00B93CA2" w:rsidP="00253B20">
            <w:pPr>
              <w:pStyle w:val="TAL"/>
            </w:pPr>
            <w:r w:rsidRPr="00D90393">
              <w:rPr>
                <w:rFonts w:eastAsia="Malgun Gothic"/>
              </w:rPr>
              <w:t>hostname identifying the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Content-Length</w:t>
            </w:r>
          </w:p>
        </w:tc>
        <w:tc>
          <w:tcPr>
            <w:tcW w:w="2126" w:type="dxa"/>
          </w:tcPr>
          <w:p w:rsidR="00B93CA2" w:rsidRPr="00D90393" w:rsidRDefault="00B93CA2" w:rsidP="00253B20">
            <w:pPr>
              <w:pStyle w:val="TAL"/>
            </w:pPr>
            <w:r w:rsidRPr="00D90393">
              <w:rPr>
                <w:rFonts w:eastAsia="Calibri"/>
              </w:rPr>
              <w:t>length of message 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value</w:t>
            </w:r>
          </w:p>
        </w:tc>
        <w:tc>
          <w:tcPr>
            <w:tcW w:w="2126" w:type="dxa"/>
          </w:tcPr>
          <w:p w:rsidR="00B93CA2" w:rsidRPr="00D90393" w:rsidRDefault="00B93CA2" w:rsidP="00253B20">
            <w:pPr>
              <w:pStyle w:val="TAL"/>
            </w:pPr>
            <w:r w:rsidRPr="00D90393">
              <w:t>length of message-body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media-type</w:t>
            </w:r>
          </w:p>
        </w:tc>
        <w:tc>
          <w:tcPr>
            <w:tcW w:w="2126" w:type="dxa"/>
          </w:tcPr>
          <w:p w:rsidR="00B93CA2" w:rsidRPr="00D90393" w:rsidRDefault="00B93CA2" w:rsidP="00253B20">
            <w:pPr>
              <w:pStyle w:val="TAL"/>
            </w:pPr>
            <w:r w:rsidRPr="00D90393">
              <w:t>"multipart/mixed"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b/>
                <w:bCs/>
                <w:szCs w:val="18"/>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MCDATA-Info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MIME-Content-Type</w:t>
            </w:r>
          </w:p>
        </w:tc>
        <w:tc>
          <w:tcPr>
            <w:tcW w:w="2126" w:type="dxa"/>
          </w:tcPr>
          <w:p w:rsidR="00B93CA2" w:rsidRPr="00D90393" w:rsidRDefault="00B93CA2" w:rsidP="00253B20">
            <w:pPr>
              <w:pStyle w:val="TAL"/>
            </w:pPr>
            <w:r w:rsidRPr="00D90393">
              <w:rPr>
                <w:lang w:eastAsia="ko-KR"/>
              </w:rPr>
              <w:t>"application/vnd.3gpp.mcdata-info+xml"</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MIME-part-body</w:t>
            </w:r>
          </w:p>
        </w:tc>
        <w:tc>
          <w:tcPr>
            <w:tcW w:w="2126" w:type="dxa"/>
          </w:tcPr>
          <w:p w:rsidR="00B93CA2" w:rsidRPr="00D90393" w:rsidRDefault="00B93CA2" w:rsidP="00253B20">
            <w:pPr>
              <w:pStyle w:val="TAL"/>
            </w:pPr>
            <w:r w:rsidRPr="00D90393">
              <w:t>As described in Table 6.2.1.3.3-8</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"application/octet-stream"</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Content-Length</w:t>
            </w:r>
          </w:p>
        </w:tc>
        <w:tc>
          <w:tcPr>
            <w:tcW w:w="2126" w:type="dxa"/>
          </w:tcPr>
          <w:p w:rsidR="00B93CA2" w:rsidRPr="00D90393" w:rsidRDefault="00B93CA2" w:rsidP="00253B20">
            <w:pPr>
              <w:pStyle w:val="TAL"/>
            </w:pPr>
            <w:r w:rsidRPr="00D90393">
              <w:t>set to the file size of the uploaded file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633">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one-to-one-fd</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t>px_MCDATA_ID_User_A</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6.2.1.3.3-9: DATA PAYLOD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5.5.3.9-1,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Security parameters and Payload</w:t>
            </w:r>
          </w:p>
        </w:tc>
        <w:tc>
          <w:tcPr>
            <w:tcW w:w="2127" w:type="dxa"/>
          </w:tcPr>
          <w:p w:rsidR="00B93CA2" w:rsidRPr="00D90393" w:rsidRDefault="00B93CA2" w:rsidP="00253B20">
            <w:pPr>
              <w:pStyle w:val="TAL"/>
            </w:pPr>
            <w:r w:rsidRPr="00D90393">
              <w:t>As described in Table 6.2.1.3.3-10</w:t>
            </w:r>
          </w:p>
        </w:tc>
        <w:tc>
          <w:tcPr>
            <w:tcW w:w="2127" w:type="dxa"/>
            <w:tcBorders>
              <w:bottom w:val="single" w:sz="4" w:space="0" w:color="auto"/>
            </w:tcBorders>
          </w:tcPr>
          <w:p w:rsidR="00B93CA2" w:rsidRPr="00D90393" w:rsidRDefault="00B93CA2" w:rsidP="00253B20">
            <w:pPr>
              <w:pStyle w:val="TAL"/>
            </w:pPr>
            <w:r w:rsidRPr="00D90393">
              <w:t>MCData Protected Payload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6.2.1.3.3-10: MCData Protected Payload Message (Table 6.2.1.3.3-9)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5.5.3.10-1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rPr>
                <w:lang w:eastAsia="zh-CN"/>
              </w:rPr>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r w:rsidRPr="00D90393">
              <w:rPr>
                <w:lang w:eastAsia="zh-CN"/>
              </w:rPr>
              <w:t>Protected Payload (Ciphertext)</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rPr>
                <w:lang w:eastAsia="zh-CN"/>
              </w:rPr>
              <w:t>BINARY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contents</w:t>
            </w:r>
          </w:p>
        </w:tc>
        <w:tc>
          <w:tcPr>
            <w:tcW w:w="2127" w:type="dxa"/>
          </w:tcPr>
          <w:p w:rsidR="00B93CA2" w:rsidRPr="00D90393" w:rsidRDefault="00B93CA2" w:rsidP="00253B20">
            <w:pPr>
              <w:pStyle w:val="TAL"/>
            </w:pPr>
            <w:r w:rsidRPr="00D90393">
              <w:rPr>
                <w:rFonts w:eastAsia="Malgun Gothic"/>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6.2.1.3.3-11: HTTP 201 Created (steps 16, 25, Table 6.2.1.3.2-1)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Location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absoluteURI</w:t>
            </w:r>
          </w:p>
        </w:tc>
        <w:tc>
          <w:tcPr>
            <w:tcW w:w="2126" w:type="dxa"/>
          </w:tcPr>
          <w:p w:rsidR="00B93CA2" w:rsidRPr="00D90393" w:rsidRDefault="00B93CA2" w:rsidP="00253B20">
            <w:pPr>
              <w:pStyle w:val="TAL"/>
            </w:pPr>
            <w:r w:rsidRPr="00D90393">
              <w:rPr>
                <w:rFonts w:eastAsia="Malgun Gothic"/>
              </w:rPr>
              <w:t>px_MCDATA_FD_FILE_LOC</w:t>
            </w:r>
          </w:p>
        </w:tc>
        <w:tc>
          <w:tcPr>
            <w:tcW w:w="2126" w:type="dxa"/>
          </w:tcPr>
          <w:p w:rsidR="00B93CA2" w:rsidRPr="00D90393" w:rsidRDefault="00B93CA2" w:rsidP="00253B20">
            <w:pPr>
              <w:pStyle w:val="TAL"/>
            </w:pPr>
            <w:r w:rsidRPr="00D90393">
              <w:t>The location of the uploaded file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634" w:name="_Hlk36193679"/>
      <w:r w:rsidRPr="00D90393">
        <w:t>Table 6.2.1.3.3-12: SIP MESSAGE (steps 17, 26,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P-Preferred-Identity </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PPreferredID-value</w:t>
            </w:r>
          </w:p>
        </w:tc>
        <w:tc>
          <w:tcPr>
            <w:tcW w:w="2126" w:type="dxa"/>
          </w:tcPr>
          <w:p w:rsidR="00B93CA2" w:rsidRPr="00D90393" w:rsidRDefault="00B93CA2" w:rsidP="00253B20">
            <w:pPr>
              <w:pStyle w:val="TAL"/>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6.2.1.3.3-13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5.5.3.13.1-1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rPr>
                <w:lang w:eastAsia="ko-KR"/>
              </w:rPr>
              <w:t>"one-to-one-fd"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bookmarkEnd w:id="634"/>
    </w:tbl>
    <w:p w:rsidR="00B93CA2" w:rsidRPr="00D90393" w:rsidRDefault="00B93CA2" w:rsidP="00B93CA2"/>
    <w:p w:rsidR="00B93CA2" w:rsidRPr="00D90393" w:rsidRDefault="00B93CA2" w:rsidP="00B93CA2">
      <w:pPr>
        <w:pStyle w:val="TH"/>
      </w:pPr>
      <w:bookmarkStart w:id="635" w:name="_Hlk38967086"/>
      <w:r w:rsidRPr="00D90393">
        <w:t>Table 6.2.1.3.3-14: SIP MESSAGE (steps 31,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6.2.1.3.3-16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6.2.1.3.3-15: MCDATA-Info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"00000001"</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ACCEPTED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bookmarkEnd w:id="635"/>
    <w:p w:rsidR="00B93CA2" w:rsidRPr="00D90393" w:rsidRDefault="00B93CA2" w:rsidP="00B93CA2">
      <w:pPr>
        <w:pStyle w:val="TH"/>
      </w:pPr>
      <w:r w:rsidRPr="00D90393">
        <w:t>Table 6.2.1.3.3-17: SIP MESSAGE (step 34,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6.2.1.3.3-18</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"00000011"</w:t>
            </w:r>
          </w:p>
        </w:tc>
        <w:tc>
          <w:tcPr>
            <w:tcW w:w="2126" w:type="dxa"/>
          </w:tcPr>
          <w:p w:rsidR="00B93CA2" w:rsidRPr="00D90393" w:rsidRDefault="00B93CA2" w:rsidP="00253B20">
            <w:pPr>
              <w:pStyle w:val="TAL"/>
            </w:pPr>
            <w:r w:rsidRPr="00D90393">
              <w:t>FILE DOWNLOAD COMPLETED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6.2.1.3.3-19: SIP MESSAGE (step 19,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6.2.1.3.3-20</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REJECTED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Borders>
              <w:bottom w:val="single" w:sz="4" w:space="0" w:color="auto"/>
            </w:tcBorders>
          </w:tcPr>
          <w:p w:rsidR="00B93CA2" w:rsidRPr="00D90393" w:rsidRDefault="00B93CA2" w:rsidP="00253B20">
            <w:pPr>
              <w:pStyle w:val="TAL"/>
              <w:rPr>
                <w:lang w:eastAsia="zh-CN"/>
              </w:rPr>
            </w:pPr>
            <w:r w:rsidRPr="00D90393">
              <w:t>Date and time</w:t>
            </w:r>
          </w:p>
        </w:tc>
        <w:tc>
          <w:tcPr>
            <w:tcW w:w="2126" w:type="dxa"/>
            <w:tcBorders>
              <w:bottom w:val="single" w:sz="4" w:space="0" w:color="auto"/>
            </w:tcBorders>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6.2.1.3.3-21: SIP MESSAGE (step 28,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6.2.1.3.3-22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bottom w:val="single" w:sz="4" w:space="0" w:color="auto"/>
            </w:tcBorders>
          </w:tcPr>
          <w:p w:rsidR="00B93CA2" w:rsidRPr="00D90393" w:rsidRDefault="00B93CA2" w:rsidP="00253B20">
            <w:pPr>
              <w:pStyle w:val="TAH"/>
              <w:rPr>
                <w:bCs/>
              </w:rPr>
            </w:pPr>
            <w:r w:rsidRPr="00D90393">
              <w:rPr>
                <w:bCs/>
              </w:rPr>
              <w:t>Information Element</w:t>
            </w:r>
          </w:p>
        </w:tc>
        <w:tc>
          <w:tcPr>
            <w:tcW w:w="2126" w:type="dxa"/>
            <w:tcBorders>
              <w:bottom w:val="single" w:sz="4" w:space="0" w:color="auto"/>
            </w:tcBorders>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DEFERRED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636" w:name="_Toc522499813"/>
      <w:bookmarkStart w:id="637" w:name="_Toc25610666"/>
      <w:bookmarkStart w:id="638" w:name="_Toc42507359"/>
      <w:bookmarkStart w:id="639" w:name="_Toc52307890"/>
      <w:bookmarkStart w:id="640" w:name="_Toc52782402"/>
      <w:bookmarkStart w:id="641" w:name="_Toc52783013"/>
      <w:bookmarkStart w:id="642" w:name="_Toc59042882"/>
      <w:bookmarkEnd w:id="590"/>
      <w:bookmarkEnd w:id="591"/>
      <w:r w:rsidRPr="00D90393">
        <w:t>6.2.2</w:t>
      </w:r>
      <w:r w:rsidRPr="00D90393">
        <w:tab/>
        <w:t>On-network / File Distribution (FD) / FD Using HTTP / One-to-one Standalone FD / Non-Mandatory Download / Before TDU2 Timers Expires / FILE DOWNLOAD REQUEST ACCEPTED / FILE DOWNLOAD COMPLETED / FILE DOWNLOAD REQUEST REJECTED / FILE DOWNLOAD DEFERRED / FD Client Terminated (CT)</w:t>
      </w:r>
      <w:bookmarkEnd w:id="638"/>
      <w:bookmarkEnd w:id="639"/>
      <w:bookmarkEnd w:id="640"/>
      <w:bookmarkEnd w:id="641"/>
      <w:bookmarkEnd w:id="642"/>
    </w:p>
    <w:p w:rsidR="00B93CA2" w:rsidRPr="00D90393" w:rsidRDefault="00B93CA2" w:rsidP="00B5551F">
      <w:pPr>
        <w:pStyle w:val="H6"/>
        <w:pPrChange w:id="643" w:author="Kahn, Jason D. (Fed)" w:date="2021-02-08T14:18:00Z">
          <w:pPr>
            <w:pStyle w:val="Heading4"/>
          </w:pPr>
        </w:pPrChange>
      </w:pPr>
      <w:bookmarkStart w:id="644" w:name="_Toc52782403"/>
      <w:bookmarkStart w:id="645" w:name="_Toc52783014"/>
      <w:bookmarkStart w:id="646" w:name="_Toc59042883"/>
      <w:r w:rsidRPr="00D90393">
        <w:t>6.2.2.1</w:t>
      </w:r>
      <w:r w:rsidRPr="00D90393">
        <w:tab/>
        <w:t>Test Purpose (TP)</w:t>
      </w:r>
      <w:bookmarkEnd w:id="644"/>
      <w:bookmarkEnd w:id="645"/>
      <w:bookmarkEnd w:id="64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standalone one-to-one FD message with a non-mandatory download and with a disposition of "FILE DOWNLOAD COMPLETE UPDATE"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standalone one-to-one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accept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MCDATA User having accepted an FD request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r w:rsidRPr="00D90393">
        <w:rPr>
          <w:b/>
          <w:bCs/>
          <w:noProof w:val="0"/>
        </w:rPr>
        <w:t>and</w:t>
      </w:r>
      <w:r w:rsidRPr="00D90393">
        <w:rPr>
          <w:noProof w:val="0"/>
        </w:rPr>
        <w:t xml:space="preserve"> generates an FD NOTIFICATION indicating the successful download </w:t>
      </w:r>
      <w:r w:rsidR="00CC252A" w:rsidRPr="00D90393">
        <w:rPr>
          <w:noProof w:val="0"/>
        </w:rPr>
        <w:t>of</w:t>
      </w:r>
      <w:r w:rsidRPr="00D90393">
        <w:rPr>
          <w:noProof w:val="0"/>
        </w:rPr>
        <w:t xml:space="preserve"> the file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standalone one-to-one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reject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rejection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rPr>
          <w:b/>
          <w:bCs/>
        </w:rPr>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standalone one-to-one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defer the FD request before the expiration of the TDU2 (FD non-mandatory download timer) timer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deferral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647" w:author="Kahn, Jason D. (Fed)" w:date="2021-02-08T14:18:00Z">
          <w:pPr>
            <w:pStyle w:val="Heading4"/>
          </w:pPr>
        </w:pPrChange>
      </w:pPr>
      <w:bookmarkStart w:id="648" w:name="_Toc52782404"/>
      <w:bookmarkStart w:id="649" w:name="_Toc52783015"/>
      <w:bookmarkStart w:id="650" w:name="_Toc59042884"/>
      <w:r w:rsidRPr="00D90393">
        <w:t>6.2.2.2</w:t>
      </w:r>
      <w:r w:rsidRPr="00D90393">
        <w:tab/>
        <w:t>Conformance requirements</w:t>
      </w:r>
      <w:bookmarkEnd w:id="648"/>
      <w:bookmarkEnd w:id="649"/>
      <w:bookmarkEnd w:id="650"/>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w:t>
      </w:r>
      <w:bookmarkStart w:id="651" w:name="_Hlk36454103"/>
      <w:r w:rsidRPr="00D90393">
        <w:t xml:space="preserve"> (FD non-mandatory download timer)</w:t>
      </w:r>
      <w:bookmarkEnd w:id="651"/>
      <w:r w:rsidRPr="00D90393">
        <w:t xml:space="preserve">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w:t>
      </w:r>
      <w:bookmarkStart w:id="652" w:name="_Hlk36453074"/>
      <w:r w:rsidRPr="00D90393">
        <w:t xml:space="preserve"> generate an FD NOTIFICATION indicating acceptance of the FD request</w:t>
      </w:r>
      <w:bookmarkEnd w:id="652"/>
      <w:r w:rsidRPr="00D90393">
        <w:t xml:space="preserve">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shall insert in the SIP MESSAGE request an</w:t>
      </w:r>
      <w:bookmarkStart w:id="653" w:name="_Hlk36193841"/>
      <w:r w:rsidRPr="00D90393">
        <w:rPr>
          <w:lang w:eastAsia="ko-KR"/>
        </w:rPr>
        <w:t xml:space="preserve"> </w:t>
      </w:r>
      <w:r w:rsidRPr="00D90393">
        <w:t>application/resource-lists+xml</w:t>
      </w:r>
      <w:bookmarkEnd w:id="653"/>
      <w:r w:rsidRPr="00D90393">
        <w:t xml:space="preserve">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rsidP="00B5551F">
      <w:pPr>
        <w:pStyle w:val="H6"/>
        <w:pPrChange w:id="654" w:author="Kahn, Jason D. (Fed)" w:date="2021-02-08T14:18:00Z">
          <w:pPr>
            <w:pStyle w:val="Heading4"/>
          </w:pPr>
        </w:pPrChange>
      </w:pPr>
      <w:bookmarkStart w:id="655" w:name="_Toc52782405"/>
      <w:bookmarkStart w:id="656" w:name="_Toc52783016"/>
      <w:bookmarkStart w:id="657" w:name="_Toc59042885"/>
      <w:r w:rsidRPr="00D90393">
        <w:t>6.2.2.3</w:t>
      </w:r>
      <w:r w:rsidRPr="00D90393">
        <w:tab/>
        <w:t>Test description</w:t>
      </w:r>
      <w:bookmarkEnd w:id="655"/>
      <w:bookmarkEnd w:id="656"/>
      <w:bookmarkEnd w:id="657"/>
    </w:p>
    <w:p w:rsidR="00B93CA2" w:rsidRPr="00D90393" w:rsidRDefault="00B93CA2" w:rsidP="00B5551F">
      <w:pPr>
        <w:pStyle w:val="H6"/>
        <w:pPrChange w:id="658" w:author="Kahn, Jason D. (Fed)" w:date="2021-02-08T14:18:00Z">
          <w:pPr>
            <w:pStyle w:val="Heading5"/>
          </w:pPr>
        </w:pPrChange>
      </w:pPr>
      <w:bookmarkStart w:id="659" w:name="_Toc52782406"/>
      <w:bookmarkStart w:id="660" w:name="_Toc52783017"/>
      <w:bookmarkStart w:id="661" w:name="_Toc59042886"/>
      <w:r w:rsidRPr="00D90393">
        <w:t>6.2.2.3.1</w:t>
      </w:r>
      <w:r w:rsidRPr="00D90393">
        <w:tab/>
        <w:t>Pre-test conditions</w:t>
      </w:r>
      <w:bookmarkEnd w:id="659"/>
      <w:bookmarkEnd w:id="660"/>
      <w:bookmarkEnd w:id="661"/>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 xml:space="preserve">he </w:t>
      </w:r>
      <w:r w:rsidRPr="00D90393">
        <w:t xml:space="preserve">SS (MCDATA Server) </w:t>
      </w:r>
      <w:r w:rsidRPr="00D90393">
        <w:rPr>
          <w:color w:val="000000"/>
        </w:rPr>
        <w:t>to upload.</w:t>
      </w:r>
    </w:p>
    <w:p w:rsidR="00B93CA2" w:rsidRPr="00D90393" w:rsidRDefault="00B93CA2" w:rsidP="00B93CA2">
      <w:pPr>
        <w:pStyle w:val="B2"/>
      </w:pPr>
      <w:r w:rsidRPr="00D90393">
        <w:t>-</w:t>
      </w:r>
      <w:r w:rsidRPr="00D90393">
        <w:tab/>
        <w:t>The binary file is smaller than the &lt;max-data-size-fd-bytes&gt; element in the MCData service configuration document as specified in 3GPP TS 24.484 [14].</w:t>
      </w:r>
    </w:p>
    <w:p w:rsidR="00B93CA2" w:rsidRPr="00D90393" w:rsidRDefault="00B93CA2" w:rsidP="00B93CA2">
      <w:pPr>
        <w:pStyle w:val="B2"/>
      </w:pPr>
      <w:r w:rsidRPr="00D90393">
        <w:t>-</w:t>
      </w:r>
      <w:r w:rsidRPr="00D90393">
        <w:tab/>
        <w:t>The binary file is smaller than the &lt;MaxData1To1&gt; element of the MCData user profile document (see the MCData user profile document in 3GPP TS 24.484 [14]).</w:t>
      </w:r>
    </w:p>
    <w:p w:rsidR="00B93CA2" w:rsidRPr="00D90393" w:rsidRDefault="00B93CA2" w:rsidP="00B93CA2">
      <w:pPr>
        <w:pStyle w:val="B2"/>
      </w:pPr>
      <w:r w:rsidRPr="00D90393">
        <w:t>-</w:t>
      </w:r>
      <w:r w:rsidRPr="00D90393">
        <w:tab/>
        <w:t>The binary file is smaller than the &lt;max-data-size-auto-recv-bytes&gt; element of the MCData service configuration document as specified in 3GPP TS 24.484 [14].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 xml:space="preserve">TDU2 (FD </w:t>
      </w:r>
      <w:r w:rsidRPr="00D90393">
        <w:rPr>
          <w:rFonts w:cs="Arial"/>
        </w:rPr>
        <w:t xml:space="preserve">non-mandatory download </w:t>
      </w:r>
      <w:r w:rsidRPr="00D90393">
        <w:t>timer) is set to the default value of 60 seconds.</w:t>
      </w:r>
    </w:p>
    <w:p w:rsidR="00B93CA2" w:rsidRPr="00D90393" w:rsidRDefault="00B93CA2" w:rsidP="00B93CA2">
      <w:pPr>
        <w:pStyle w:val="B10"/>
      </w:pPr>
      <w:r w:rsidRPr="00D90393">
        <w:t>-</w:t>
      </w:r>
      <w:r w:rsidRPr="00D90393">
        <w:tab/>
        <w:t>The &lt;allow-transmit-data&gt; element of an &lt;actions&gt; element is present in the MCData user profile document with the value "true" (see the MCData user profile document in 3GPP TS 24.484 [14]).</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662" w:author="Kahn, Jason D. (Fed)" w:date="2021-02-08T14:18:00Z">
          <w:pPr>
            <w:pStyle w:val="Heading5"/>
          </w:pPr>
        </w:pPrChange>
      </w:pPr>
      <w:bookmarkStart w:id="663" w:name="_Toc52782407"/>
      <w:bookmarkStart w:id="664" w:name="_Toc52783018"/>
      <w:bookmarkStart w:id="665" w:name="_Toc59042887"/>
      <w:r w:rsidRPr="00D90393">
        <w:t>6.2.2.3.2</w:t>
      </w:r>
      <w:r w:rsidRPr="00D90393">
        <w:tab/>
        <w:t>Test procedure sequence</w:t>
      </w:r>
      <w:bookmarkEnd w:id="663"/>
      <w:bookmarkEnd w:id="664"/>
      <w:bookmarkEnd w:id="665"/>
    </w:p>
    <w:p w:rsidR="00B93CA2" w:rsidRPr="00D90393" w:rsidRDefault="00B93CA2" w:rsidP="00B93CA2">
      <w:pPr>
        <w:pStyle w:val="TH"/>
      </w:pPr>
      <w:r w:rsidRPr="00D90393">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6"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6"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6"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w:t>
            </w:r>
          </w:p>
          <w:p w:rsidR="00B93CA2" w:rsidRPr="00D90393" w:rsidRDefault="00B93CA2" w:rsidP="00253B20">
            <w:pPr>
              <w:pStyle w:val="TAL"/>
            </w:pPr>
            <w:r w:rsidRPr="00D90393">
              <w:t>NOTE: Timer TDU2 (FD non-mandatory download 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request to accept the FD request before the TDU2 (FD non-mandatory download timer) timer expires.</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successful download of the file?</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FD NOTIFICATION via a SIP MESSAGE message indicating the file </w:t>
            </w:r>
            <w:r w:rsidRPr="00D90393">
              <w:rPr>
                <w:rFonts w:eastAsia="Malgun Gothic"/>
              </w:rPr>
              <w:t>has been successfully downloaded</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w:t>
            </w:r>
          </w:p>
          <w:p w:rsidR="00B93CA2" w:rsidRPr="00D90393" w:rsidRDefault="00B93CA2" w:rsidP="00253B20">
            <w:pPr>
              <w:pStyle w:val="TAL"/>
            </w:pPr>
            <w:r w:rsidRPr="00D90393">
              <w:t>NOTE: Timer TDU2 (FD non-mandatory download 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request to reject the FD request before the TDU2 (FD non-mandatory download timer) timer expires.</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rejection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4</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w:t>
            </w:r>
          </w:p>
          <w:p w:rsidR="00B93CA2" w:rsidRPr="00D90393" w:rsidRDefault="00B93CA2" w:rsidP="00253B20">
            <w:pPr>
              <w:pStyle w:val="TAL"/>
            </w:pPr>
            <w:r w:rsidRPr="00D90393">
              <w:t>NOTE: Timer TDU2 (FD non-mandatory download 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defer the FD request before the TDU2 (FD non-mandatory download timer) timer expires.</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deferral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5</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request to accept the deferred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successful download of the file?</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FD NOTIFICATION via a SIP MESSAGE message indicating the file </w:t>
            </w:r>
            <w:r w:rsidRPr="00D90393">
              <w:rPr>
                <w:rFonts w:eastAsia="Malgun Gothic"/>
              </w:rPr>
              <w:t>has been successfully downloaded</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bl>
    <w:p w:rsidR="00B93CA2" w:rsidRPr="00D90393" w:rsidRDefault="00B93CA2" w:rsidP="00B93CA2"/>
    <w:p w:rsidR="00B93CA2" w:rsidRPr="00D90393" w:rsidRDefault="00B93CA2" w:rsidP="00B5551F">
      <w:pPr>
        <w:pStyle w:val="H6"/>
        <w:pPrChange w:id="666" w:author="Kahn, Jason D. (Fed)" w:date="2021-02-08T14:19:00Z">
          <w:pPr>
            <w:pStyle w:val="Heading5"/>
          </w:pPr>
        </w:pPrChange>
      </w:pPr>
      <w:bookmarkStart w:id="667" w:name="_Toc52782408"/>
      <w:bookmarkStart w:id="668" w:name="_Toc52783019"/>
      <w:bookmarkStart w:id="669" w:name="_Toc59042888"/>
      <w:r w:rsidRPr="00D90393">
        <w:t>6.2.2.3.3</w:t>
      </w:r>
      <w:r w:rsidRPr="00D90393">
        <w:tab/>
        <w:t>Specific message contents</w:t>
      </w:r>
      <w:bookmarkEnd w:id="667"/>
      <w:bookmarkEnd w:id="668"/>
      <w:bookmarkEnd w:id="669"/>
    </w:p>
    <w:p w:rsidR="00B93CA2" w:rsidRPr="00D90393" w:rsidRDefault="00B93CA2" w:rsidP="00B93CA2">
      <w:pPr>
        <w:pStyle w:val="TH"/>
      </w:pPr>
      <w:r w:rsidRPr="00D90393">
        <w:t>Table 6.2.2.3.3-1: SIP MESSAGE (steps 1, 12, 18,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hideMark/>
          </w:tcPr>
          <w:p w:rsidR="00B93CA2" w:rsidRPr="00D90393" w:rsidRDefault="00B93CA2" w:rsidP="00253B20">
            <w:pPr>
              <w:pStyle w:val="TAH"/>
            </w:pPr>
            <w:r w:rsidRPr="00D90393">
              <w:t>Information Element</w:t>
            </w:r>
          </w:p>
        </w:tc>
        <w:tc>
          <w:tcPr>
            <w:tcW w:w="2127" w:type="dxa"/>
            <w:hideMark/>
          </w:tcPr>
          <w:p w:rsidR="00B93CA2" w:rsidRPr="00D90393" w:rsidRDefault="00B93CA2" w:rsidP="00253B20">
            <w:pPr>
              <w:pStyle w:val="TAH"/>
            </w:pPr>
            <w:r w:rsidRPr="00D90393">
              <w:t>Value/remark</w:t>
            </w:r>
          </w:p>
        </w:tc>
        <w:tc>
          <w:tcPr>
            <w:tcW w:w="2127" w:type="dxa"/>
            <w:hideMark/>
          </w:tcPr>
          <w:p w:rsidR="00B93CA2" w:rsidRPr="00D90393" w:rsidRDefault="00B93CA2" w:rsidP="00253B20">
            <w:pPr>
              <w:pStyle w:val="TAH"/>
            </w:pPr>
            <w:r w:rsidRPr="00D90393">
              <w:t>Comment</w:t>
            </w:r>
          </w:p>
        </w:tc>
        <w:tc>
          <w:tcPr>
            <w:tcW w:w="1419" w:type="dxa"/>
            <w:hideMark/>
          </w:tcPr>
          <w:p w:rsidR="00B93CA2" w:rsidRPr="00D90393" w:rsidRDefault="00B93CA2" w:rsidP="00253B20">
            <w:pPr>
              <w:pStyle w:val="TAH"/>
            </w:pPr>
            <w:r w:rsidRPr="00D90393">
              <w:t>Reference</w:t>
            </w:r>
          </w:p>
        </w:tc>
        <w:tc>
          <w:tcPr>
            <w:tcW w:w="1135" w:type="dxa"/>
            <w:hideMark/>
          </w:tcPr>
          <w:p w:rsidR="00B93CA2" w:rsidRPr="00D90393" w:rsidRDefault="00B93CA2" w:rsidP="00253B20">
            <w:pPr>
              <w:pStyle w:val="TAH"/>
            </w:pPr>
            <w:r w:rsidRPr="00D90393">
              <w:t>Condition</w:t>
            </w:r>
          </w:p>
        </w:tc>
      </w:tr>
      <w:tr w:rsidR="00B93CA2" w:rsidRPr="00D90393" w:rsidTr="00253B20">
        <w:tc>
          <w:tcPr>
            <w:tcW w:w="2837" w:type="dxa"/>
            <w:hideMark/>
          </w:tcPr>
          <w:p w:rsidR="00B93CA2" w:rsidRPr="00D90393" w:rsidRDefault="00B93CA2" w:rsidP="00253B20">
            <w:pPr>
              <w:pStyle w:val="TAL"/>
              <w:rPr>
                <w:b/>
                <w:bCs/>
              </w:rPr>
            </w:pPr>
            <w:r w:rsidRPr="00D90393">
              <w:rPr>
                <w:b/>
                <w:bCs/>
              </w:rPr>
              <w:t>Accept-Contact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"+g.3gpp.icsi-ref=urn:urn-7:3gpp-service.ims.icsi.mcdata.fd"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ac-value[2]</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rPr>
                <w:b/>
                <w:bCs/>
              </w:rPr>
            </w:pPr>
            <w:r w:rsidRPr="00D90393">
              <w:rPr>
                <w:rFonts w:cs="Arial"/>
                <w:b/>
                <w:bCs/>
                <w:szCs w:val="18"/>
              </w:rPr>
              <w:t>P-Asserted-Service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rPr>
                <w:rFonts w:cs="Arial"/>
                <w:szCs w:val="18"/>
              </w:rPr>
              <w:t xml:space="preserve">  </w:t>
            </w:r>
            <w:r w:rsidRPr="00D90393">
              <w:t>Service-ID</w:t>
            </w:r>
          </w:p>
        </w:tc>
        <w:tc>
          <w:tcPr>
            <w:tcW w:w="2127" w:type="dxa"/>
            <w:hideMark/>
          </w:tcPr>
          <w:p w:rsidR="00B93CA2" w:rsidRPr="00D90393" w:rsidRDefault="00B93CA2" w:rsidP="00253B20">
            <w:pPr>
              <w:pStyle w:val="TAL"/>
            </w:pPr>
            <w:r w:rsidRPr="00D90393">
              <w:t>"urn:urn-7:3gpp-service.ims.icsi.mcdata.fd"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rPr>
                <w:b/>
                <w:bCs/>
              </w:rPr>
            </w:pPr>
            <w:r w:rsidRPr="00D90393">
              <w:rPr>
                <w:b/>
                <w:bCs/>
              </w:rPr>
              <w:t>Message-body</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hideMark/>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MIME-part-body</w:t>
            </w:r>
          </w:p>
        </w:tc>
        <w:tc>
          <w:tcPr>
            <w:tcW w:w="2127" w:type="dxa"/>
            <w:hideMark/>
          </w:tcPr>
          <w:p w:rsidR="00B93CA2" w:rsidRPr="00D90393" w:rsidRDefault="00B93CA2" w:rsidP="00253B20">
            <w:pPr>
              <w:pStyle w:val="TAL"/>
              <w:rPr>
                <w:iCs/>
              </w:rPr>
            </w:pPr>
            <w:r w:rsidRPr="00D90393">
              <w:t>As described in Table 6.2.2.3.3-2</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hideMark/>
          </w:tcPr>
          <w:p w:rsidR="00B93CA2" w:rsidRPr="00D90393" w:rsidRDefault="00B93CA2" w:rsidP="00253B20">
            <w:pPr>
              <w:pStyle w:val="TAL"/>
            </w:pPr>
            <w:r w:rsidRPr="00D90393">
              <w:t>FD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MIME-part-headers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MIME-Content-Type</w:t>
            </w:r>
          </w:p>
        </w:tc>
        <w:tc>
          <w:tcPr>
            <w:tcW w:w="2127" w:type="dxa"/>
            <w:hideMark/>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MIME-part-body</w:t>
            </w:r>
          </w:p>
        </w:tc>
        <w:tc>
          <w:tcPr>
            <w:tcW w:w="2127" w:type="dxa"/>
            <w:hideMark/>
          </w:tcPr>
          <w:p w:rsidR="00B93CA2" w:rsidRPr="00D90393" w:rsidRDefault="00B93CA2" w:rsidP="00253B20">
            <w:pPr>
              <w:pStyle w:val="TAL"/>
              <w:rPr>
                <w:iCs/>
              </w:rPr>
            </w:pPr>
            <w:r w:rsidRPr="00D90393">
              <w:t xml:space="preserve">FD </w:t>
            </w:r>
            <w:r w:rsidR="00CC252A" w:rsidRPr="00D90393">
              <w:t>Signalling</w:t>
            </w:r>
            <w:r w:rsidRPr="00D90393">
              <w:t xml:space="preserve"> Payload from the SS as described in TS 36.579-1 [2] Table 5.5.3.13.2-1</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6.2.2.3.3-2: </w:t>
      </w:r>
      <w:r w:rsidRPr="00D90393">
        <w:rPr>
          <w:bCs/>
          <w:sz w:val="18"/>
        </w:rPr>
        <w:t xml:space="preserve">MCData-Info </w:t>
      </w:r>
      <w:r w:rsidRPr="00D90393">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"one-to-one-fd"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px_MCDATA_ID_User_B</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6.2.2.3.3-3: SIP 200 (OK) (steps 2, 13, 19, Table 6.2.2.3.2-1)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4" w:type="dxa"/>
            <w:gridSpan w:val="5"/>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hideMark/>
          </w:tcPr>
          <w:p w:rsidR="00B93CA2" w:rsidRPr="00D90393" w:rsidRDefault="00B93CA2" w:rsidP="00253B20">
            <w:pPr>
              <w:pStyle w:val="TAH"/>
            </w:pPr>
            <w:r w:rsidRPr="00D90393">
              <w:t>Information Element</w:t>
            </w:r>
          </w:p>
        </w:tc>
        <w:tc>
          <w:tcPr>
            <w:tcW w:w="2127" w:type="dxa"/>
            <w:hideMark/>
          </w:tcPr>
          <w:p w:rsidR="00B93CA2" w:rsidRPr="00D90393" w:rsidRDefault="00B93CA2" w:rsidP="00253B20">
            <w:pPr>
              <w:pStyle w:val="TAH"/>
            </w:pPr>
            <w:r w:rsidRPr="00D90393">
              <w:t>Value/remark</w:t>
            </w:r>
          </w:p>
        </w:tc>
        <w:tc>
          <w:tcPr>
            <w:tcW w:w="2127" w:type="dxa"/>
            <w:hideMark/>
          </w:tcPr>
          <w:p w:rsidR="00B93CA2" w:rsidRPr="00D90393" w:rsidRDefault="00B93CA2" w:rsidP="00253B20">
            <w:pPr>
              <w:pStyle w:val="TAH"/>
            </w:pPr>
            <w:r w:rsidRPr="00D90393">
              <w:t>Comment</w:t>
            </w:r>
          </w:p>
        </w:tc>
        <w:tc>
          <w:tcPr>
            <w:tcW w:w="1419" w:type="dxa"/>
            <w:hideMark/>
          </w:tcPr>
          <w:p w:rsidR="00B93CA2" w:rsidRPr="00D90393" w:rsidRDefault="00B93CA2" w:rsidP="00253B20">
            <w:pPr>
              <w:pStyle w:val="TAH"/>
            </w:pPr>
            <w:r w:rsidRPr="00D90393">
              <w:t>Reference</w:t>
            </w:r>
          </w:p>
        </w:tc>
        <w:tc>
          <w:tcPr>
            <w:tcW w:w="1135" w:type="dxa"/>
            <w:hideMark/>
          </w:tcPr>
          <w:p w:rsidR="00B93CA2" w:rsidRPr="00D90393" w:rsidRDefault="00B93CA2" w:rsidP="00253B20">
            <w:pPr>
              <w:pStyle w:val="TAH"/>
            </w:pPr>
            <w:r w:rsidRPr="00D90393">
              <w:t>Condition</w:t>
            </w:r>
          </w:p>
        </w:tc>
      </w:tr>
      <w:tr w:rsidR="00B93CA2" w:rsidRPr="00D90393" w:rsidTr="00253B20">
        <w:tc>
          <w:tcPr>
            <w:tcW w:w="2836" w:type="dxa"/>
            <w:hideMark/>
          </w:tcPr>
          <w:p w:rsidR="00B93CA2" w:rsidRPr="00D90393" w:rsidRDefault="00B93CA2" w:rsidP="00253B20">
            <w:pPr>
              <w:pStyle w:val="TAL"/>
              <w:rPr>
                <w:b/>
                <w:bCs/>
              </w:rPr>
            </w:pPr>
            <w:r w:rsidRPr="00D90393">
              <w:rPr>
                <w:b/>
                <w:bCs/>
              </w:rPr>
              <w:t>Record-Route</w:t>
            </w:r>
          </w:p>
        </w:tc>
        <w:tc>
          <w:tcPr>
            <w:tcW w:w="2127" w:type="dxa"/>
            <w:hideMark/>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rPr>
                <w:b/>
                <w:bCs/>
              </w:rPr>
            </w:pPr>
            <w:r w:rsidRPr="00D90393">
              <w:rPr>
                <w:b/>
                <w:bCs/>
              </w:rPr>
              <w:t>Contact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"+g.3gpp.mcdata.fd"</w:t>
            </w:r>
          </w:p>
        </w:tc>
        <w:tc>
          <w:tcPr>
            <w:tcW w:w="2127" w:type="dxa"/>
            <w:hideMark/>
          </w:tcPr>
          <w:p w:rsidR="00B93CA2" w:rsidRPr="00D90393" w:rsidRDefault="00B93CA2" w:rsidP="00253B20">
            <w:pPr>
              <w:pStyle w:val="TAL"/>
            </w:pPr>
            <w:r w:rsidRPr="00D90393">
              <w:t>The default value is "+g.3gpp.mcdata.sds"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"+g.3gpp.icsi-ref=urn:urn-7:3gpp-service.ims.icsi.mcdata.fd"</w:t>
            </w:r>
          </w:p>
        </w:tc>
        <w:tc>
          <w:tcPr>
            <w:tcW w:w="2127" w:type="dxa"/>
            <w:hideMark/>
          </w:tcPr>
          <w:p w:rsidR="00B93CA2" w:rsidRPr="00D90393" w:rsidRDefault="00B93CA2" w:rsidP="00253B20">
            <w:pPr>
              <w:pStyle w:val="TAL"/>
            </w:pPr>
            <w:r w:rsidRPr="00D90393">
              <w:t>The default value is "+g.3gpp.icsi-ref=urn:urn-7:3gpp-service.ims.icsi.mcdata.sds"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rPr>
                <w:b/>
                <w:bCs/>
              </w:rPr>
            </w:pPr>
            <w:r w:rsidRPr="00D90393">
              <w:rPr>
                <w:b/>
                <w:bCs/>
              </w:rPr>
              <w:t>Content-Type</w:t>
            </w:r>
          </w:p>
        </w:tc>
        <w:tc>
          <w:tcPr>
            <w:tcW w:w="2127" w:type="dxa"/>
            <w:hideMark/>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rPr>
                <w:b/>
                <w:bCs/>
              </w:rPr>
            </w:pPr>
            <w:r w:rsidRPr="00D90393">
              <w:rPr>
                <w:b/>
                <w:bCs/>
              </w:rPr>
              <w:t>Content-Length</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pPr>
            <w:r w:rsidRPr="00D90393">
              <w:t xml:space="preserve">  value</w:t>
            </w:r>
          </w:p>
        </w:tc>
        <w:tc>
          <w:tcPr>
            <w:tcW w:w="2127" w:type="dxa"/>
            <w:hideMark/>
          </w:tcPr>
          <w:p w:rsidR="00B93CA2" w:rsidRPr="00D90393" w:rsidRDefault="00B93CA2" w:rsidP="00253B20">
            <w:pPr>
              <w:pStyle w:val="TAL"/>
            </w:pPr>
            <w:r w:rsidRPr="00D90393">
              <w:t>"0"</w:t>
            </w:r>
          </w:p>
        </w:tc>
        <w:tc>
          <w:tcPr>
            <w:tcW w:w="2127" w:type="dxa"/>
            <w:hideMark/>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6.2.2.3.3-4: SIP MESSAGE (steps 5, 25,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 from the UE As described in Table 6.2.2.3.3-5</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6.2.2.3.3-6: HTTP GET (steps 7, 27, Table 6.2.2.3.2-1)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6.2.2.3.3-7: HTTP 200 (OK) (steps 8, 28, Table 6.2.2.3.2-1)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r w:rsidRPr="00D90393">
              <w:t>As described in Table 6.2.2.3.3-8</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6.2.2.3.3-8: DATA PAYLOD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5.5.3.9-2,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Security parameters and Payload</w:t>
            </w:r>
          </w:p>
        </w:tc>
        <w:tc>
          <w:tcPr>
            <w:tcW w:w="2127" w:type="dxa"/>
          </w:tcPr>
          <w:p w:rsidR="00B93CA2" w:rsidRPr="00D90393" w:rsidRDefault="00B93CA2" w:rsidP="00253B20">
            <w:pPr>
              <w:pStyle w:val="TAL"/>
            </w:pPr>
            <w:r w:rsidRPr="00D90393">
              <w:t>As described in Table 6.2.2.3.3-9</w:t>
            </w:r>
          </w:p>
        </w:tc>
        <w:tc>
          <w:tcPr>
            <w:tcW w:w="2127" w:type="dxa"/>
            <w:tcBorders>
              <w:bottom w:val="single" w:sz="4" w:space="0" w:color="auto"/>
            </w:tcBorders>
          </w:tcPr>
          <w:p w:rsidR="00B93CA2" w:rsidRPr="00D90393" w:rsidRDefault="00B93CA2" w:rsidP="00253B20">
            <w:pPr>
              <w:pStyle w:val="TAL"/>
            </w:pPr>
            <w:r w:rsidRPr="00D90393">
              <w:t>MCData Protected Payload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6.2.2.3.3-9: MCData Protected Payload Message (Table 6.2.2.3.3-8)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5.5.3.10-2</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rPr>
                <w:lang w:eastAsia="zh-CN"/>
              </w:rPr>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r w:rsidRPr="00D90393">
              <w:rPr>
                <w:lang w:eastAsia="zh-CN"/>
              </w:rPr>
              <w:t>Protected Payload (Ciphertext)</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rPr>
                <w:lang w:eastAsia="zh-CN"/>
              </w:rPr>
              <w:t>BINARY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contents</w:t>
            </w:r>
          </w:p>
        </w:tc>
        <w:tc>
          <w:tcPr>
            <w:tcW w:w="2127" w:type="dxa"/>
          </w:tcPr>
          <w:p w:rsidR="00B93CA2" w:rsidRPr="00D90393" w:rsidRDefault="00B93CA2" w:rsidP="00253B20">
            <w:pPr>
              <w:pStyle w:val="TAL"/>
            </w:pPr>
            <w:r w:rsidRPr="00D90393">
              <w:rPr>
                <w:rFonts w:eastAsia="Malgun Gothic"/>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6.2.2.3.3-10: SIP MESSAGE (steps 10, 30,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 from the UE As described in Table 6.2.2.3.3-11</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6.2.2.3.3-12: SIP MESSAGE (step 16,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hideMark/>
          </w:tcPr>
          <w:p w:rsidR="00B93CA2" w:rsidRPr="00D90393" w:rsidRDefault="00B93CA2" w:rsidP="00253B20">
            <w:pPr>
              <w:pStyle w:val="TAH"/>
            </w:pPr>
            <w:r w:rsidRPr="00D90393">
              <w:t>Information Element</w:t>
            </w:r>
          </w:p>
        </w:tc>
        <w:tc>
          <w:tcPr>
            <w:tcW w:w="2126" w:type="dxa"/>
            <w:hideMark/>
          </w:tcPr>
          <w:p w:rsidR="00B93CA2" w:rsidRPr="00D90393" w:rsidRDefault="00B93CA2" w:rsidP="00253B20">
            <w:pPr>
              <w:pStyle w:val="TAH"/>
            </w:pPr>
            <w:r w:rsidRPr="00D90393">
              <w:t>Value/remark</w:t>
            </w:r>
          </w:p>
        </w:tc>
        <w:tc>
          <w:tcPr>
            <w:tcW w:w="2126" w:type="dxa"/>
            <w:hideMark/>
          </w:tcPr>
          <w:p w:rsidR="00B93CA2" w:rsidRPr="00D90393" w:rsidRDefault="00B93CA2" w:rsidP="00253B20">
            <w:pPr>
              <w:pStyle w:val="TAH"/>
            </w:pPr>
            <w:r w:rsidRPr="00D90393">
              <w:t>Comment</w:t>
            </w:r>
          </w:p>
        </w:tc>
        <w:tc>
          <w:tcPr>
            <w:tcW w:w="1418" w:type="dxa"/>
            <w:hideMark/>
          </w:tcPr>
          <w:p w:rsidR="00B93CA2" w:rsidRPr="00D90393" w:rsidRDefault="00B93CA2" w:rsidP="00253B20">
            <w:pPr>
              <w:pStyle w:val="TAH"/>
            </w:pPr>
            <w:r w:rsidRPr="00D90393">
              <w:t>Reference</w:t>
            </w:r>
          </w:p>
        </w:tc>
        <w:tc>
          <w:tcPr>
            <w:tcW w:w="1134" w:type="dxa"/>
            <w:hideMark/>
          </w:tcPr>
          <w:p w:rsidR="00B93CA2" w:rsidRPr="00D90393" w:rsidRDefault="00B93CA2" w:rsidP="00253B20">
            <w:pPr>
              <w:pStyle w:val="TAH"/>
            </w:pPr>
            <w:r w:rsidRPr="00D90393">
              <w:t>Condition</w:t>
            </w:r>
          </w:p>
        </w:tc>
      </w:tr>
      <w:tr w:rsidR="00B93CA2" w:rsidRPr="00D90393" w:rsidTr="00253B20">
        <w:tc>
          <w:tcPr>
            <w:tcW w:w="2835" w:type="dxa"/>
            <w:hideMark/>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Service-ID</w:t>
            </w:r>
          </w:p>
        </w:tc>
        <w:tc>
          <w:tcPr>
            <w:tcW w:w="2126" w:type="dxa"/>
            <w:hideMark/>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PPreferredID-value</w:t>
            </w:r>
          </w:p>
        </w:tc>
        <w:tc>
          <w:tcPr>
            <w:tcW w:w="2126" w:type="dxa"/>
            <w:hideMark/>
          </w:tcPr>
          <w:p w:rsidR="00B93CA2" w:rsidRPr="00D90393" w:rsidRDefault="00B93CA2" w:rsidP="00253B20">
            <w:pPr>
              <w:pStyle w:val="TAL"/>
            </w:pPr>
            <w:r w:rsidRPr="00D90393">
              <w:t>px_MCDATA_ID_User_A</w:t>
            </w:r>
          </w:p>
        </w:tc>
        <w:tc>
          <w:tcPr>
            <w:tcW w:w="2126" w:type="dxa"/>
            <w:hideMark/>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hideMark/>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MIME-Content-Type</w:t>
            </w:r>
          </w:p>
        </w:tc>
        <w:tc>
          <w:tcPr>
            <w:tcW w:w="2126" w:type="dxa"/>
            <w:hideMark/>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MIME-part-body</w:t>
            </w:r>
          </w:p>
        </w:tc>
        <w:tc>
          <w:tcPr>
            <w:tcW w:w="2126" w:type="dxa"/>
            <w:hideMark/>
          </w:tcPr>
          <w:p w:rsidR="00B93CA2" w:rsidRPr="00D90393" w:rsidRDefault="00B93CA2" w:rsidP="00253B20">
            <w:pPr>
              <w:pStyle w:val="TAL"/>
            </w:pPr>
            <w:r w:rsidRPr="00D90393">
              <w:t>FD NOTIFICATION from the UE As described in Table 6.2.2.3.3-13</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REJECTED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6.2.2.3.3-14: SIP MESSAGE (step 22,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hideMark/>
          </w:tcPr>
          <w:p w:rsidR="00B93CA2" w:rsidRPr="00D90393" w:rsidRDefault="00B93CA2" w:rsidP="00253B20">
            <w:pPr>
              <w:pStyle w:val="TAH"/>
            </w:pPr>
            <w:r w:rsidRPr="00D90393">
              <w:t>Information Element</w:t>
            </w:r>
          </w:p>
        </w:tc>
        <w:tc>
          <w:tcPr>
            <w:tcW w:w="2126" w:type="dxa"/>
            <w:hideMark/>
          </w:tcPr>
          <w:p w:rsidR="00B93CA2" w:rsidRPr="00D90393" w:rsidRDefault="00B93CA2" w:rsidP="00253B20">
            <w:pPr>
              <w:pStyle w:val="TAH"/>
            </w:pPr>
            <w:r w:rsidRPr="00D90393">
              <w:t>Value/remark</w:t>
            </w:r>
          </w:p>
        </w:tc>
        <w:tc>
          <w:tcPr>
            <w:tcW w:w="2126" w:type="dxa"/>
            <w:hideMark/>
          </w:tcPr>
          <w:p w:rsidR="00B93CA2" w:rsidRPr="00D90393" w:rsidRDefault="00B93CA2" w:rsidP="00253B20">
            <w:pPr>
              <w:pStyle w:val="TAH"/>
            </w:pPr>
            <w:r w:rsidRPr="00D90393">
              <w:t>Comment</w:t>
            </w:r>
          </w:p>
        </w:tc>
        <w:tc>
          <w:tcPr>
            <w:tcW w:w="1418" w:type="dxa"/>
            <w:hideMark/>
          </w:tcPr>
          <w:p w:rsidR="00B93CA2" w:rsidRPr="00D90393" w:rsidRDefault="00B93CA2" w:rsidP="00253B20">
            <w:pPr>
              <w:pStyle w:val="TAH"/>
            </w:pPr>
            <w:r w:rsidRPr="00D90393">
              <w:t>Reference</w:t>
            </w:r>
          </w:p>
        </w:tc>
        <w:tc>
          <w:tcPr>
            <w:tcW w:w="1134" w:type="dxa"/>
            <w:hideMark/>
          </w:tcPr>
          <w:p w:rsidR="00B93CA2" w:rsidRPr="00D90393" w:rsidRDefault="00B93CA2" w:rsidP="00253B20">
            <w:pPr>
              <w:pStyle w:val="TAH"/>
            </w:pPr>
            <w:r w:rsidRPr="00D90393">
              <w:t>Condition</w:t>
            </w:r>
          </w:p>
        </w:tc>
      </w:tr>
      <w:tr w:rsidR="00B93CA2" w:rsidRPr="00D90393" w:rsidTr="00253B20">
        <w:tc>
          <w:tcPr>
            <w:tcW w:w="2835" w:type="dxa"/>
            <w:hideMark/>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Service-ID</w:t>
            </w:r>
          </w:p>
        </w:tc>
        <w:tc>
          <w:tcPr>
            <w:tcW w:w="2126" w:type="dxa"/>
            <w:hideMark/>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PPreferredID-value</w:t>
            </w:r>
          </w:p>
        </w:tc>
        <w:tc>
          <w:tcPr>
            <w:tcW w:w="2126" w:type="dxa"/>
            <w:hideMark/>
          </w:tcPr>
          <w:p w:rsidR="00B93CA2" w:rsidRPr="00D90393" w:rsidRDefault="00B93CA2" w:rsidP="00253B20">
            <w:pPr>
              <w:pStyle w:val="TAL"/>
            </w:pPr>
            <w:r w:rsidRPr="00D90393">
              <w:t>px_MCDATA_ID_User_A</w:t>
            </w:r>
          </w:p>
        </w:tc>
        <w:tc>
          <w:tcPr>
            <w:tcW w:w="2126" w:type="dxa"/>
            <w:hideMark/>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hideMark/>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MIME-Content-Type</w:t>
            </w:r>
          </w:p>
        </w:tc>
        <w:tc>
          <w:tcPr>
            <w:tcW w:w="2126" w:type="dxa"/>
            <w:hideMark/>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MIME-part-body</w:t>
            </w:r>
          </w:p>
        </w:tc>
        <w:tc>
          <w:tcPr>
            <w:tcW w:w="2126" w:type="dxa"/>
            <w:hideMark/>
          </w:tcPr>
          <w:p w:rsidR="00B93CA2" w:rsidRPr="00D90393" w:rsidRDefault="00B93CA2" w:rsidP="00253B20">
            <w:pPr>
              <w:pStyle w:val="TAL"/>
            </w:pPr>
            <w:r w:rsidRPr="00D90393">
              <w:t>FD NOTIFICATION from the UE As described in Table 6.2.2.3.3-15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"00000100"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DEFERRED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670" w:name="_Toc522499814"/>
      <w:bookmarkStart w:id="671" w:name="_Toc25610667"/>
      <w:bookmarkStart w:id="672" w:name="_Toc42507360"/>
      <w:bookmarkStart w:id="673" w:name="_Toc52307891"/>
      <w:bookmarkStart w:id="674" w:name="_Toc52782409"/>
      <w:bookmarkStart w:id="675" w:name="_Toc52783020"/>
      <w:bookmarkStart w:id="676" w:name="_Toc59042889"/>
      <w:bookmarkEnd w:id="636"/>
      <w:bookmarkEnd w:id="637"/>
      <w:r w:rsidRPr="00D90393">
        <w:t>6.2.3</w:t>
      </w:r>
      <w:r w:rsidRPr="00D90393">
        <w:tab/>
        <w:t>On-network / File Distribution (FD) / FD Using HTTP / Group Standalone FD / Non-Mandatory Download / After TDU2 Timers Expires / FILE DOWNLOAD REQUEST ACCEPTED / FILE DOWNLOAD COMPLETED / FILE DOWNLOAD REQUEST REJECTED / Client Originated (CO)</w:t>
      </w:r>
      <w:bookmarkEnd w:id="672"/>
      <w:bookmarkEnd w:id="673"/>
      <w:bookmarkEnd w:id="674"/>
      <w:bookmarkEnd w:id="675"/>
      <w:bookmarkEnd w:id="676"/>
    </w:p>
    <w:p w:rsidR="00B93CA2" w:rsidRPr="00D90393" w:rsidRDefault="00B93CA2" w:rsidP="00B5551F">
      <w:pPr>
        <w:pStyle w:val="H6"/>
        <w:pPrChange w:id="677" w:author="Kahn, Jason D. (Fed)" w:date="2021-02-08T14:19:00Z">
          <w:pPr>
            <w:pStyle w:val="Heading4"/>
          </w:pPr>
        </w:pPrChange>
      </w:pPr>
      <w:bookmarkStart w:id="678" w:name="_Toc52782410"/>
      <w:bookmarkStart w:id="679" w:name="_Toc52783021"/>
      <w:bookmarkStart w:id="680" w:name="_Toc59042890"/>
      <w:r w:rsidRPr="00D90393">
        <w:t>6.2.3.1</w:t>
      </w:r>
      <w:r w:rsidRPr="00D90393">
        <w:tab/>
        <w:t>Test Purpose (TP)</w:t>
      </w:r>
      <w:bookmarkEnd w:id="678"/>
      <w:bookmarkEnd w:id="679"/>
      <w:bookmarkEnd w:id="68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with a SIP 200 (OK) message </w:t>
      </w:r>
      <w:r w:rsidRPr="00D90393">
        <w:rPr>
          <w:b/>
          <w:bCs/>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681" w:author="Kahn, Jason D. (Fed)" w:date="2021-02-08T14:19:00Z">
          <w:pPr>
            <w:pStyle w:val="Heading4"/>
          </w:pPr>
        </w:pPrChange>
      </w:pPr>
      <w:bookmarkStart w:id="682" w:name="_Toc52782411"/>
      <w:bookmarkStart w:id="683" w:name="_Toc52783022"/>
      <w:bookmarkStart w:id="684" w:name="_Toc59042891"/>
      <w:r w:rsidRPr="00D90393">
        <w:t>6.2.3.2</w:t>
      </w:r>
      <w:r w:rsidRPr="00D90393">
        <w:tab/>
        <w:t>Conformance requirements</w:t>
      </w:r>
      <w:bookmarkEnd w:id="682"/>
      <w:bookmarkEnd w:id="683"/>
      <w:bookmarkEnd w:id="684"/>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xml:space="preserv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p w:rsidR="00B93CA2" w:rsidRPr="00D90393" w:rsidRDefault="00B93CA2" w:rsidP="00B93CA2">
      <w:r w:rsidRPr="00D90393">
        <w:t>[TS 24.282, clause 10.2.2.1]</w:t>
      </w:r>
    </w:p>
    <w:p w:rsidR="00B93CA2" w:rsidRPr="00D90393" w:rsidRDefault="00B93CA2" w:rsidP="00B93CA2">
      <w:pPr>
        <w:rPr>
          <w:lang w:eastAsia="x-none"/>
        </w:rPr>
      </w:pPr>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B93CA2" w:rsidRPr="00D90393" w:rsidRDefault="00B93CA2" w:rsidP="00B93CA2">
      <w:r w:rsidRPr="00D90393">
        <w:t>[TS 24.282, clause 10.2.4.2.1]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5551F">
      <w:pPr>
        <w:pStyle w:val="H6"/>
        <w:pPrChange w:id="685" w:author="Kahn, Jason D. (Fed)" w:date="2021-02-08T14:19:00Z">
          <w:pPr>
            <w:pStyle w:val="Heading4"/>
          </w:pPr>
        </w:pPrChange>
      </w:pPr>
      <w:bookmarkStart w:id="686" w:name="_Toc52782412"/>
      <w:bookmarkStart w:id="687" w:name="_Toc52783023"/>
      <w:bookmarkStart w:id="688" w:name="_Toc59042892"/>
      <w:r w:rsidRPr="00D90393">
        <w:t>6.2.3.3</w:t>
      </w:r>
      <w:r w:rsidRPr="00D90393">
        <w:tab/>
        <w:t>Test description</w:t>
      </w:r>
      <w:bookmarkEnd w:id="686"/>
      <w:bookmarkEnd w:id="687"/>
      <w:bookmarkEnd w:id="688"/>
    </w:p>
    <w:p w:rsidR="00B93CA2" w:rsidRPr="00D90393" w:rsidRDefault="00B93CA2" w:rsidP="00B5551F">
      <w:pPr>
        <w:pStyle w:val="H6"/>
        <w:pPrChange w:id="689" w:author="Kahn, Jason D. (Fed)" w:date="2021-02-08T14:19:00Z">
          <w:pPr>
            <w:pStyle w:val="Heading5"/>
          </w:pPr>
        </w:pPrChange>
      </w:pPr>
      <w:bookmarkStart w:id="690" w:name="_Toc52782413"/>
      <w:bookmarkStart w:id="691" w:name="_Toc52783024"/>
      <w:bookmarkStart w:id="692" w:name="_Toc59042893"/>
      <w:r w:rsidRPr="00D90393">
        <w:t>6.2.3.3.1</w:t>
      </w:r>
      <w:r w:rsidRPr="00D90393">
        <w:tab/>
        <w:t>Pre-test conditions</w:t>
      </w:r>
      <w:bookmarkEnd w:id="690"/>
      <w:bookmarkEnd w:id="691"/>
      <w:bookmarkEnd w:id="692"/>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pPr>
      <w:r w:rsidRPr="00D90393">
        <w:t>-</w:t>
      </w:r>
      <w:r w:rsidRPr="00D90393">
        <w:tab/>
        <w:t>The binary file is smaller than the &lt;mcdata-on-network-max-data-size-for-FD&gt; element in the MCData group document for the MCData group ID as specified in 3GPP TS 24.481 [11].</w:t>
      </w:r>
    </w:p>
    <w:p w:rsidR="00B93CA2" w:rsidRPr="00D90393" w:rsidRDefault="00B93CA2" w:rsidP="00B93CA2">
      <w:pPr>
        <w:pStyle w:val="B2"/>
      </w:pPr>
      <w:r w:rsidRPr="00D90393">
        <w:t>-</w:t>
      </w:r>
      <w:r w:rsidRPr="00D90393">
        <w:tab/>
        <w:t>The binary file is smaller than the &lt;mcdata-max-data-in-single-request&gt; element of the &lt;entry&gt; element of the MCData group document as specified in 3GPP TS 24.481 [11].</w:t>
      </w:r>
    </w:p>
    <w:p w:rsidR="00B93CA2" w:rsidRPr="00D90393" w:rsidRDefault="00B93CA2" w:rsidP="00B93CA2">
      <w:pPr>
        <w:pStyle w:val="B2"/>
      </w:pPr>
      <w:r w:rsidRPr="00D90393">
        <w:t>-</w:t>
      </w:r>
      <w:r w:rsidRPr="00D90393">
        <w:tab/>
        <w:t>The binary file is smaller than the &lt;mcdata-on-network-max-data-size-auto-recv&gt; element of the MCData service configuration document as specified in 3GPP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Timer TDU2 (FD non-mandatory download timer) is configured to be 15 seconds.</w:t>
      </w:r>
    </w:p>
    <w:p w:rsidR="00B93CA2" w:rsidRPr="00D90393" w:rsidRDefault="00B93CA2" w:rsidP="00B93CA2">
      <w:pPr>
        <w:pStyle w:val="B10"/>
      </w:pPr>
      <w:r w:rsidRPr="00D90393">
        <w:t>-</w:t>
      </w:r>
      <w:r w:rsidRPr="00D90393">
        <w:tab/>
        <w:t>The &lt;mcdata-allow-transmit-data-in-this-group&gt; element of an &lt;actions&gt; element is present in the MCData group document with the value "true" as specified in 3GPP TS 24.481 [11].</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693" w:author="Kahn, Jason D. (Fed)" w:date="2021-02-08T14:19:00Z">
          <w:pPr>
            <w:pStyle w:val="Heading5"/>
          </w:pPr>
        </w:pPrChange>
      </w:pPr>
      <w:bookmarkStart w:id="694" w:name="_Toc52782414"/>
      <w:bookmarkStart w:id="695" w:name="_Toc52783025"/>
      <w:bookmarkStart w:id="696" w:name="_Toc59042894"/>
      <w:r w:rsidRPr="00D90393">
        <w:t>6.2.3.3.2</w:t>
      </w:r>
      <w:r w:rsidRPr="00D90393">
        <w:tab/>
        <w:t>Test procedure sequence</w:t>
      </w:r>
      <w:bookmarkEnd w:id="694"/>
      <w:bookmarkEnd w:id="695"/>
      <w:bookmarkEnd w:id="696"/>
    </w:p>
    <w:p w:rsidR="00B93CA2" w:rsidRPr="00D90393" w:rsidRDefault="00B93CA2" w:rsidP="00B93CA2">
      <w:pPr>
        <w:pStyle w:val="TH"/>
      </w:pPr>
      <w:r w:rsidRPr="00D90393">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 xml:space="preserve">Make the MCDATA User request to send a binary file that is larger than &lt;max-data-size-auto-recv-bytes&gt; </w:t>
            </w:r>
            <w:r w:rsidRPr="00D90393">
              <w:rPr>
                <w:rFonts w:eastAsia="Malgun Gothic"/>
              </w:rPr>
              <w:t xml:space="preserve">via </w:t>
            </w:r>
            <w:r w:rsidRPr="00D90393">
              <w:t>a Group Standalone FD message with a non-mandatory download and with a disposition request of "FILE DOWNLOAD COMPLETED UPDATE".</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5E1ED0" w:rsidRPr="00D90393" w:rsidTr="00EE4F2B">
        <w:tc>
          <w:tcPr>
            <w:tcW w:w="648" w:type="dxa"/>
            <w:shd w:val="clear" w:color="auto" w:fill="auto"/>
          </w:tcPr>
          <w:p w:rsidR="005E1ED0" w:rsidRPr="00D90393" w:rsidRDefault="005E1ED0" w:rsidP="00EE4F2B">
            <w:pPr>
              <w:pStyle w:val="TAC"/>
            </w:pPr>
            <w:r w:rsidRPr="00D90393">
              <w:t>-</w:t>
            </w:r>
          </w:p>
        </w:tc>
        <w:tc>
          <w:tcPr>
            <w:tcW w:w="3969" w:type="dxa"/>
            <w:shd w:val="clear" w:color="auto" w:fill="auto"/>
          </w:tcPr>
          <w:p w:rsidR="005E1ED0" w:rsidRPr="00D90393" w:rsidRDefault="005E1ED0" w:rsidP="00EE4F2B">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5E1ED0" w:rsidRPr="00D90393" w:rsidRDefault="005E1ED0" w:rsidP="00EE4F2B">
            <w:pPr>
              <w:pStyle w:val="TAC"/>
            </w:pPr>
            <w:r w:rsidRPr="00D90393">
              <w:t>-</w:t>
            </w:r>
          </w:p>
        </w:tc>
        <w:tc>
          <w:tcPr>
            <w:tcW w:w="2977" w:type="dxa"/>
            <w:shd w:val="clear" w:color="auto" w:fill="auto"/>
          </w:tcPr>
          <w:p w:rsidR="005E1ED0" w:rsidRPr="00D90393" w:rsidRDefault="005E1ED0" w:rsidP="00EE4F2B">
            <w:pPr>
              <w:pStyle w:val="TAL"/>
            </w:pPr>
            <w:r w:rsidRPr="00D90393">
              <w:t>-</w:t>
            </w:r>
          </w:p>
        </w:tc>
        <w:tc>
          <w:tcPr>
            <w:tcW w:w="567" w:type="dxa"/>
            <w:shd w:val="clear" w:color="auto" w:fill="auto"/>
          </w:tcPr>
          <w:p w:rsidR="005E1ED0" w:rsidRPr="00D90393" w:rsidRDefault="005E1ED0" w:rsidP="00EE4F2B">
            <w:pPr>
              <w:pStyle w:val="TAC"/>
            </w:pPr>
            <w:r w:rsidRPr="00D90393">
              <w:t>-</w:t>
            </w:r>
          </w:p>
        </w:tc>
        <w:tc>
          <w:tcPr>
            <w:tcW w:w="892" w:type="dxa"/>
            <w:shd w:val="clear" w:color="auto" w:fill="auto"/>
          </w:tcPr>
          <w:p w:rsidR="005E1ED0" w:rsidRPr="00D90393" w:rsidRDefault="005E1ED0" w:rsidP="00EE4F2B">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2a1 through 2a4 describe behaviour that depends on UE implementation. Steps 2a1 through 2a4 are only valid if the US (MCDATA Client) is not aware of the URI of the media storage function.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2a1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sz w:val="20"/>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SS (MCDATA Server) sends a disposition notification type of "FILE DOWNLOAD REQUEST ACCEPTED" via a SIP MESSAGE message after time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 xml:space="preserve">Make the MCDATA User request to send a binary file that is larger than &lt;max-data-size-auto-recv-bytes&gt; </w:t>
            </w:r>
            <w:r w:rsidRPr="00D90393">
              <w:rPr>
                <w:rFonts w:eastAsia="Malgun Gothic"/>
              </w:rPr>
              <w:t xml:space="preserve">via </w:t>
            </w:r>
            <w:r w:rsidRPr="00D90393">
              <w:t>a Group Standalone FD message with a non-mandatory download and with a disposition request of "FILE DOWNLOAD COMPLETED UPDATE".</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5E1ED0" w:rsidRPr="00D90393" w:rsidTr="00EE4F2B">
        <w:trPr>
          <w:trHeight w:val="467"/>
        </w:trPr>
        <w:tc>
          <w:tcPr>
            <w:tcW w:w="648" w:type="dxa"/>
            <w:shd w:val="clear" w:color="auto" w:fill="auto"/>
          </w:tcPr>
          <w:p w:rsidR="005E1ED0" w:rsidRPr="00D90393" w:rsidRDefault="005E1ED0" w:rsidP="00EE4F2B">
            <w:pPr>
              <w:pStyle w:val="TAC"/>
            </w:pPr>
            <w:r w:rsidRPr="00D90393">
              <w:t>-</w:t>
            </w:r>
          </w:p>
        </w:tc>
        <w:tc>
          <w:tcPr>
            <w:tcW w:w="3969" w:type="dxa"/>
            <w:shd w:val="clear" w:color="auto" w:fill="auto"/>
          </w:tcPr>
          <w:p w:rsidR="005E1ED0" w:rsidRPr="00D90393" w:rsidRDefault="005E1ED0" w:rsidP="00EE4F2B">
            <w:pPr>
              <w:pStyle w:val="TAL"/>
            </w:pPr>
            <w:r w:rsidRPr="00D90393">
              <w:t>EXCEPTION: Steps 14a1 through 14a4 describe behaviour that depends on UE implementation. Steps 14a1 through 14a4 are only valid if the US (MCDATA Client) is not aware of the URI of the media storage function.</w:t>
            </w:r>
          </w:p>
        </w:tc>
        <w:tc>
          <w:tcPr>
            <w:tcW w:w="709" w:type="dxa"/>
            <w:shd w:val="clear" w:color="auto" w:fill="auto"/>
          </w:tcPr>
          <w:p w:rsidR="005E1ED0" w:rsidRPr="00D90393" w:rsidRDefault="005E1ED0" w:rsidP="00EE4F2B">
            <w:pPr>
              <w:pStyle w:val="TAC"/>
            </w:pPr>
            <w:r w:rsidRPr="00D90393">
              <w:t>-</w:t>
            </w:r>
          </w:p>
        </w:tc>
        <w:tc>
          <w:tcPr>
            <w:tcW w:w="2977" w:type="dxa"/>
            <w:shd w:val="clear" w:color="auto" w:fill="auto"/>
          </w:tcPr>
          <w:p w:rsidR="005E1ED0" w:rsidRPr="00D90393" w:rsidRDefault="005E1ED0" w:rsidP="00EE4F2B">
            <w:pPr>
              <w:pStyle w:val="TAL"/>
            </w:pPr>
            <w:r w:rsidRPr="00D90393">
              <w:t>-</w:t>
            </w:r>
          </w:p>
        </w:tc>
        <w:tc>
          <w:tcPr>
            <w:tcW w:w="567" w:type="dxa"/>
            <w:shd w:val="clear" w:color="auto" w:fill="auto"/>
          </w:tcPr>
          <w:p w:rsidR="005E1ED0" w:rsidRPr="00D90393" w:rsidRDefault="005E1ED0" w:rsidP="00EE4F2B">
            <w:pPr>
              <w:pStyle w:val="TAC"/>
            </w:pPr>
            <w:r w:rsidRPr="00D90393">
              <w:t>-</w:t>
            </w:r>
          </w:p>
        </w:tc>
        <w:tc>
          <w:tcPr>
            <w:tcW w:w="892" w:type="dxa"/>
            <w:shd w:val="clear" w:color="auto" w:fill="auto"/>
          </w:tcPr>
          <w:p w:rsidR="005E1ED0" w:rsidRPr="00D90393" w:rsidRDefault="005E1ED0" w:rsidP="00EE4F2B">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14a1</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sz w:val="20"/>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19</w:t>
            </w:r>
          </w:p>
        </w:tc>
        <w:tc>
          <w:tcPr>
            <w:tcW w:w="3969" w:type="dxa"/>
            <w:shd w:val="clear" w:color="auto" w:fill="auto"/>
          </w:tcPr>
          <w:p w:rsidR="00B93CA2" w:rsidRPr="00D90393" w:rsidRDefault="00B93CA2" w:rsidP="00253B20">
            <w:pPr>
              <w:pStyle w:val="TAL"/>
            </w:pPr>
            <w:r w:rsidRPr="00D90393">
              <w:t>SS (MCDATA Server) sends a disposition notification type of "FILE DOWNLOAD REQUEST REJECTED " via a SIP MESSAGE message after timer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20</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21</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B5551F">
      <w:pPr>
        <w:pStyle w:val="H6"/>
        <w:pPrChange w:id="697" w:author="Kahn, Jason D. (Fed)" w:date="2021-02-08T14:19:00Z">
          <w:pPr>
            <w:pStyle w:val="Heading5"/>
          </w:pPr>
        </w:pPrChange>
      </w:pPr>
      <w:bookmarkStart w:id="698" w:name="_Toc52782415"/>
      <w:bookmarkStart w:id="699" w:name="_Toc52783026"/>
      <w:bookmarkStart w:id="700" w:name="_Toc59042895"/>
      <w:r w:rsidRPr="00D90393">
        <w:t>6.2.3.3.3</w:t>
      </w:r>
      <w:r w:rsidRPr="00D90393">
        <w:tab/>
        <w:t>Specific message contents</w:t>
      </w:r>
      <w:bookmarkEnd w:id="698"/>
      <w:bookmarkEnd w:id="699"/>
      <w:bookmarkEnd w:id="700"/>
    </w:p>
    <w:p w:rsidR="00B93CA2" w:rsidRPr="00D90393" w:rsidRDefault="00B93CA2" w:rsidP="00B93CA2">
      <w:pPr>
        <w:pStyle w:val="TH"/>
      </w:pPr>
      <w:r w:rsidRPr="00D90393">
        <w:t>Table 6.2.3.3.3-1: SIP MESSAGE (steps 2a1, 14a1,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6.2.3.3.3-2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6.2.3.3.3-2: MCDATA-Info (Table 6.2.3.3.3-1)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px_MCDATA_ID_Client_A</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6.2.3.3.3-3: SIP 200 (OK) (steps 2a2, 14a2, Table 6.2.3.3.2-1)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6.2.3.3.3-4: SIP MESSAGE (steps 2a3, 14a3,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6.2.3.3.3-5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6.2.3.3.3-5: MCDATA-Info (Table 6.2.3.3.3-4)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701">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mcdata-called-party-id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w:t>
            </w:r>
            <w:r w:rsidRPr="00D90393">
              <w:rPr>
                <w:lang w:eastAsia="ko-KR"/>
              </w:rPr>
              <w:t>mcdata-controller-psi</w:t>
            </w:r>
          </w:p>
        </w:tc>
        <w:tc>
          <w:tcPr>
            <w:tcW w:w="2127" w:type="dxa"/>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bottom w:val="single" w:sz="4" w:space="0" w:color="auto"/>
            </w:tcBorders>
          </w:tcPr>
          <w:p w:rsidR="00B93CA2" w:rsidRPr="00D90393" w:rsidRDefault="00B93CA2" w:rsidP="00253B20">
            <w:pPr>
              <w:pStyle w:val="TAL"/>
            </w:pPr>
            <w:r w:rsidRPr="00D90393">
              <w:rPr>
                <w:lang w:eastAsia="ko-KR"/>
              </w:rPr>
              <w:t>element set to the absolute URI of the media storage function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6.2.3.3.3-6: SIP 200 (OK) (steps 2a4, 8, 11, 14a4, 20, Table 6.2.3.3.2-1)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"+g.3gpp.icsi-ref=urn:urn-7:3gpp-service.ims.icsi.mcdata.sds"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6.2.3.3.3-7: HTTP POST (steps 3, 15, Table 6.2.3.3.2-1)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702">
          <w:tblGrid>
            <w:gridCol w:w="2835"/>
            <w:gridCol w:w="2126"/>
            <w:gridCol w:w="2126"/>
            <w:gridCol w:w="1418"/>
            <w:gridCol w:w="1134"/>
          </w:tblGrid>
        </w:tblGridChange>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Status-Line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uri</w:t>
            </w:r>
          </w:p>
        </w:tc>
        <w:tc>
          <w:tcPr>
            <w:tcW w:w="2126" w:type="dxa"/>
          </w:tcPr>
          <w:p w:rsidR="00B93CA2" w:rsidRPr="00D90393" w:rsidRDefault="00B93CA2" w:rsidP="00253B20">
            <w:pPr>
              <w:pStyle w:val="TAL"/>
            </w:pPr>
            <w:r w:rsidRPr="00D90393">
              <w:rPr>
                <w:lang w:eastAsia="ko-KR"/>
              </w:rPr>
              <w:t>px_MCDATA_MSF</w:t>
            </w:r>
          </w:p>
        </w:tc>
        <w:tc>
          <w:tcPr>
            <w:tcW w:w="2126" w:type="dxa"/>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rPr>
            </w:pPr>
            <w:r w:rsidRPr="00D90393">
              <w:rPr>
                <w:b/>
              </w:rPr>
              <w:t>Authorization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Pr>
          <w:p w:rsidR="00B93CA2" w:rsidRPr="00D90393" w:rsidRDefault="00B93CA2" w:rsidP="00253B20">
            <w:pPr>
              <w:pStyle w:val="TAL"/>
            </w:pPr>
            <w:r w:rsidRPr="00D90393">
              <w:t>px_MCDATA_ID_User_A</w:t>
            </w:r>
          </w:p>
        </w:tc>
        <w:tc>
          <w:tcPr>
            <w:tcW w:w="2126" w:type="dxa"/>
          </w:tcPr>
          <w:p w:rsidR="00B93CA2" w:rsidRPr="00D90393" w:rsidRDefault="00B93CA2" w:rsidP="00253B20">
            <w:pPr>
              <w:pStyle w:val="TAL"/>
            </w:pPr>
            <w:r w:rsidRPr="00D90393">
              <w:t>The URI of the UE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Host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p>
        </w:tc>
        <w:tc>
          <w:tcPr>
            <w:tcW w:w="2126" w:type="dxa"/>
          </w:tcPr>
          <w:p w:rsidR="00B93CA2" w:rsidRPr="00D90393" w:rsidRDefault="00B93CA2" w:rsidP="00253B20">
            <w:pPr>
              <w:pStyle w:val="TAL"/>
            </w:pPr>
            <w:r w:rsidRPr="00D90393">
              <w:t>px_MCDATA_MSF_Hostname</w:t>
            </w:r>
          </w:p>
        </w:tc>
        <w:tc>
          <w:tcPr>
            <w:tcW w:w="2126" w:type="dxa"/>
          </w:tcPr>
          <w:p w:rsidR="00B93CA2" w:rsidRPr="00D90393" w:rsidRDefault="00B93CA2" w:rsidP="00253B20">
            <w:pPr>
              <w:pStyle w:val="TAL"/>
            </w:pPr>
            <w:r w:rsidRPr="00D90393">
              <w:rPr>
                <w:rFonts w:eastAsia="Malgun Gothic"/>
              </w:rPr>
              <w:t>hostname identifying the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Content-Length</w:t>
            </w:r>
          </w:p>
        </w:tc>
        <w:tc>
          <w:tcPr>
            <w:tcW w:w="2126" w:type="dxa"/>
          </w:tcPr>
          <w:p w:rsidR="00B93CA2" w:rsidRPr="00D90393" w:rsidRDefault="00B93CA2" w:rsidP="00253B20">
            <w:pPr>
              <w:pStyle w:val="TAL"/>
            </w:pPr>
            <w:r w:rsidRPr="00D90393">
              <w:rPr>
                <w:rFonts w:eastAsia="Calibri"/>
              </w:rPr>
              <w:t>length of message 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value</w:t>
            </w:r>
          </w:p>
        </w:tc>
        <w:tc>
          <w:tcPr>
            <w:tcW w:w="2126" w:type="dxa"/>
          </w:tcPr>
          <w:p w:rsidR="00B93CA2" w:rsidRPr="00D90393" w:rsidRDefault="00B93CA2" w:rsidP="00253B20">
            <w:pPr>
              <w:pStyle w:val="TAL"/>
            </w:pPr>
            <w:r w:rsidRPr="00D90393">
              <w:t>length of message-body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media-type</w:t>
            </w:r>
          </w:p>
        </w:tc>
        <w:tc>
          <w:tcPr>
            <w:tcW w:w="2126" w:type="dxa"/>
          </w:tcPr>
          <w:p w:rsidR="00B93CA2" w:rsidRPr="00D90393" w:rsidRDefault="00B93CA2" w:rsidP="00253B20">
            <w:pPr>
              <w:pStyle w:val="TAL"/>
            </w:pPr>
            <w:r w:rsidRPr="00D90393">
              <w:t>"multipart/mixed"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b/>
                <w:bCs/>
                <w:szCs w:val="18"/>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MCDATA-Info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MIME-Content-Type</w:t>
            </w:r>
          </w:p>
        </w:tc>
        <w:tc>
          <w:tcPr>
            <w:tcW w:w="2126" w:type="dxa"/>
          </w:tcPr>
          <w:p w:rsidR="00B93CA2" w:rsidRPr="00D90393" w:rsidRDefault="00B93CA2" w:rsidP="00253B20">
            <w:pPr>
              <w:pStyle w:val="TAL"/>
            </w:pPr>
            <w:r w:rsidRPr="00D90393">
              <w:rPr>
                <w:lang w:eastAsia="ko-KR"/>
              </w:rPr>
              <w:t>"application/vnd.3gpp.mcdata-info+xml"</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MIME-part-body</w:t>
            </w:r>
          </w:p>
        </w:tc>
        <w:tc>
          <w:tcPr>
            <w:tcW w:w="2126" w:type="dxa"/>
          </w:tcPr>
          <w:p w:rsidR="00B93CA2" w:rsidRPr="00D90393" w:rsidRDefault="00B93CA2" w:rsidP="00253B20">
            <w:pPr>
              <w:pStyle w:val="TAL"/>
            </w:pPr>
            <w:r w:rsidRPr="00D90393">
              <w:t>As described in Table 6.2.3.3.3-8</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r w:rsidRPr="00D90393">
              <w:t>TS 24.282 [87] clause 10.2.2.1</w:t>
            </w: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"application/octet-stream"</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Content-Length</w:t>
            </w:r>
          </w:p>
        </w:tc>
        <w:tc>
          <w:tcPr>
            <w:tcW w:w="2126" w:type="dxa"/>
          </w:tcPr>
          <w:p w:rsidR="00B93CA2" w:rsidRPr="00D90393" w:rsidRDefault="00B93CA2" w:rsidP="00253B20">
            <w:pPr>
              <w:pStyle w:val="TAL"/>
            </w:pPr>
            <w:r w:rsidRPr="00D90393">
              <w:t>set to the file size of the uploaded file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6.2.3.3.3-9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703">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group-fd</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t>px_MCDATA_Group_A</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t>px_MCDATA_ID_User_A</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6.2.3.3.3-9: DATA PAYLOD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5.5.3.9-1, condition MCD_grp</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t>BINARY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Payload data</w:t>
            </w:r>
          </w:p>
        </w:tc>
        <w:tc>
          <w:tcPr>
            <w:tcW w:w="2127" w:type="dxa"/>
          </w:tcPr>
          <w:p w:rsidR="00B93CA2" w:rsidRPr="00D90393" w:rsidRDefault="00B93CA2" w:rsidP="00253B20">
            <w:pPr>
              <w:pStyle w:val="TAL"/>
            </w:pPr>
            <w:r w:rsidRPr="00D90393">
              <w:rPr>
                <w:rFonts w:eastAsia="Calibri"/>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6.2.3.3.3-10: HTTP 201 Created (steps 4, 16, Table 6.2.3.3.2-1)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Location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absoluteURI</w:t>
            </w:r>
          </w:p>
        </w:tc>
        <w:tc>
          <w:tcPr>
            <w:tcW w:w="2126" w:type="dxa"/>
          </w:tcPr>
          <w:p w:rsidR="00B93CA2" w:rsidRPr="00D90393" w:rsidRDefault="00B93CA2" w:rsidP="00253B20">
            <w:pPr>
              <w:pStyle w:val="TAL"/>
            </w:pPr>
            <w:r w:rsidRPr="00D90393">
              <w:rPr>
                <w:rFonts w:eastAsia="Malgun Gothic"/>
              </w:rPr>
              <w:t>px_MCDATA_FD_FILE_LOC</w:t>
            </w:r>
          </w:p>
        </w:tc>
        <w:tc>
          <w:tcPr>
            <w:tcW w:w="2126" w:type="dxa"/>
          </w:tcPr>
          <w:p w:rsidR="00B93CA2" w:rsidRPr="00D90393" w:rsidRDefault="00B93CA2" w:rsidP="00253B20">
            <w:pPr>
              <w:pStyle w:val="TAL"/>
            </w:pPr>
            <w:r w:rsidRPr="00D90393">
              <w:t>The location of the uploaded file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6.2.3.3.3-11: SIP MESSAGE (steps 5, 17,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P-Preferred-Identity </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PPreferredID-value</w:t>
            </w:r>
          </w:p>
        </w:tc>
        <w:tc>
          <w:tcPr>
            <w:tcW w:w="2126" w:type="dxa"/>
          </w:tcPr>
          <w:p w:rsidR="00B93CA2" w:rsidRPr="00D90393" w:rsidRDefault="00B93CA2" w:rsidP="00253B20">
            <w:pPr>
              <w:pStyle w:val="TAL"/>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6.2.3.3.3-12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5.5.3.13.1-1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rPr>
                <w:lang w:eastAsia="ko-KR"/>
              </w:rPr>
              <w:t>"</w:t>
            </w:r>
            <w:r w:rsidRPr="00D90393">
              <w:t>group-fd</w:t>
            </w:r>
            <w:r w:rsidRPr="00D90393">
              <w:rPr>
                <w:lang w:eastAsia="ko-KR"/>
              </w:rPr>
              <w: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mcdata-calling-user-id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6.2.3.3.3-13: SIP MESSAGE (step 7,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shd w:val="clear" w:color="auto" w:fill="auto"/>
            <w:vAlign w:val="center"/>
          </w:tcPr>
          <w:p w:rsidR="00B93CA2" w:rsidRPr="00D90393" w:rsidDel="003F59FF" w:rsidRDefault="00B93CA2" w:rsidP="00253B20">
            <w:pPr>
              <w:pStyle w:val="TAL"/>
            </w:pPr>
            <w:r w:rsidRPr="00D90393">
              <w:t xml:space="preserve">  MIME body part</w:t>
            </w:r>
          </w:p>
        </w:tc>
        <w:tc>
          <w:tcPr>
            <w:tcW w:w="2126" w:type="dxa"/>
            <w:shd w:val="clear" w:color="auto" w:fill="auto"/>
            <w:vAlign w:val="center"/>
          </w:tcPr>
          <w:p w:rsidR="00B93CA2" w:rsidRPr="00D90393" w:rsidRDefault="00B93CA2" w:rsidP="00253B20">
            <w:pPr>
              <w:pStyle w:val="TAL"/>
            </w:pPr>
          </w:p>
        </w:tc>
        <w:tc>
          <w:tcPr>
            <w:tcW w:w="2126" w:type="dxa"/>
            <w:tcBorders>
              <w:bottom w:val="single" w:sz="4" w:space="0" w:color="auto"/>
            </w:tcBorders>
            <w:shd w:val="clear" w:color="auto" w:fill="auto"/>
          </w:tcPr>
          <w:p w:rsidR="00B93CA2" w:rsidRPr="00D90393" w:rsidRDefault="00B93CA2" w:rsidP="00253B20">
            <w:pPr>
              <w:pStyle w:val="TAL"/>
            </w:pPr>
            <w:r w:rsidRPr="00D90393">
              <w:t>MCData Info</w:t>
            </w:r>
          </w:p>
        </w:tc>
        <w:tc>
          <w:tcPr>
            <w:tcW w:w="1418" w:type="dxa"/>
            <w:shd w:val="clear" w:color="auto" w:fill="auto"/>
          </w:tcPr>
          <w:p w:rsidR="00B93CA2" w:rsidRPr="00D90393" w:rsidRDefault="00B93CA2" w:rsidP="00253B20">
            <w:pPr>
              <w:pStyle w:val="TAL"/>
            </w:pPr>
          </w:p>
        </w:tc>
        <w:tc>
          <w:tcPr>
            <w:tcW w:w="1134" w:type="dxa"/>
            <w:shd w:val="clear" w:color="auto" w:fill="auto"/>
          </w:tcPr>
          <w:p w:rsidR="00B93CA2" w:rsidRPr="00D90393" w:rsidRDefault="00B93CA2" w:rsidP="00253B20">
            <w:pPr>
              <w:pStyle w:val="TAL"/>
            </w:pPr>
          </w:p>
        </w:tc>
      </w:tr>
      <w:tr w:rsidR="00B93CA2" w:rsidRPr="00D90393" w:rsidTr="00253B20">
        <w:tc>
          <w:tcPr>
            <w:tcW w:w="2835" w:type="dxa"/>
            <w:shd w:val="clear" w:color="auto" w:fill="auto"/>
          </w:tcPr>
          <w:p w:rsidR="00B93CA2" w:rsidRPr="00D90393" w:rsidRDefault="00B93CA2" w:rsidP="00253B20">
            <w:pPr>
              <w:pStyle w:val="TAL"/>
            </w:pPr>
            <w:r w:rsidRPr="00D90393">
              <w:t xml:space="preserve">    MIME-part-body</w:t>
            </w:r>
          </w:p>
        </w:tc>
        <w:tc>
          <w:tcPr>
            <w:tcW w:w="2126" w:type="dxa"/>
            <w:shd w:val="clear" w:color="auto" w:fill="auto"/>
          </w:tcPr>
          <w:p w:rsidR="00B93CA2" w:rsidRPr="00D90393" w:rsidRDefault="00B93CA2" w:rsidP="00253B20">
            <w:pPr>
              <w:pStyle w:val="TAL"/>
            </w:pPr>
            <w:r w:rsidRPr="00D90393">
              <w:t>As described in Table 6.2.1.3.3-14</w:t>
            </w:r>
          </w:p>
        </w:tc>
        <w:tc>
          <w:tcPr>
            <w:tcW w:w="2126" w:type="dxa"/>
            <w:tcBorders>
              <w:bottom w:val="single" w:sz="4" w:space="0" w:color="auto"/>
            </w:tcBorders>
            <w:shd w:val="clear" w:color="auto" w:fill="auto"/>
          </w:tcPr>
          <w:p w:rsidR="00B93CA2" w:rsidRPr="00D90393" w:rsidRDefault="00B93CA2" w:rsidP="00253B20">
            <w:pPr>
              <w:pStyle w:val="TAL"/>
            </w:pPr>
          </w:p>
        </w:tc>
        <w:tc>
          <w:tcPr>
            <w:tcW w:w="1418" w:type="dxa"/>
            <w:shd w:val="clear" w:color="auto" w:fill="auto"/>
          </w:tcPr>
          <w:p w:rsidR="00B93CA2" w:rsidRPr="00D90393" w:rsidRDefault="00B93CA2" w:rsidP="00253B20">
            <w:pPr>
              <w:pStyle w:val="TAL"/>
            </w:pPr>
          </w:p>
        </w:tc>
        <w:tc>
          <w:tcPr>
            <w:tcW w:w="1134" w:type="dxa"/>
            <w:shd w:val="clear" w:color="auto" w:fill="auto"/>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6.2.3.3.3-15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rPr>
                <w:lang w:eastAsia="ko-KR"/>
              </w:rPr>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"00000001"</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ACCEPTED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6.2.3.3.3-16: SIP MESSAGE (steps 10,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6.2.3.3.3-17</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COMPLETED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6.2.3.3.3-18: SIP MESSAGE (step 19,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6.2.3.3.3-19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REJECTED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704" w:name="_Toc522499815"/>
      <w:bookmarkStart w:id="705" w:name="_Toc25610668"/>
      <w:bookmarkStart w:id="706" w:name="_Toc42507361"/>
      <w:bookmarkStart w:id="707" w:name="_Toc52307892"/>
      <w:bookmarkStart w:id="708" w:name="_Toc52782416"/>
      <w:bookmarkStart w:id="709" w:name="_Toc52783027"/>
      <w:bookmarkStart w:id="710" w:name="_Toc59042896"/>
      <w:bookmarkEnd w:id="670"/>
      <w:bookmarkEnd w:id="671"/>
      <w:r w:rsidRPr="00D90393">
        <w:t>6.2.4</w:t>
      </w:r>
      <w:r w:rsidRPr="00D90393">
        <w:tab/>
        <w:t>On-network / File Distribution (FD) / FD Using HTTP / Group Standalone FD / Non-Mandatory Download / After TDU2 Timers Expires / FILE DOWNLOAD REQUEST ACCEPTED / FILE DOWNLOAD COMPLETED / FILE DOWNLOAD REQUEST REJECTED / Client Terminated (CT)</w:t>
      </w:r>
      <w:bookmarkEnd w:id="706"/>
      <w:bookmarkEnd w:id="707"/>
      <w:bookmarkEnd w:id="708"/>
      <w:bookmarkEnd w:id="709"/>
      <w:bookmarkEnd w:id="710"/>
    </w:p>
    <w:p w:rsidR="00B93CA2" w:rsidRPr="00D90393" w:rsidRDefault="00B93CA2" w:rsidP="00B5551F">
      <w:pPr>
        <w:pStyle w:val="H6"/>
        <w:pPrChange w:id="711" w:author="Kahn, Jason D. (Fed)" w:date="2021-02-08T14:20:00Z">
          <w:pPr>
            <w:pStyle w:val="Heading4"/>
          </w:pPr>
        </w:pPrChange>
      </w:pPr>
      <w:bookmarkStart w:id="712" w:name="_Toc52782417"/>
      <w:bookmarkStart w:id="713" w:name="_Toc52783028"/>
      <w:bookmarkStart w:id="714" w:name="_Toc59042897"/>
      <w:r w:rsidRPr="00D90393">
        <w:t>6.2.4.1</w:t>
      </w:r>
      <w:r w:rsidRPr="00D90393">
        <w:tab/>
        <w:t>Test Purpose (TP)</w:t>
      </w:r>
      <w:bookmarkEnd w:id="712"/>
      <w:bookmarkEnd w:id="713"/>
      <w:bookmarkEnd w:id="714"/>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group standalone FD message with a non-mandatory download and with a disposition of "FILE DOWNLOAD COMPLETE UPDATE"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group standalone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accept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MCDATA User having accepted an FD request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r w:rsidRPr="00D90393">
        <w:rPr>
          <w:b/>
          <w:bCs/>
          <w:noProof w:val="0"/>
        </w:rPr>
        <w:t>and</w:t>
      </w:r>
      <w:r w:rsidRPr="00D90393">
        <w:rPr>
          <w:noProof w:val="0"/>
        </w:rPr>
        <w:t xml:space="preserve"> generates an FD NOTIFICATION indicating the successful download </w:t>
      </w:r>
      <w:r w:rsidR="00CC252A" w:rsidRPr="00D90393">
        <w:rPr>
          <w:noProof w:val="0"/>
        </w:rPr>
        <w:t>of</w:t>
      </w:r>
      <w:r w:rsidRPr="00D90393">
        <w:rPr>
          <w:noProof w:val="0"/>
        </w:rPr>
        <w:t xml:space="preserve"> the file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group standalone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reject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rejection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rPr>
          <w:b/>
          <w:bCs/>
        </w:rPr>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group standalone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defer the FD request before the expiration of the TDU2 (FD non-mandatory download timer) timer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deferral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715" w:author="Kahn, Jason D. (Fed)" w:date="2021-02-08T14:20:00Z">
          <w:pPr>
            <w:pStyle w:val="Heading4"/>
          </w:pPr>
        </w:pPrChange>
      </w:pPr>
      <w:bookmarkStart w:id="716" w:name="_Toc52782418"/>
      <w:bookmarkStart w:id="717" w:name="_Toc52783029"/>
      <w:bookmarkStart w:id="718" w:name="_Toc59042898"/>
      <w:r w:rsidRPr="00D90393">
        <w:t>6.2.4.2</w:t>
      </w:r>
      <w:r w:rsidRPr="00D90393">
        <w:tab/>
        <w:t>Conformance requirements</w:t>
      </w:r>
      <w:bookmarkEnd w:id="716"/>
      <w:bookmarkEnd w:id="717"/>
      <w:bookmarkEnd w:id="718"/>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 (FD non-mandatory download timer)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 generate an FD NOTIFICATION indicating acceptance of the FD request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rsidP="00B5551F">
      <w:pPr>
        <w:pStyle w:val="H6"/>
        <w:pPrChange w:id="719" w:author="Kahn, Jason D. (Fed)" w:date="2021-02-08T14:20:00Z">
          <w:pPr>
            <w:pStyle w:val="Heading4"/>
          </w:pPr>
        </w:pPrChange>
      </w:pPr>
      <w:bookmarkStart w:id="720" w:name="_Toc52782419"/>
      <w:bookmarkStart w:id="721" w:name="_Toc52783030"/>
      <w:bookmarkStart w:id="722" w:name="_Toc59042899"/>
      <w:r w:rsidRPr="00D90393">
        <w:t>6.2.4.3</w:t>
      </w:r>
      <w:r w:rsidRPr="00D90393">
        <w:tab/>
        <w:t>Test description</w:t>
      </w:r>
      <w:bookmarkEnd w:id="720"/>
      <w:bookmarkEnd w:id="721"/>
      <w:bookmarkEnd w:id="722"/>
    </w:p>
    <w:p w:rsidR="00B93CA2" w:rsidRPr="00D90393" w:rsidRDefault="00B93CA2" w:rsidP="00B5551F">
      <w:pPr>
        <w:pStyle w:val="H6"/>
        <w:pPrChange w:id="723" w:author="Kahn, Jason D. (Fed)" w:date="2021-02-08T14:20:00Z">
          <w:pPr>
            <w:pStyle w:val="Heading5"/>
          </w:pPr>
        </w:pPrChange>
      </w:pPr>
      <w:bookmarkStart w:id="724" w:name="_Toc52782420"/>
      <w:bookmarkStart w:id="725" w:name="_Toc52783031"/>
      <w:bookmarkStart w:id="726" w:name="_Toc59042900"/>
      <w:r w:rsidRPr="00D90393">
        <w:t>6.2.4.3.1</w:t>
      </w:r>
      <w:r w:rsidRPr="00D90393">
        <w:tab/>
        <w:t>Pre-test conditions</w:t>
      </w:r>
      <w:bookmarkEnd w:id="724"/>
      <w:bookmarkEnd w:id="725"/>
      <w:bookmarkEnd w:id="726"/>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 xml:space="preserve">he </w:t>
      </w:r>
      <w:r w:rsidRPr="00D90393">
        <w:t xml:space="preserve">SS (MCDATA Server) </w:t>
      </w:r>
      <w:r w:rsidRPr="00D90393">
        <w:rPr>
          <w:color w:val="000000"/>
        </w:rPr>
        <w:t>to upload.</w:t>
      </w:r>
    </w:p>
    <w:p w:rsidR="00B93CA2" w:rsidRPr="00D90393" w:rsidRDefault="00B93CA2" w:rsidP="00B93CA2">
      <w:pPr>
        <w:pStyle w:val="B2"/>
      </w:pPr>
      <w:r w:rsidRPr="00D90393">
        <w:t>-</w:t>
      </w:r>
      <w:r w:rsidRPr="00D90393">
        <w:tab/>
        <w:t>The binary file is smaller than the &lt;mcdata-on-network-max-data-size-for-FD&gt; element in the MCData group document for the MCData group ID as specified in 3GPP TS 24.481 [11].</w:t>
      </w:r>
    </w:p>
    <w:p w:rsidR="00B93CA2" w:rsidRPr="00D90393" w:rsidRDefault="00B93CA2" w:rsidP="00B93CA2">
      <w:pPr>
        <w:pStyle w:val="B2"/>
      </w:pPr>
      <w:r w:rsidRPr="00D90393">
        <w:t>-</w:t>
      </w:r>
      <w:r w:rsidRPr="00D90393">
        <w:tab/>
        <w:t>The binary file is smaller than the &lt;mcdata-max-data-in-single-request&gt; element of the &lt;entry&gt; element of the MCData group document as specified in 3GPP TS 24.481 [11].</w:t>
      </w:r>
    </w:p>
    <w:p w:rsidR="00B93CA2" w:rsidRPr="00D90393" w:rsidRDefault="00B93CA2" w:rsidP="00B93CA2">
      <w:pPr>
        <w:pStyle w:val="B2"/>
      </w:pPr>
      <w:r w:rsidRPr="00D90393">
        <w:t>-</w:t>
      </w:r>
      <w:r w:rsidRPr="00D90393">
        <w:tab/>
        <w:t>The binary file is smaller than the &lt;mcdata-on-network-max-data-size-auto-recv&gt; element of the MCData service configuration document as specified in 3GPP TS 24.484 [14].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Timer TDU2 (FD non-mandatory download timer) is configured to be 15 seconds.</w:t>
      </w:r>
    </w:p>
    <w:p w:rsidR="00B93CA2" w:rsidRPr="00D90393" w:rsidRDefault="00B93CA2" w:rsidP="00B93CA2">
      <w:pPr>
        <w:pStyle w:val="B10"/>
      </w:pPr>
      <w:r w:rsidRPr="00D90393">
        <w:t>-</w:t>
      </w:r>
      <w:r w:rsidRPr="00D90393">
        <w:tab/>
        <w:t>The &lt;mcdata-allow-transmit-data-in-this-group&gt; element of an &lt;actions&gt; element is present in the MCData group document with the value "true" as specified in 3GPP TS 24.481 [11].</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727" w:author="Kahn, Jason D. (Fed)" w:date="2021-02-08T14:20:00Z">
          <w:pPr>
            <w:pStyle w:val="Heading5"/>
          </w:pPr>
        </w:pPrChange>
      </w:pPr>
      <w:bookmarkStart w:id="728" w:name="_Toc52782421"/>
      <w:bookmarkStart w:id="729" w:name="_Toc52783032"/>
      <w:bookmarkStart w:id="730" w:name="_Toc59042901"/>
      <w:r w:rsidRPr="00D90393">
        <w:t>6.2.4.3.2</w:t>
      </w:r>
      <w:r w:rsidRPr="00D90393">
        <w:tab/>
        <w:t>Test procedure sequence</w:t>
      </w:r>
      <w:bookmarkEnd w:id="728"/>
      <w:bookmarkEnd w:id="729"/>
      <w:bookmarkEnd w:id="730"/>
    </w:p>
    <w:p w:rsidR="00B93CA2" w:rsidRPr="00D90393" w:rsidRDefault="00B93CA2" w:rsidP="00B93CA2">
      <w:pPr>
        <w:pStyle w:val="TH"/>
      </w:pPr>
      <w:r w:rsidRPr="00D90393">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initiates a group standalone FD message with a disposition of "FILE DOWNLOAD COMPLETED".</w:t>
            </w:r>
          </w:p>
          <w:p w:rsidR="00B93CA2" w:rsidRPr="00D90393" w:rsidRDefault="00B93CA2" w:rsidP="00253B20">
            <w:pPr>
              <w:pStyle w:val="TAL"/>
              <w:spacing w:line="252" w:lineRule="auto"/>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incoming FD request?</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Make the MCDATA User request to accept the FD request after the TDU2 (FD non-mandatory download timer) timer expires.</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successful download of the file?</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 xml:space="preserve">Check: Does the UE (MCDATA Client) send a FD NOTIFICATION via a SIP MESSAGE message indicating the file </w:t>
            </w:r>
            <w:r w:rsidRPr="00D90393">
              <w:rPr>
                <w:rFonts w:eastAsia="Malgun Gothic"/>
              </w:rPr>
              <w:t>has been successfully downloaded</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initiates a group standalone FD message with a disposition of "FILE DOWNLOAD COMPLETED".</w:t>
            </w:r>
          </w:p>
          <w:p w:rsidR="00B93CA2" w:rsidRPr="00D90393" w:rsidRDefault="00B93CA2" w:rsidP="00253B20">
            <w:pPr>
              <w:pStyle w:val="TAL"/>
              <w:spacing w:line="252" w:lineRule="auto"/>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incoming FD request?</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Make the MCDATA User request to reject the FD request after the TDU2 (FD non-mandatory download timer) timer expires.</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FD NOTIFICATION via a SIP MESSAGE message indicating rejection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4</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bl>
    <w:p w:rsidR="00B93CA2" w:rsidRPr="00D90393" w:rsidRDefault="00B93CA2" w:rsidP="00B93CA2"/>
    <w:p w:rsidR="00B93CA2" w:rsidRPr="00D90393" w:rsidRDefault="00B93CA2" w:rsidP="00B5551F">
      <w:pPr>
        <w:pStyle w:val="H6"/>
        <w:pPrChange w:id="731" w:author="Kahn, Jason D. (Fed)" w:date="2021-02-08T14:20:00Z">
          <w:pPr>
            <w:pStyle w:val="Heading5"/>
          </w:pPr>
        </w:pPrChange>
      </w:pPr>
      <w:bookmarkStart w:id="732" w:name="_Toc52782422"/>
      <w:bookmarkStart w:id="733" w:name="_Toc52783033"/>
      <w:bookmarkStart w:id="734" w:name="_Toc59042902"/>
      <w:r w:rsidRPr="00D90393">
        <w:t>6.2.4.3.3</w:t>
      </w:r>
      <w:r w:rsidRPr="00D90393">
        <w:tab/>
        <w:t>Specific message contents</w:t>
      </w:r>
      <w:bookmarkEnd w:id="732"/>
      <w:bookmarkEnd w:id="733"/>
      <w:bookmarkEnd w:id="734"/>
    </w:p>
    <w:p w:rsidR="00B93CA2" w:rsidRPr="00D90393" w:rsidRDefault="00B93CA2" w:rsidP="00B93CA2">
      <w:pPr>
        <w:pStyle w:val="TH"/>
      </w:pPr>
      <w:r w:rsidRPr="00D90393">
        <w:t>Table 6.2.4.3.3-1: SIP MESSAGE (steps 1, 12,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6.2.4.3.3-2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w:t>
            </w:r>
            <w:r w:rsidR="00CC252A" w:rsidRPr="00D90393">
              <w:t>Signalling</w:t>
            </w:r>
            <w:r w:rsidRPr="00D90393">
              <w:t xml:space="preserve"> Payload from the SS as described in TS 36.579-1 [2] Table 5.5.3.13.2-1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6.2.4.3.3-3: SIP 200 (OK) (steps 2, 13, Table 6.2.4.3.2-1)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6.2.4.3.3-4: SIP MESSAGE (step 5,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6.2.4.3.3-5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6.2.4.3.3-6</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5.5.3.2.1-3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px_MCDATA_Group_A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6.2.4.3.3-7: HTTP GET (step 7, Table 6.2.4.3.2-1)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6.2.4.3.3-8: HTTP 200 (OK) (step 8, Table 6.2.4.3.2-1)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As described in Table 6.2.4.3.3-9</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6.2.4.3.3-9: DATA PAYLOD (Table 6.2.1.3.3-8)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5.5.3.9-2, condition MCD_grp</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the file to be downloaded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6.2.4.3.3-10: SIP MESSAGE (step 10,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hideMark/>
          </w:tcPr>
          <w:p w:rsidR="00B93CA2" w:rsidRPr="00D90393" w:rsidRDefault="00B93CA2" w:rsidP="00253B20">
            <w:pPr>
              <w:pStyle w:val="TAH"/>
            </w:pPr>
            <w:r w:rsidRPr="00D90393">
              <w:t>Information Element</w:t>
            </w:r>
          </w:p>
        </w:tc>
        <w:tc>
          <w:tcPr>
            <w:tcW w:w="2127" w:type="dxa"/>
            <w:hideMark/>
          </w:tcPr>
          <w:p w:rsidR="00B93CA2" w:rsidRPr="00D90393" w:rsidRDefault="00B93CA2" w:rsidP="00253B20">
            <w:pPr>
              <w:pStyle w:val="TAH"/>
            </w:pPr>
            <w:r w:rsidRPr="00D90393">
              <w:t>Value/remark</w:t>
            </w:r>
          </w:p>
        </w:tc>
        <w:tc>
          <w:tcPr>
            <w:tcW w:w="2127" w:type="dxa"/>
            <w:hideMark/>
          </w:tcPr>
          <w:p w:rsidR="00B93CA2" w:rsidRPr="00D90393" w:rsidRDefault="00B93CA2" w:rsidP="00253B20">
            <w:pPr>
              <w:pStyle w:val="TAH"/>
            </w:pPr>
            <w:r w:rsidRPr="00D90393">
              <w:t>Comment</w:t>
            </w:r>
          </w:p>
        </w:tc>
        <w:tc>
          <w:tcPr>
            <w:tcW w:w="1419" w:type="dxa"/>
            <w:hideMark/>
          </w:tcPr>
          <w:p w:rsidR="00B93CA2" w:rsidRPr="00D90393" w:rsidRDefault="00B93CA2" w:rsidP="00253B20">
            <w:pPr>
              <w:pStyle w:val="TAH"/>
            </w:pPr>
            <w:r w:rsidRPr="00D90393">
              <w:t>Reference</w:t>
            </w:r>
          </w:p>
        </w:tc>
        <w:tc>
          <w:tcPr>
            <w:tcW w:w="1135" w:type="dxa"/>
            <w:hideMark/>
          </w:tcPr>
          <w:p w:rsidR="00B93CA2" w:rsidRPr="00D90393" w:rsidRDefault="00B93CA2" w:rsidP="00253B20">
            <w:pPr>
              <w:pStyle w:val="TAH"/>
            </w:pPr>
            <w:r w:rsidRPr="00D90393">
              <w:t>Condition</w:t>
            </w:r>
          </w:p>
        </w:tc>
      </w:tr>
      <w:tr w:rsidR="00B93CA2" w:rsidRPr="00D90393" w:rsidTr="00253B20">
        <w:tc>
          <w:tcPr>
            <w:tcW w:w="2837" w:type="dxa"/>
            <w:hideMark/>
          </w:tcPr>
          <w:p w:rsidR="00B93CA2" w:rsidRPr="00D90393" w:rsidRDefault="00B93CA2" w:rsidP="00253B20">
            <w:pPr>
              <w:pStyle w:val="TAL"/>
            </w:pPr>
            <w:r w:rsidRPr="00D90393">
              <w:t>Accept-Contact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hideMark/>
          </w:tcPr>
          <w:p w:rsidR="00B93CA2" w:rsidRPr="00D90393" w:rsidRDefault="00B93CA2" w:rsidP="00253B20">
            <w:pPr>
              <w:pStyle w:val="TAL"/>
            </w:pPr>
            <w:r w:rsidRPr="00D90393">
              <w:t>TS 24.282 [31] clause 6.2.4.1</w:t>
            </w: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"+g.3gpp.icsi-ref=urn:urn-7:3gpp-service.ims.icsi.mcdata.fd"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ac-value[2]</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P-Preferred-Service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hideMark/>
          </w:tcPr>
          <w:p w:rsidR="00B93CA2" w:rsidRPr="00D90393" w:rsidRDefault="00B93CA2" w:rsidP="00253B20">
            <w:pPr>
              <w:pStyle w:val="TAL"/>
            </w:pPr>
            <w:r w:rsidRPr="00D90393">
              <w:t>TS 24.282 [31] clause 6.2.4.1</w:t>
            </w: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rPr>
                <w:rFonts w:cs="Arial"/>
                <w:szCs w:val="18"/>
              </w:rPr>
              <w:t xml:space="preserve">  </w:t>
            </w:r>
            <w:r w:rsidRPr="00D90393">
              <w:t>Service-ID</w:t>
            </w:r>
          </w:p>
        </w:tc>
        <w:tc>
          <w:tcPr>
            <w:tcW w:w="2127" w:type="dxa"/>
            <w:hideMark/>
          </w:tcPr>
          <w:p w:rsidR="00B93CA2" w:rsidRPr="00D90393" w:rsidRDefault="00B93CA2" w:rsidP="00253B20">
            <w:pPr>
              <w:pStyle w:val="TAL"/>
            </w:pPr>
            <w:r w:rsidRPr="00D90393">
              <w:t>"urn:urn-7:3gpp-service.ims.icsi.mcdata.fd"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P-Preferred-Identity</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PPreferredID-value</w:t>
            </w:r>
          </w:p>
        </w:tc>
        <w:tc>
          <w:tcPr>
            <w:tcW w:w="2127" w:type="dxa"/>
            <w:hideMark/>
          </w:tcPr>
          <w:p w:rsidR="00B93CA2" w:rsidRPr="00D90393" w:rsidRDefault="00B93CA2" w:rsidP="00253B20">
            <w:pPr>
              <w:pStyle w:val="TAL"/>
            </w:pPr>
            <w:r w:rsidRPr="00D90393">
              <w:t>px_MCDATA_ID_User_A</w:t>
            </w:r>
          </w:p>
        </w:tc>
        <w:tc>
          <w:tcPr>
            <w:tcW w:w="2127" w:type="dxa"/>
            <w:hideMark/>
          </w:tcPr>
          <w:p w:rsidR="00B93CA2" w:rsidRPr="00D90393" w:rsidRDefault="00B93CA2" w:rsidP="00253B20">
            <w:pPr>
              <w:pStyle w:val="TAL"/>
            </w:pPr>
            <w:r w:rsidRPr="00D90393">
              <w:t>The public user identity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Message-body</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hideMark/>
          </w:tcPr>
          <w:p w:rsidR="00B93CA2" w:rsidRPr="00D90393" w:rsidRDefault="00B93CA2" w:rsidP="00253B20">
            <w:pPr>
              <w:pStyle w:val="TAL"/>
            </w:pPr>
          </w:p>
        </w:tc>
        <w:tc>
          <w:tcPr>
            <w:tcW w:w="2127" w:type="dxa"/>
            <w:hideMark/>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MIME-part-headers</w:t>
            </w:r>
          </w:p>
        </w:tc>
        <w:tc>
          <w:tcPr>
            <w:tcW w:w="2127" w:type="dxa"/>
            <w:hideMark/>
          </w:tcPr>
          <w:p w:rsidR="00B93CA2" w:rsidRPr="00D90393" w:rsidRDefault="00B93CA2" w:rsidP="00253B20">
            <w:pPr>
              <w:pStyle w:val="TAL"/>
            </w:pPr>
            <w:r w:rsidRPr="00D90393">
              <w:t>As described in Table 6.2.4.3.3-5</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hideMark/>
          </w:tcPr>
          <w:p w:rsidR="00B93CA2" w:rsidRPr="00D90393" w:rsidRDefault="00B93CA2" w:rsidP="00253B20">
            <w:pPr>
              <w:pStyle w:val="TAL"/>
            </w:pPr>
            <w:r w:rsidRPr="00D90393">
              <w:t>FD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MIME-part-headers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MIME-Content-Type</w:t>
            </w:r>
          </w:p>
        </w:tc>
        <w:tc>
          <w:tcPr>
            <w:tcW w:w="2127" w:type="dxa"/>
            <w:hideMark/>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MIME-part-body</w:t>
            </w:r>
          </w:p>
        </w:tc>
        <w:tc>
          <w:tcPr>
            <w:tcW w:w="2127" w:type="dxa"/>
            <w:hideMark/>
          </w:tcPr>
          <w:p w:rsidR="00B93CA2" w:rsidRPr="00D90393" w:rsidRDefault="00B93CA2" w:rsidP="00253B20">
            <w:pPr>
              <w:pStyle w:val="TAL"/>
              <w:rPr>
                <w:iCs/>
              </w:rPr>
            </w:pPr>
            <w:r w:rsidRPr="00D90393">
              <w:t>FD NOTIFICATION from the UE as described in Table 6.2.4.3.3-11</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hideMark/>
          </w:tcPr>
          <w:p w:rsidR="00B93CA2" w:rsidRPr="00D90393" w:rsidRDefault="00B93CA2" w:rsidP="00253B20">
            <w:pPr>
              <w:pStyle w:val="TAL"/>
            </w:pPr>
            <w:r w:rsidRPr="00D90393">
              <w:t>Derivation Path: TS 24.282 [31], Table 15.1.6.1-1</w:t>
            </w:r>
          </w:p>
        </w:tc>
      </w:tr>
      <w:tr w:rsidR="00B93CA2" w:rsidRPr="00D90393" w:rsidTr="00253B20">
        <w:tc>
          <w:tcPr>
            <w:tcW w:w="2835" w:type="dxa"/>
            <w:hideMark/>
          </w:tcPr>
          <w:p w:rsidR="00B93CA2" w:rsidRPr="00D90393" w:rsidRDefault="00B93CA2" w:rsidP="00253B20">
            <w:pPr>
              <w:pStyle w:val="TAH"/>
            </w:pPr>
            <w:r w:rsidRPr="00D90393">
              <w:t>Information Element</w:t>
            </w:r>
          </w:p>
        </w:tc>
        <w:tc>
          <w:tcPr>
            <w:tcW w:w="2126" w:type="dxa"/>
            <w:hideMark/>
          </w:tcPr>
          <w:p w:rsidR="00B93CA2" w:rsidRPr="00D90393" w:rsidRDefault="00B93CA2" w:rsidP="00253B20">
            <w:pPr>
              <w:pStyle w:val="TAH"/>
            </w:pPr>
            <w:r w:rsidRPr="00D90393">
              <w:t>Value/remark</w:t>
            </w:r>
          </w:p>
        </w:tc>
        <w:tc>
          <w:tcPr>
            <w:tcW w:w="2126" w:type="dxa"/>
            <w:hideMark/>
          </w:tcPr>
          <w:p w:rsidR="00B93CA2" w:rsidRPr="00D90393" w:rsidRDefault="00B93CA2" w:rsidP="00253B20">
            <w:pPr>
              <w:pStyle w:val="TAH"/>
            </w:pPr>
            <w:r w:rsidRPr="00D90393">
              <w:t>Comment</w:t>
            </w:r>
          </w:p>
        </w:tc>
        <w:tc>
          <w:tcPr>
            <w:tcW w:w="1418" w:type="dxa"/>
            <w:hideMark/>
          </w:tcPr>
          <w:p w:rsidR="00B93CA2" w:rsidRPr="00D90393" w:rsidRDefault="00B93CA2" w:rsidP="00253B20">
            <w:pPr>
              <w:pStyle w:val="TAH"/>
            </w:pPr>
            <w:r w:rsidRPr="00D90393">
              <w:t>Reference</w:t>
            </w:r>
          </w:p>
        </w:tc>
        <w:tc>
          <w:tcPr>
            <w:tcW w:w="1134" w:type="dxa"/>
            <w:hideMark/>
          </w:tcPr>
          <w:p w:rsidR="00B93CA2" w:rsidRPr="00D90393" w:rsidRDefault="00B93CA2" w:rsidP="00253B20">
            <w:pPr>
              <w:pStyle w:val="TAH"/>
            </w:pPr>
            <w:r w:rsidRPr="00D90393">
              <w:t>Condition</w:t>
            </w:r>
          </w:p>
        </w:tc>
      </w:tr>
      <w:tr w:rsidR="00B93CA2" w:rsidRPr="00D90393" w:rsidTr="00253B20">
        <w:tc>
          <w:tcPr>
            <w:tcW w:w="2835" w:type="dxa"/>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hideMark/>
          </w:tcPr>
          <w:p w:rsidR="00B93CA2" w:rsidRPr="00D90393" w:rsidRDefault="00B93CA2" w:rsidP="00253B20">
            <w:pPr>
              <w:pStyle w:val="TAL"/>
            </w:pPr>
            <w:r w:rsidRPr="00D90393">
              <w:t>"00000110"</w:t>
            </w:r>
          </w:p>
        </w:tc>
        <w:tc>
          <w:tcPr>
            <w:tcW w:w="2126" w:type="dxa"/>
            <w:hideMark/>
          </w:tcPr>
          <w:p w:rsidR="00B93CA2" w:rsidRPr="00D90393" w:rsidRDefault="00B93CA2" w:rsidP="00253B20">
            <w:pPr>
              <w:pStyle w:val="TAL"/>
              <w:rPr>
                <w:lang w:eastAsia="zh-CN"/>
              </w:rPr>
            </w:pPr>
            <w:r w:rsidRPr="00D90393">
              <w:rPr>
                <w:lang w:eastAsia="zh-CN"/>
              </w:rPr>
              <w:t>FD NOTIFICATION</w:t>
            </w:r>
          </w:p>
        </w:tc>
        <w:tc>
          <w:tcPr>
            <w:tcW w:w="1418" w:type="dxa"/>
            <w:hideMark/>
          </w:tcPr>
          <w:p w:rsidR="00B93CA2" w:rsidRPr="00D90393" w:rsidRDefault="00B93CA2" w:rsidP="00253B20">
            <w:pPr>
              <w:pStyle w:val="TAL"/>
            </w:pPr>
            <w:r w:rsidRPr="00D90393">
              <w:t>TS 24.282 [31] clause 15.2.2</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FD disposition notification type</w:t>
            </w:r>
          </w:p>
        </w:tc>
        <w:tc>
          <w:tcPr>
            <w:tcW w:w="2126" w:type="dxa"/>
            <w:hideMark/>
          </w:tcPr>
          <w:p w:rsidR="00B93CA2" w:rsidRPr="00D90393" w:rsidRDefault="00B93CA2" w:rsidP="00253B20">
            <w:pPr>
              <w:pStyle w:val="TAL"/>
            </w:pPr>
            <w:r w:rsidRPr="00D90393">
              <w:t>"00000011"</w:t>
            </w:r>
          </w:p>
        </w:tc>
        <w:tc>
          <w:tcPr>
            <w:tcW w:w="2126" w:type="dxa"/>
            <w:hideMark/>
          </w:tcPr>
          <w:p w:rsidR="00B93CA2" w:rsidRPr="00D90393" w:rsidRDefault="00B93CA2" w:rsidP="00253B20">
            <w:pPr>
              <w:pStyle w:val="TAL"/>
            </w:pPr>
            <w:r w:rsidRPr="00D90393">
              <w:t>FILE DOWNLOAD COMPLETED</w:t>
            </w:r>
          </w:p>
        </w:tc>
        <w:tc>
          <w:tcPr>
            <w:tcW w:w="1418" w:type="dxa"/>
            <w:hideMark/>
          </w:tcPr>
          <w:p w:rsidR="00B93CA2" w:rsidRPr="00D90393" w:rsidRDefault="00B93CA2" w:rsidP="00253B20">
            <w:pPr>
              <w:pStyle w:val="TAL"/>
            </w:pPr>
            <w:r w:rsidRPr="00D90393">
              <w:t>TS 24.282 [31] clause 15.2.6</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t>Date and time</w:t>
            </w:r>
          </w:p>
        </w:tc>
        <w:tc>
          <w:tcPr>
            <w:tcW w:w="2126" w:type="dxa"/>
            <w:hideMark/>
          </w:tcPr>
          <w:p w:rsidR="00B93CA2" w:rsidRPr="00D90393" w:rsidRDefault="00B93CA2" w:rsidP="00253B20">
            <w:pPr>
              <w:pStyle w:val="TAL"/>
            </w:pPr>
            <w:r w:rsidRPr="00D90393">
              <w:t>The current date and time</w:t>
            </w:r>
          </w:p>
        </w:tc>
        <w:tc>
          <w:tcPr>
            <w:tcW w:w="2126" w:type="dxa"/>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hideMark/>
          </w:tcPr>
          <w:p w:rsidR="00B93CA2" w:rsidRPr="00D90393" w:rsidRDefault="00B93CA2" w:rsidP="00253B20">
            <w:pPr>
              <w:pStyle w:val="TAL"/>
            </w:pPr>
            <w:r w:rsidRPr="00D90393">
              <w:t>TS 24.282 [31] clause 15.2.8</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t>Conversation ID</w:t>
            </w:r>
          </w:p>
        </w:tc>
        <w:tc>
          <w:tcPr>
            <w:tcW w:w="2126" w:type="dxa"/>
            <w:hideMark/>
          </w:tcPr>
          <w:p w:rsidR="00B93CA2" w:rsidRPr="00D90393" w:rsidRDefault="00B93CA2" w:rsidP="00253B20">
            <w:pPr>
              <w:pStyle w:val="TAL"/>
            </w:pPr>
            <w:r w:rsidRPr="00D90393">
              <w:t>same value as received in MESSAGE</w:t>
            </w:r>
          </w:p>
        </w:tc>
        <w:tc>
          <w:tcPr>
            <w:tcW w:w="2126" w:type="dxa"/>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hideMark/>
          </w:tcPr>
          <w:p w:rsidR="00B93CA2" w:rsidRPr="00D90393" w:rsidRDefault="00B93CA2" w:rsidP="00253B20">
            <w:pPr>
              <w:pStyle w:val="TAL"/>
            </w:pPr>
            <w:r w:rsidRPr="00D90393">
              <w:t>TS 24.282 [31] clause 15.2.9</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rPr>
                <w:lang w:eastAsia="zh-CN"/>
              </w:rPr>
              <w:t>Message ID</w:t>
            </w:r>
          </w:p>
        </w:tc>
        <w:tc>
          <w:tcPr>
            <w:tcW w:w="2126" w:type="dxa"/>
            <w:hideMark/>
          </w:tcPr>
          <w:p w:rsidR="00B93CA2" w:rsidRPr="00D90393" w:rsidRDefault="00B93CA2" w:rsidP="00253B20">
            <w:pPr>
              <w:pStyle w:val="TAL"/>
              <w:rPr>
                <w:rFonts w:eastAsia="Calibri"/>
              </w:rPr>
            </w:pPr>
            <w:r w:rsidRPr="00D90393">
              <w:t>same value as received in MESSAGE</w:t>
            </w:r>
          </w:p>
        </w:tc>
        <w:tc>
          <w:tcPr>
            <w:tcW w:w="2126" w:type="dxa"/>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hideMark/>
          </w:tcPr>
          <w:p w:rsidR="00B93CA2" w:rsidRPr="00D90393" w:rsidRDefault="00B93CA2" w:rsidP="00253B20">
            <w:pPr>
              <w:pStyle w:val="TAL"/>
            </w:pPr>
            <w:r w:rsidRPr="00D90393">
              <w:t>TS 24.282 [31] clause 15.2.10</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rPr>
                <w:lang w:eastAsia="zh-CN"/>
              </w:rPr>
              <w:t>Application ID</w:t>
            </w:r>
          </w:p>
        </w:tc>
        <w:tc>
          <w:tcPr>
            <w:tcW w:w="2126" w:type="dxa"/>
            <w:hideMark/>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lang w:eastAsia="zh-CN"/>
              </w:rPr>
            </w:pPr>
          </w:p>
        </w:tc>
        <w:tc>
          <w:tcPr>
            <w:tcW w:w="1418" w:type="dxa"/>
            <w:hideMark/>
          </w:tcPr>
          <w:p w:rsidR="00B93CA2" w:rsidRPr="00D90393" w:rsidRDefault="00B93CA2" w:rsidP="00253B20">
            <w:pPr>
              <w:pStyle w:val="TAL"/>
            </w:pPr>
            <w:r w:rsidRPr="00D90393">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6.2.4.3.3-12: SIP MESSAGE (step 18,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6.2.4.3.3-5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6.2.4.3.3-13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REJECTED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735" w:name="_Toc522499816"/>
      <w:bookmarkStart w:id="736" w:name="_Toc25610669"/>
      <w:bookmarkStart w:id="737" w:name="_Toc42507362"/>
      <w:bookmarkStart w:id="738" w:name="_Toc52307893"/>
      <w:bookmarkStart w:id="739" w:name="_Toc52782423"/>
      <w:bookmarkStart w:id="740" w:name="_Toc52783034"/>
      <w:bookmarkStart w:id="741" w:name="_Toc59042903"/>
      <w:bookmarkEnd w:id="704"/>
      <w:bookmarkEnd w:id="705"/>
      <w:r w:rsidRPr="00D90393">
        <w:t>6.2.5</w:t>
      </w:r>
      <w:r w:rsidRPr="00D90393">
        <w:tab/>
        <w:t>On-network / File Distribution (FD) / FD Using HTTP / One-to-one Standalone FD / Mandatory Download / With Disposition Request / Client Originated (CO)</w:t>
      </w:r>
      <w:bookmarkEnd w:id="737"/>
      <w:bookmarkEnd w:id="738"/>
      <w:bookmarkEnd w:id="739"/>
      <w:bookmarkEnd w:id="740"/>
      <w:bookmarkEnd w:id="741"/>
    </w:p>
    <w:p w:rsidR="00B93CA2" w:rsidRPr="00D90393" w:rsidRDefault="00B93CA2" w:rsidP="00B5551F">
      <w:pPr>
        <w:pStyle w:val="H6"/>
        <w:pPrChange w:id="742" w:author="Kahn, Jason D. (Fed)" w:date="2021-02-08T14:20:00Z">
          <w:pPr>
            <w:pStyle w:val="Heading4"/>
          </w:pPr>
        </w:pPrChange>
      </w:pPr>
      <w:bookmarkStart w:id="743" w:name="_Toc52782424"/>
      <w:bookmarkStart w:id="744" w:name="_Toc52783035"/>
      <w:bookmarkStart w:id="745" w:name="_Toc59042904"/>
      <w:r w:rsidRPr="00D90393">
        <w:t>6.2.5.1</w:t>
      </w:r>
      <w:r w:rsidRPr="00D90393">
        <w:tab/>
        <w:t>Test Purpose (TP)</w:t>
      </w:r>
      <w:bookmarkEnd w:id="743"/>
      <w:bookmarkEnd w:id="744"/>
      <w:bookmarkEnd w:id="745"/>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with a SIP 200 (OK) message </w:t>
      </w:r>
      <w:r w:rsidRPr="00D90393">
        <w:rPr>
          <w:b/>
          <w:bCs/>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746" w:author="Kahn, Jason D. (Fed)" w:date="2021-02-08T14:20:00Z">
          <w:pPr>
            <w:pStyle w:val="Heading4"/>
          </w:pPr>
        </w:pPrChange>
      </w:pPr>
      <w:bookmarkStart w:id="747" w:name="_Toc52782425"/>
      <w:bookmarkStart w:id="748" w:name="_Toc52783036"/>
      <w:bookmarkStart w:id="749" w:name="_Toc59042905"/>
      <w:r w:rsidRPr="00D90393">
        <w:t>6.2.5.2</w:t>
      </w:r>
      <w:r w:rsidRPr="00D90393">
        <w:tab/>
        <w:t>Conformance requirements</w:t>
      </w:r>
      <w:bookmarkEnd w:id="747"/>
      <w:bookmarkEnd w:id="748"/>
      <w:bookmarkEnd w:id="749"/>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p w:rsidR="00B93CA2" w:rsidRPr="00D90393" w:rsidRDefault="00B93CA2" w:rsidP="00B93CA2">
      <w:r w:rsidRPr="00D90393">
        <w:t>[TS 24.282, clause 10.2.2.1]</w:t>
      </w:r>
    </w:p>
    <w:p w:rsidR="00B93CA2" w:rsidRPr="00D90393" w:rsidRDefault="00B93CA2" w:rsidP="00B93CA2">
      <w:pPr>
        <w:rPr>
          <w:lang w:eastAsia="x-none"/>
        </w:rPr>
      </w:pPr>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B93CA2" w:rsidRPr="00D90393" w:rsidRDefault="00B93CA2" w:rsidP="00B93CA2">
      <w:r w:rsidRPr="00D90393">
        <w:t>[TS 24.282, clause 10.2.4.2.1]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5551F">
      <w:pPr>
        <w:pStyle w:val="H6"/>
        <w:pPrChange w:id="750" w:author="Kahn, Jason D. (Fed)" w:date="2021-02-08T14:20:00Z">
          <w:pPr>
            <w:pStyle w:val="Heading4"/>
          </w:pPr>
        </w:pPrChange>
      </w:pPr>
      <w:bookmarkStart w:id="751" w:name="_Toc52782426"/>
      <w:bookmarkStart w:id="752" w:name="_Toc52783037"/>
      <w:bookmarkStart w:id="753" w:name="_Toc59042906"/>
      <w:r w:rsidRPr="00D90393">
        <w:t>6.2.5.3</w:t>
      </w:r>
      <w:r w:rsidRPr="00D90393">
        <w:tab/>
        <w:t>Test description</w:t>
      </w:r>
      <w:bookmarkEnd w:id="751"/>
      <w:bookmarkEnd w:id="752"/>
      <w:bookmarkEnd w:id="753"/>
    </w:p>
    <w:p w:rsidR="00B93CA2" w:rsidRPr="00D90393" w:rsidRDefault="00B93CA2" w:rsidP="00B5551F">
      <w:pPr>
        <w:pStyle w:val="H6"/>
        <w:pPrChange w:id="754" w:author="Kahn, Jason D. (Fed)" w:date="2021-02-08T14:20:00Z">
          <w:pPr>
            <w:pStyle w:val="Heading5"/>
          </w:pPr>
        </w:pPrChange>
      </w:pPr>
      <w:bookmarkStart w:id="755" w:name="_Toc52782427"/>
      <w:bookmarkStart w:id="756" w:name="_Toc52783038"/>
      <w:bookmarkStart w:id="757" w:name="_Toc59042907"/>
      <w:r w:rsidRPr="00D90393">
        <w:t>6.2.5.3.1</w:t>
      </w:r>
      <w:r w:rsidRPr="00D90393">
        <w:tab/>
        <w:t>Pre-test conditions</w:t>
      </w:r>
      <w:bookmarkEnd w:id="755"/>
      <w:bookmarkEnd w:id="756"/>
      <w:bookmarkEnd w:id="757"/>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w:t>
      </w:r>
      <w:r w:rsidRPr="00D90393">
        <w:t>max-data-size-fd-bytes</w:t>
      </w:r>
      <w:r w:rsidRPr="00D90393">
        <w:rPr>
          <w:color w:val="000000"/>
        </w:rPr>
        <w:t>&gt; element in the MCData service configuration document as specified in 3GPP TS 24.484 [12] shall be large enough to allow the sending of the standalone FD message using HTTP.</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758" w:author="Kahn, Jason D. (Fed)" w:date="2021-02-08T14:20:00Z">
          <w:pPr>
            <w:pStyle w:val="Heading5"/>
          </w:pPr>
        </w:pPrChange>
      </w:pPr>
      <w:bookmarkStart w:id="759" w:name="_Toc52782428"/>
      <w:bookmarkStart w:id="760" w:name="_Toc52783039"/>
      <w:bookmarkStart w:id="761" w:name="_Toc59042908"/>
      <w:r w:rsidRPr="00D90393">
        <w:t>6.2.5.3.2</w:t>
      </w:r>
      <w:r w:rsidRPr="00D90393">
        <w:tab/>
        <w:t>Test procedure sequence</w:t>
      </w:r>
      <w:bookmarkEnd w:id="759"/>
      <w:bookmarkEnd w:id="760"/>
      <w:bookmarkEnd w:id="761"/>
    </w:p>
    <w:p w:rsidR="00B93CA2" w:rsidRPr="00D90393" w:rsidRDefault="00B93CA2" w:rsidP="00B93CA2">
      <w:pPr>
        <w:pStyle w:val="TH"/>
      </w:pPr>
      <w:r w:rsidRPr="00D90393">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Make the MCDATA User request to send a binary file </w:t>
            </w:r>
            <w:r w:rsidRPr="00D90393">
              <w:rPr>
                <w:rFonts w:eastAsia="Malgun Gothic"/>
              </w:rPr>
              <w:t xml:space="preserve">via </w:t>
            </w:r>
            <w:r w:rsidRPr="00D90393">
              <w:t>a standalone one-to-one FD message with a mandatory download and with a disposition request of "FILE DOWNLOAD COMPLETED UPDATE".</w:t>
            </w:r>
          </w:p>
          <w:p w:rsidR="00B93CA2" w:rsidRPr="00D90393" w:rsidRDefault="00B93CA2" w:rsidP="00253B20">
            <w:pPr>
              <w:pStyle w:val="TAL"/>
              <w:rPr>
                <w:szCs w:val="18"/>
              </w:rPr>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5E1ED0" w:rsidRPr="00D90393" w:rsidTr="00EE4F2B">
        <w:tc>
          <w:tcPr>
            <w:tcW w:w="649"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L"/>
            </w:pPr>
            <w:r w:rsidRPr="00D90393">
              <w:t>EXCEPTION: Steps 2a1 through 2a4 describe behaviour that depends on UE implementation. Steps 2a1 through 2a4 are only valid if the US (MCDATA Client) is not aware of the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t>2a1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 xml:space="preserve">MCDATA Client) send </w:t>
            </w:r>
            <w:r w:rsidRPr="00D90393">
              <w:t>a SIP MESSAGE message to discover the absolute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2a2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POST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201 Created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disposition notification type of "FILE DOWNLOAD REQUEST ACCEPTED" via a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Check: Does the UE (</w:t>
            </w:r>
            <w:r w:rsidRPr="00D90393">
              <w:rPr>
                <w:lang w:eastAsia="ko-KR"/>
              </w:rPr>
              <w:t>MCDATA Client) deliver the notification to the MCDATA User?</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disposition notification type of "FILE DOWNLOAD COMPLETED" via a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Check: Does the UE (</w:t>
            </w:r>
            <w:r w:rsidRPr="00D90393">
              <w:rPr>
                <w:lang w:eastAsia="ko-KR"/>
              </w:rPr>
              <w:t>MCDATA Client) deliver the notification to the MCDATA User?</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B5551F">
      <w:pPr>
        <w:pStyle w:val="H6"/>
        <w:pPrChange w:id="762" w:author="Kahn, Jason D. (Fed)" w:date="2021-02-08T14:20:00Z">
          <w:pPr>
            <w:pStyle w:val="Heading5"/>
          </w:pPr>
        </w:pPrChange>
      </w:pPr>
      <w:bookmarkStart w:id="763" w:name="_Toc52782429"/>
      <w:bookmarkStart w:id="764" w:name="_Toc52783040"/>
      <w:bookmarkStart w:id="765" w:name="_Toc59042909"/>
      <w:r w:rsidRPr="00D90393">
        <w:t>6.2.5.3.3</w:t>
      </w:r>
      <w:r w:rsidRPr="00D90393">
        <w:tab/>
        <w:t>Specific message contents</w:t>
      </w:r>
      <w:bookmarkEnd w:id="763"/>
      <w:bookmarkEnd w:id="764"/>
      <w:bookmarkEnd w:id="765"/>
    </w:p>
    <w:p w:rsidR="00B93CA2" w:rsidRPr="00D90393" w:rsidRDefault="00B93CA2" w:rsidP="00B93CA2">
      <w:pPr>
        <w:pStyle w:val="TH"/>
      </w:pPr>
      <w:r w:rsidRPr="00D90393">
        <w:t>Table 6.2.5.3.3-1: SIP MESSAGE (step 2a1,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c>
          <w:tcPr>
            <w:tcW w:w="9645" w:type="dxa"/>
            <w:gridSpan w:val="5"/>
            <w:hideMark/>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881CC2">
        <w:tc>
          <w:tcPr>
            <w:tcW w:w="2837" w:type="dxa"/>
            <w:hideMark/>
          </w:tcPr>
          <w:p w:rsidR="00B93CA2" w:rsidRPr="00D90393" w:rsidRDefault="00B93CA2" w:rsidP="00253B20">
            <w:pPr>
              <w:pStyle w:val="TAH"/>
              <w:rPr>
                <w:bCs/>
              </w:rPr>
            </w:pPr>
            <w:r w:rsidRPr="00D90393">
              <w:rPr>
                <w:bCs/>
              </w:rPr>
              <w:t>Information Element</w:t>
            </w:r>
          </w:p>
        </w:tc>
        <w:tc>
          <w:tcPr>
            <w:tcW w:w="2127" w:type="dxa"/>
            <w:hideMark/>
          </w:tcPr>
          <w:p w:rsidR="00B93CA2" w:rsidRPr="00D90393" w:rsidRDefault="00B93CA2" w:rsidP="00253B20">
            <w:pPr>
              <w:pStyle w:val="TAH"/>
              <w:rPr>
                <w:bCs/>
              </w:rPr>
            </w:pPr>
            <w:r w:rsidRPr="00D90393">
              <w:rPr>
                <w:bCs/>
              </w:rPr>
              <w:t>Value/remark</w:t>
            </w:r>
          </w:p>
        </w:tc>
        <w:tc>
          <w:tcPr>
            <w:tcW w:w="2127" w:type="dxa"/>
            <w:hideMark/>
          </w:tcPr>
          <w:p w:rsidR="00B93CA2" w:rsidRPr="00D90393" w:rsidRDefault="00B93CA2" w:rsidP="00253B20">
            <w:pPr>
              <w:pStyle w:val="TAH"/>
              <w:rPr>
                <w:bCs/>
              </w:rPr>
            </w:pPr>
            <w:r w:rsidRPr="00D90393">
              <w:rPr>
                <w:bCs/>
              </w:rPr>
              <w:t>Comment</w:t>
            </w:r>
          </w:p>
        </w:tc>
        <w:tc>
          <w:tcPr>
            <w:tcW w:w="1419" w:type="dxa"/>
            <w:hideMark/>
          </w:tcPr>
          <w:p w:rsidR="00B93CA2" w:rsidRPr="00D90393" w:rsidRDefault="00B93CA2" w:rsidP="00253B20">
            <w:pPr>
              <w:pStyle w:val="TAH"/>
              <w:rPr>
                <w:bCs/>
              </w:rPr>
            </w:pPr>
            <w:r w:rsidRPr="00D90393">
              <w:rPr>
                <w:bCs/>
              </w:rPr>
              <w:t>Reference</w:t>
            </w:r>
          </w:p>
        </w:tc>
        <w:tc>
          <w:tcPr>
            <w:tcW w:w="1135" w:type="dxa"/>
            <w:hideMark/>
          </w:tcPr>
          <w:p w:rsidR="00B93CA2" w:rsidRPr="00D90393" w:rsidRDefault="00B93CA2" w:rsidP="00253B20">
            <w:pPr>
              <w:pStyle w:val="TAH"/>
              <w:rPr>
                <w:bCs/>
              </w:rPr>
            </w:pPr>
            <w:r w:rsidRPr="00D90393">
              <w:rPr>
                <w:bCs/>
              </w:rPr>
              <w:t>Condition</w:t>
            </w:r>
          </w:p>
        </w:tc>
      </w:tr>
      <w:tr w:rsidR="00B93CA2" w:rsidRPr="00D90393" w:rsidTr="00881CC2">
        <w:tc>
          <w:tcPr>
            <w:tcW w:w="2837" w:type="dxa"/>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bCs/>
              </w:rPr>
              <w:t xml:space="preserve">  ac-value</w:t>
            </w:r>
          </w:p>
        </w:tc>
        <w:tc>
          <w:tcPr>
            <w:tcW w:w="2127" w:type="dxa"/>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hideMark/>
          </w:tcPr>
          <w:p w:rsidR="00B93CA2" w:rsidRPr="00D90393" w:rsidRDefault="00B93CA2" w:rsidP="00253B20">
            <w:pPr>
              <w:pStyle w:val="TAL"/>
              <w:rPr>
                <w:iCs/>
              </w:rPr>
            </w:pPr>
            <w:r w:rsidRPr="00D90393">
              <w:rPr>
                <w:bCs/>
              </w:rPr>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hideMark/>
          </w:tcPr>
          <w:p w:rsidR="00B93CA2" w:rsidRPr="00D90393" w:rsidRDefault="00B93CA2" w:rsidP="00253B20">
            <w:pPr>
              <w:pStyle w:val="TAL"/>
              <w:rPr>
                <w:iCs/>
              </w:rPr>
            </w:pPr>
            <w:r w:rsidRPr="00D90393">
              <w:rPr>
                <w:bCs/>
              </w:rPr>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bCs/>
              </w:rPr>
              <w:t xml:space="preserve">  ac-value</w:t>
            </w:r>
          </w:p>
        </w:tc>
        <w:tc>
          <w:tcPr>
            <w:tcW w:w="2127" w:type="dxa"/>
            <w:hideMark/>
          </w:tcPr>
          <w:p w:rsidR="00B93CA2" w:rsidRPr="00D90393" w:rsidRDefault="00B93CA2" w:rsidP="00253B20">
            <w:pPr>
              <w:pStyle w:val="TAL"/>
              <w:rPr>
                <w:iCs/>
              </w:rPr>
            </w:pPr>
            <w:r w:rsidRPr="00D90393">
              <w:rPr>
                <w:iCs/>
              </w:rPr>
              <w:t>"+g.3gpp.icsi-ref=urn:urn-7:3gpp-service.ims.icsi.mcdata.fd"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hideMark/>
          </w:tcPr>
          <w:p w:rsidR="00B93CA2" w:rsidRPr="00D90393" w:rsidRDefault="00B93CA2" w:rsidP="00253B20">
            <w:pPr>
              <w:pStyle w:val="TAL"/>
              <w:rPr>
                <w:iCs/>
              </w:rPr>
            </w:pPr>
            <w:r w:rsidRPr="00D90393">
              <w:rPr>
                <w:bCs/>
              </w:rPr>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hideMark/>
          </w:tcPr>
          <w:p w:rsidR="00B93CA2" w:rsidRPr="00D90393" w:rsidRDefault="00B93CA2" w:rsidP="00253B20">
            <w:pPr>
              <w:pStyle w:val="TAL"/>
              <w:rPr>
                <w:iCs/>
              </w:rPr>
            </w:pPr>
            <w:r w:rsidRPr="00D90393">
              <w:rPr>
                <w:bCs/>
              </w:rPr>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rFonts w:cs="Arial"/>
                <w:b/>
                <w:bCs/>
                <w:szCs w:val="18"/>
              </w:rPr>
              <w:t>P-Preferred-Service</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hideMark/>
          </w:tcPr>
          <w:p w:rsidR="00B93CA2" w:rsidRPr="00D90393" w:rsidRDefault="00B93CA2" w:rsidP="00253B20">
            <w:pPr>
              <w:pStyle w:val="TAL"/>
            </w:pPr>
            <w:r w:rsidRPr="00D90393">
              <w:t>TS 24.282 clause 6.2.4.1 [31]</w:t>
            </w: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b/>
                <w:bCs/>
              </w:rPr>
              <w:t>P-Asserted-Identity</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Cs/>
              </w:rPr>
            </w:pPr>
            <w:r w:rsidRPr="00D90393">
              <w:rPr>
                <w:bCs/>
              </w:rPr>
              <w:t xml:space="preserve">  name-addr</w:t>
            </w:r>
          </w:p>
        </w:tc>
        <w:tc>
          <w:tcPr>
            <w:tcW w:w="2127" w:type="dxa"/>
            <w:hideMark/>
          </w:tcPr>
          <w:p w:rsidR="00B93CA2" w:rsidRPr="00D90393" w:rsidRDefault="00B93CA2" w:rsidP="00253B20">
            <w:pPr>
              <w:pStyle w:val="TAL"/>
              <w:rPr>
                <w:iCs/>
              </w:rPr>
            </w:pPr>
            <w:r w:rsidRPr="00D90393">
              <w:t>px_MCDATA_ID_User_A</w:t>
            </w:r>
          </w:p>
        </w:tc>
        <w:tc>
          <w:tcPr>
            <w:tcW w:w="2127" w:type="dxa"/>
            <w:hideMark/>
          </w:tcPr>
          <w:p w:rsidR="00B93CA2" w:rsidRPr="00D90393" w:rsidRDefault="00B93CA2" w:rsidP="00253B20">
            <w:pPr>
              <w:pStyle w:val="TAL"/>
            </w:pPr>
            <w:r w:rsidRPr="00D90393">
              <w:t>The public user identity of the MCData User</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b/>
                <w:bCs/>
              </w:rPr>
              <w:t>Content-Type</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b/>
                <w:bCs/>
              </w:rPr>
              <w:t xml:space="preserve">  </w:t>
            </w:r>
            <w:r w:rsidRPr="00D90393">
              <w:t>media-type</w:t>
            </w:r>
          </w:p>
        </w:tc>
        <w:tc>
          <w:tcPr>
            <w:tcW w:w="2127" w:type="dxa"/>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rPr>
                <w:b/>
                <w:bCs/>
              </w:rPr>
              <w:t>Message-body</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t xml:space="preserve">  MIME body part</w:t>
            </w:r>
          </w:p>
        </w:tc>
        <w:tc>
          <w:tcPr>
            <w:tcW w:w="2127" w:type="dxa"/>
            <w:vAlign w:val="center"/>
          </w:tcPr>
          <w:p w:rsidR="00B93CA2" w:rsidRPr="00D90393" w:rsidRDefault="00B93CA2" w:rsidP="00253B20">
            <w:pPr>
              <w:pStyle w:val="TAL"/>
              <w:rPr>
                <w:iCs/>
              </w:rPr>
            </w:pPr>
          </w:p>
        </w:tc>
        <w:tc>
          <w:tcPr>
            <w:tcW w:w="2127" w:type="dxa"/>
            <w:hideMark/>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tabs>
                <w:tab w:val="left" w:pos="754"/>
              </w:tabs>
              <w:rPr>
                <w:b/>
                <w:bCs/>
              </w:rPr>
            </w:pPr>
            <w:r w:rsidRPr="00D90393">
              <w:t xml:space="preserve">    MIME-part-body</w:t>
            </w:r>
          </w:p>
        </w:tc>
        <w:tc>
          <w:tcPr>
            <w:tcW w:w="2127" w:type="dxa"/>
            <w:hideMark/>
          </w:tcPr>
          <w:p w:rsidR="00B93CA2" w:rsidRPr="00D90393" w:rsidRDefault="00B93CA2" w:rsidP="00253B20">
            <w:pPr>
              <w:pStyle w:val="TAL"/>
              <w:rPr>
                <w:iCs/>
              </w:rPr>
            </w:pPr>
            <w:r w:rsidRPr="00D90393">
              <w:t>MCData-Info as described in Table 6.2.5.3.3-2</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t xml:space="preserve">  MIME body part</w:t>
            </w:r>
          </w:p>
        </w:tc>
        <w:tc>
          <w:tcPr>
            <w:tcW w:w="2127" w:type="dxa"/>
            <w:hideMark/>
          </w:tcPr>
          <w:p w:rsidR="00B93CA2" w:rsidRPr="00D90393" w:rsidRDefault="00B93CA2" w:rsidP="00253B20">
            <w:pPr>
              <w:pStyle w:val="TAL"/>
              <w:rPr>
                <w:iCs/>
              </w:rPr>
            </w:pPr>
            <w:r w:rsidRPr="00D90393">
              <w:rPr>
                <w:iCs/>
              </w:rPr>
              <w:t>not present</w:t>
            </w:r>
          </w:p>
        </w:tc>
        <w:tc>
          <w:tcPr>
            <w:tcW w:w="2127" w:type="dxa"/>
            <w:hideMark/>
          </w:tcPr>
          <w:p w:rsidR="00B93CA2" w:rsidRPr="00D90393" w:rsidRDefault="00B93CA2" w:rsidP="00253B20">
            <w:pPr>
              <w:pStyle w:val="TAL"/>
            </w:pPr>
            <w:r w:rsidRPr="00D90393">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t xml:space="preserve">  MIME body part</w:t>
            </w:r>
          </w:p>
        </w:tc>
        <w:tc>
          <w:tcPr>
            <w:tcW w:w="2127" w:type="dxa"/>
            <w:hideMark/>
          </w:tcPr>
          <w:p w:rsidR="00B93CA2" w:rsidRPr="00D90393" w:rsidRDefault="00B93CA2" w:rsidP="00253B20">
            <w:pPr>
              <w:pStyle w:val="TAL"/>
              <w:rPr>
                <w:iCs/>
              </w:rPr>
            </w:pPr>
            <w:r w:rsidRPr="00D90393">
              <w:rPr>
                <w:iCs/>
              </w:rPr>
              <w:t>not present</w:t>
            </w:r>
          </w:p>
        </w:tc>
        <w:tc>
          <w:tcPr>
            <w:tcW w:w="2127" w:type="dxa"/>
            <w:hideMark/>
          </w:tcPr>
          <w:p w:rsidR="00B93CA2" w:rsidRPr="00D90393" w:rsidRDefault="00B93CA2" w:rsidP="00253B20">
            <w:pPr>
              <w:pStyle w:val="TAL"/>
            </w:pPr>
            <w:r w:rsidRPr="00D90393">
              <w:t>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6.2.5.3.3-2: MCDATA-Info (Table 6.2.5.3.3-1)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px_MCDATA_ID_Client_A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6.2.5.3.3-3: SIP 200 (OK) (step 2a2,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6.2.5.3.3-4: SIP MESSAGE (step 2a3,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clause 6.2.4.1 [31]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Cs/>
              </w:rPr>
            </w:pPr>
            <w:r w:rsidRPr="00D90393">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 of the MCData User</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  </w:t>
            </w:r>
            <w:r w:rsidRPr="00D90393">
              <w:t>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tabs>
                <w:tab w:val="left" w:pos="754"/>
              </w:tabs>
              <w:rPr>
                <w:b/>
                <w:bCs/>
              </w:rPr>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MCData-Info as described in Table 6.2.5.3.3-5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6.2.5.3.3-5: MCDATA-Info (Table 6.2.5.3.3-4)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w:t>
            </w:r>
            <w:r w:rsidRPr="00D90393">
              <w:rPr>
                <w:lang w:eastAsia="ko-KR"/>
              </w:rPr>
              <w:t>mcdata-controller-psi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element set to the absolute URI of the media storage function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6.2.5.3.3-6: SIP 200 (OK) (steps 2a4, 8, 11,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6.2.5.3.3-7: HTTP POST (step 3,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Status-Line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px_MCDATA_MSF</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rPr>
            </w:pPr>
            <w:r w:rsidRPr="00D90393">
              <w:rPr>
                <w:b/>
              </w:rPr>
              <w:t>Authorization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24.482 [12], clause A.2.3</w:t>
            </w:r>
          </w:p>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URI of the UE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Host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px_MCDATA_MSF_Hostname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length of message 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length of 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"multipart/mixed"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b/>
                <w:bCs/>
                <w:szCs w:val="18"/>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6.2.5.3.3-8</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set to the file size of the uploaded file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6.2.5.3.3-9</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one-to-one-fd</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6.2.5.3.3-9: DATA PAYLOD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5.5.3.9-1, condition MCD_1to1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Protected Payload Message</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6.2.5.3.3-10: MCData Protected Payload Message (Table 6.2.5.3.3-9)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5.5.3.10-1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6.2.5.3.3-11: HTTP 201 Created (step 4,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Location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px_MCDATA_FD_FILE_LOC</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location of the uploaded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6.2.5.3.3-12: SIP MESSAGE (step 5,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P-Preferred-Identity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6.2.5.3.3-13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6.2.5.3.3-14</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766" w:name="_Hlk39497843"/>
      <w:r w:rsidRPr="00D90393">
        <w:t xml:space="preserve">Table 6.2.5.3.3-14: FD </w:t>
      </w:r>
      <w:r w:rsidR="00CC252A" w:rsidRPr="00D90393">
        <w:t>Signalling</w:t>
      </w:r>
      <w:r w:rsidRPr="00D90393">
        <w:t xml:space="preserve">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5.5.3.13.1-1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bookmarkEnd w:id="766"/>
    <w:p w:rsidR="00B93CA2" w:rsidRPr="00D90393" w:rsidRDefault="00B93CA2" w:rsidP="00B93CA2">
      <w:pPr>
        <w:pStyle w:val="TH"/>
      </w:pPr>
      <w:r w:rsidRPr="00D90393">
        <w:t>Table 6.2.5.3.3-15: SIP MESSAGE (step 7,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6.2.5.3.3-17</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6.2.5.3.3-16: MCDATA-Info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6.2.5.3.3-18: SIP MESSAGE (step 10,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6.2.5.3.3-19</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0C4180">
      <w:pPr>
        <w:pStyle w:val="Heading3"/>
      </w:pPr>
      <w:bookmarkStart w:id="767" w:name="_Toc522499817"/>
      <w:bookmarkStart w:id="768" w:name="_Toc25610670"/>
      <w:bookmarkStart w:id="769" w:name="_Toc42507363"/>
      <w:bookmarkStart w:id="770" w:name="_Toc52307894"/>
      <w:bookmarkStart w:id="771" w:name="_Toc52782430"/>
      <w:bookmarkStart w:id="772" w:name="_Toc52783041"/>
      <w:bookmarkStart w:id="773" w:name="_Toc59042910"/>
      <w:bookmarkEnd w:id="735"/>
      <w:bookmarkEnd w:id="736"/>
      <w:r w:rsidRPr="00D90393">
        <w:t>6.2.6</w:t>
      </w:r>
      <w:r w:rsidRPr="00D90393">
        <w:tab/>
        <w:t>On-network / File Distribution (FD) / FD Using HTTP / One-to-one Standalone FD / Mandatory Download / With Disposition Request / Client Terminated (CT)</w:t>
      </w:r>
      <w:bookmarkEnd w:id="769"/>
      <w:bookmarkEnd w:id="770"/>
      <w:bookmarkEnd w:id="771"/>
      <w:bookmarkEnd w:id="772"/>
      <w:bookmarkEnd w:id="773"/>
    </w:p>
    <w:p w:rsidR="00B93CA2" w:rsidRPr="00D90393" w:rsidRDefault="00B93CA2" w:rsidP="00B5551F">
      <w:pPr>
        <w:pStyle w:val="H6"/>
        <w:pPrChange w:id="774" w:author="Kahn, Jason D. (Fed)" w:date="2021-02-08T14:21:00Z">
          <w:pPr>
            <w:pStyle w:val="Heading4"/>
          </w:pPr>
        </w:pPrChange>
      </w:pPr>
      <w:bookmarkStart w:id="775" w:name="_Toc52782431"/>
      <w:bookmarkStart w:id="776" w:name="_Toc52783042"/>
      <w:bookmarkStart w:id="777" w:name="_Toc59042911"/>
      <w:r w:rsidRPr="00D90393">
        <w:t>6.2.6.1</w:t>
      </w:r>
      <w:r w:rsidRPr="00D90393">
        <w:tab/>
        <w:t>Test Purpose (TP)</w:t>
      </w:r>
      <w:bookmarkEnd w:id="775"/>
      <w:bookmarkEnd w:id="776"/>
      <w:bookmarkEnd w:id="777"/>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standalone one-to-one FD message with a mandatory download and with a disposition of "FILE DOWNLOAD COMPLETE UPDATE"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and that the file identified by file URL in the Payload data in the Payload IE will be downloaded automatically </w:t>
      </w:r>
      <w:r w:rsidRPr="00D90393">
        <w:rPr>
          <w:b/>
          <w:bCs/>
          <w:noProof w:val="0"/>
        </w:rPr>
        <w:t>and</w:t>
      </w:r>
      <w:r w:rsidRPr="00D90393">
        <w:rPr>
          <w:noProof w:val="0"/>
        </w:rPr>
        <w:t xml:space="preserve">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started to download the file by sending an HTTP GET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r w:rsidRPr="00D90393">
        <w:rPr>
          <w:b/>
          <w:bCs/>
          <w:noProof w:val="0"/>
        </w:rPr>
        <w:t>and</w:t>
      </w:r>
      <w:r w:rsidRPr="00D90393">
        <w:rPr>
          <w:noProof w:val="0"/>
        </w:rPr>
        <w:t xml:space="preserve"> generates an FD NOTIFICATION indicating the successful download </w:t>
      </w:r>
      <w:r w:rsidR="00CC252A" w:rsidRPr="00D90393">
        <w:rPr>
          <w:noProof w:val="0"/>
        </w:rPr>
        <w:t>of</w:t>
      </w:r>
      <w:r w:rsidRPr="00D90393">
        <w:rPr>
          <w:noProof w:val="0"/>
        </w:rPr>
        <w:t xml:space="preserve"> the file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778" w:author="Kahn, Jason D. (Fed)" w:date="2021-02-08T14:21:00Z">
          <w:pPr>
            <w:pStyle w:val="Heading4"/>
          </w:pPr>
        </w:pPrChange>
      </w:pPr>
      <w:bookmarkStart w:id="779" w:name="_Toc52782432"/>
      <w:bookmarkStart w:id="780" w:name="_Toc52783043"/>
      <w:bookmarkStart w:id="781" w:name="_Toc59042912"/>
      <w:r w:rsidRPr="00D90393">
        <w:t>6.2.6.2</w:t>
      </w:r>
      <w:r w:rsidRPr="00D90393">
        <w:tab/>
        <w:t>Conformance requirements</w:t>
      </w:r>
      <w:bookmarkEnd w:id="779"/>
      <w:bookmarkEnd w:id="780"/>
      <w:bookmarkEnd w:id="781"/>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 (FD non-mandatory download timer)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 generate an FD NOTIFICATION indicating acceptance of the FD request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rsidP="00B5551F">
      <w:pPr>
        <w:pStyle w:val="H6"/>
        <w:pPrChange w:id="782" w:author="Kahn, Jason D. (Fed)" w:date="2021-02-08T14:21:00Z">
          <w:pPr>
            <w:pStyle w:val="Heading4"/>
          </w:pPr>
        </w:pPrChange>
      </w:pPr>
      <w:bookmarkStart w:id="783" w:name="_Toc52782433"/>
      <w:bookmarkStart w:id="784" w:name="_Toc52783044"/>
      <w:bookmarkStart w:id="785" w:name="_Toc59042913"/>
      <w:r w:rsidRPr="00D90393">
        <w:t>6.2.6.3</w:t>
      </w:r>
      <w:r w:rsidRPr="00D90393">
        <w:tab/>
        <w:t>Test description</w:t>
      </w:r>
      <w:bookmarkEnd w:id="783"/>
      <w:bookmarkEnd w:id="784"/>
      <w:bookmarkEnd w:id="785"/>
    </w:p>
    <w:p w:rsidR="00B93CA2" w:rsidRPr="00D90393" w:rsidRDefault="00B93CA2" w:rsidP="00B5551F">
      <w:pPr>
        <w:pStyle w:val="H6"/>
        <w:pPrChange w:id="786" w:author="Kahn, Jason D. (Fed)" w:date="2021-02-08T14:21:00Z">
          <w:pPr>
            <w:pStyle w:val="Heading5"/>
          </w:pPr>
        </w:pPrChange>
      </w:pPr>
      <w:bookmarkStart w:id="787" w:name="_Toc52782434"/>
      <w:bookmarkStart w:id="788" w:name="_Toc52783045"/>
      <w:bookmarkStart w:id="789" w:name="_Toc59042914"/>
      <w:r w:rsidRPr="00D90393">
        <w:t>6.2.6.3.1</w:t>
      </w:r>
      <w:r w:rsidRPr="00D90393">
        <w:tab/>
        <w:t>Pre-test conditions</w:t>
      </w:r>
      <w:bookmarkEnd w:id="787"/>
      <w:bookmarkEnd w:id="788"/>
      <w:bookmarkEnd w:id="789"/>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w:t>
      </w:r>
      <w:r w:rsidRPr="00D90393">
        <w:t>max-data-size-fd-bytes</w:t>
      </w:r>
      <w:r w:rsidRPr="00D90393">
        <w:rPr>
          <w:color w:val="000000"/>
        </w:rPr>
        <w:t>&gt; element in the MCData service configuration document as specified in 3GPP TS 24.484 [14] shall be large enough to allow the sending of the standalone FD message using HTTP.</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93CA2">
      <w:pPr>
        <w:pStyle w:val="H6"/>
      </w:pPr>
      <w:r w:rsidRPr="00D90393">
        <w:t>6.2.6.3.2</w:t>
      </w:r>
      <w:r w:rsidRPr="00D90393">
        <w:tab/>
        <w:t>Test procedure sequence</w:t>
      </w:r>
    </w:p>
    <w:p w:rsidR="00B93CA2" w:rsidRPr="00D90393" w:rsidRDefault="00B93CA2" w:rsidP="00B93CA2">
      <w:pPr>
        <w:pStyle w:val="TH"/>
      </w:pPr>
      <w:r w:rsidRPr="00D90393">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 and a mandatory download.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 and that the file identified by file URL in the Payload data in the Payload IE will be downloaded automatically?</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successful download of the file?</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the file has been successfully downloaded?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bl>
    <w:p w:rsidR="00B93CA2" w:rsidRPr="00D90393" w:rsidRDefault="00B93CA2" w:rsidP="00B93CA2"/>
    <w:p w:rsidR="00B93CA2" w:rsidRPr="00D90393" w:rsidRDefault="00B93CA2" w:rsidP="00B93CA2">
      <w:pPr>
        <w:pStyle w:val="H6"/>
      </w:pPr>
      <w:r w:rsidRPr="00D90393">
        <w:t>6.2.6.3.3</w:t>
      </w:r>
      <w:r w:rsidRPr="00D90393">
        <w:tab/>
        <w:t>Specific message contents</w:t>
      </w:r>
    </w:p>
    <w:p w:rsidR="00B93CA2" w:rsidRPr="00D90393" w:rsidRDefault="00B93CA2" w:rsidP="00B93CA2">
      <w:pPr>
        <w:pStyle w:val="TH"/>
      </w:pPr>
      <w:r w:rsidRPr="00D90393">
        <w:t xml:space="preserve">Table 6.2.6.3.3-1: SIP MESSAGE (step 1, Table 6.2.6.3.2-1)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6.2.6.3.3-2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6.2.6.3.3-3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6.2.6.3.3-2: </w:t>
      </w:r>
      <w:r w:rsidRPr="00D90393">
        <w:rPr>
          <w:bCs/>
          <w:sz w:val="18"/>
        </w:rPr>
        <w:t xml:space="preserve">MCData-Info </w:t>
      </w:r>
      <w:r w:rsidRPr="00D90393">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"one-to-one-fd"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px_MCDATA_ID_User_B</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6.2.6.3.3-3: FD </w:t>
      </w:r>
      <w:r w:rsidR="00CC252A" w:rsidRPr="00D90393">
        <w:t>Signalling</w:t>
      </w:r>
      <w:r w:rsidRPr="00D90393">
        <w:t xml:space="preserve">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6.2.6.3.3-4: SIP 200 (OK) (step 2, Table 6.2.6.3.2-1)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6.2.6.3.3-5: SIP MESSAGE (steps 4, Table 6.2.6.3.2-1)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 from the UE As described in Table 6.2.6.3.3-6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6.2.6.3.3-7: HTTP GET (step 6, Table 6.2.6.3.2-1)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szCs w:val="18"/>
              </w:rPr>
            </w:pPr>
            <w:r w:rsidRPr="00D90393">
              <w:t xml:space="preserve">Derivation Path: </w:t>
            </w:r>
            <w:r w:rsidRPr="00D90393">
              <w:rPr>
                <w:rFonts w:cs="Arial"/>
                <w:szCs w:val="18"/>
              </w:rPr>
              <w:t>TS 36.579-1 [2]</w:t>
            </w:r>
            <w:r w:rsidRPr="00D90393">
              <w:t>,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b/>
              </w:rPr>
            </w:pPr>
            <w:r w:rsidRPr="00D90393">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b/>
              </w:rPr>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spacing w:line="254" w:lineRule="auto"/>
              <w:rPr>
                <w:b/>
              </w:rPr>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spacing w:line="254" w:lineRule="auto"/>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b/>
              </w:rPr>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rPr>
                <w:rFonts w:cs="Arial"/>
                <w:b/>
                <w:bCs/>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tc>
      </w:tr>
    </w:tbl>
    <w:p w:rsidR="00B93CA2" w:rsidRPr="00D90393" w:rsidRDefault="00B93CA2" w:rsidP="00B93CA2"/>
    <w:p w:rsidR="00B93CA2" w:rsidRPr="00D90393" w:rsidRDefault="00B93CA2" w:rsidP="00B93CA2">
      <w:pPr>
        <w:pStyle w:val="TH"/>
      </w:pPr>
      <w:r w:rsidRPr="00D90393">
        <w:t>Table 6.2.6.3.3-8: HTTP 200 (OK) (step 7, Table 6.2.6.3.2-1)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As described in Table 6.2.6.3.3-9</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6.2.6.3.3-9: DATA PAYLOD (Table 6.2.1.3.3-8)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5.5.3.9-2, condition MCD_1to1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6.2.6.3.3-10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Protected Payload Message</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6.2.6.3.3-10: MCData Protected Payload Message (Table 6.2.6.3.3-9)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5.5.3.10-2</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6.2.6.3.3-11: SIP MESSAGE (step 9, Table 6.2.6.3.2-1)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6.2.6.3.3-12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790" w:name="_Toc522499818"/>
      <w:bookmarkStart w:id="791" w:name="_Toc25610671"/>
      <w:bookmarkStart w:id="792" w:name="_Toc42507364"/>
      <w:bookmarkStart w:id="793" w:name="_Toc52307895"/>
      <w:bookmarkStart w:id="794" w:name="_Toc52782435"/>
      <w:bookmarkStart w:id="795" w:name="_Toc52783046"/>
      <w:bookmarkStart w:id="796" w:name="_Toc59042915"/>
      <w:bookmarkEnd w:id="767"/>
      <w:bookmarkEnd w:id="768"/>
      <w:r w:rsidRPr="00D90393">
        <w:t>6.2.7</w:t>
      </w:r>
      <w:r w:rsidRPr="00D90393">
        <w:tab/>
        <w:t>On-network / File Distribution (FD) / FD Using HTTP / Group Standalone FD / Mandatory Download / Without Disposition Request / Client Originated (CO)</w:t>
      </w:r>
      <w:bookmarkEnd w:id="792"/>
      <w:bookmarkEnd w:id="793"/>
      <w:bookmarkEnd w:id="794"/>
      <w:bookmarkEnd w:id="795"/>
      <w:bookmarkEnd w:id="796"/>
    </w:p>
    <w:p w:rsidR="00B93CA2" w:rsidRPr="00D90393" w:rsidRDefault="00B93CA2" w:rsidP="00B5551F">
      <w:pPr>
        <w:pStyle w:val="H6"/>
        <w:pPrChange w:id="797" w:author="Kahn, Jason D. (Fed)" w:date="2021-02-08T14:21:00Z">
          <w:pPr>
            <w:pStyle w:val="Heading4"/>
          </w:pPr>
        </w:pPrChange>
      </w:pPr>
      <w:bookmarkStart w:id="798" w:name="_Toc52782436"/>
      <w:bookmarkStart w:id="799" w:name="_Toc52783047"/>
      <w:bookmarkStart w:id="800" w:name="_Toc59042916"/>
      <w:r w:rsidRPr="00D90393">
        <w:t>6.2.7.1</w:t>
      </w:r>
      <w:r w:rsidRPr="00D90393">
        <w:tab/>
        <w:t>Test Purpose (TP)</w:t>
      </w:r>
      <w:bookmarkEnd w:id="798"/>
      <w:bookmarkEnd w:id="799"/>
      <w:bookmarkEnd w:id="80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mandatory download and without a disposition request and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mandatory download and without a disposition request and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with a SIP 200 (OK) message </w:t>
      </w:r>
      <w:r w:rsidRPr="00D90393">
        <w:rPr>
          <w:b/>
          <w:bCs/>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801" w:author="Kahn, Jason D. (Fed)" w:date="2021-02-08T14:21:00Z">
          <w:pPr>
            <w:pStyle w:val="Heading4"/>
          </w:pPr>
        </w:pPrChange>
      </w:pPr>
      <w:bookmarkStart w:id="802" w:name="_Toc52782437"/>
      <w:bookmarkStart w:id="803" w:name="_Toc52783048"/>
      <w:bookmarkStart w:id="804" w:name="_Toc59042917"/>
      <w:r w:rsidRPr="00D90393">
        <w:t>6.2.7.2</w:t>
      </w:r>
      <w:r w:rsidRPr="00D90393">
        <w:tab/>
        <w:t>Conformance requirements</w:t>
      </w:r>
      <w:bookmarkEnd w:id="802"/>
      <w:bookmarkEnd w:id="803"/>
      <w:bookmarkEnd w:id="804"/>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p w:rsidR="00B93CA2" w:rsidRPr="00D90393" w:rsidRDefault="00B93CA2" w:rsidP="00B93CA2">
      <w:r w:rsidRPr="00D90393">
        <w:t>[TS 24.282, clause 10.2.2.1]</w:t>
      </w:r>
    </w:p>
    <w:p w:rsidR="00B93CA2" w:rsidRPr="00D90393" w:rsidRDefault="00B93CA2" w:rsidP="00B93CA2">
      <w:pPr>
        <w:rPr>
          <w:lang w:eastAsia="x-none"/>
        </w:rPr>
      </w:pPr>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B93CA2" w:rsidRPr="00D90393" w:rsidRDefault="00B93CA2" w:rsidP="00B93CA2">
      <w:r w:rsidRPr="00D90393">
        <w:t>[TS 24.282, clause 10.2.4.2.1]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5551F">
      <w:pPr>
        <w:pStyle w:val="H6"/>
        <w:pPrChange w:id="805" w:author="Kahn, Jason D. (Fed)" w:date="2021-02-08T14:22:00Z">
          <w:pPr>
            <w:pStyle w:val="Heading4"/>
          </w:pPr>
        </w:pPrChange>
      </w:pPr>
      <w:bookmarkStart w:id="806" w:name="_Toc52782438"/>
      <w:bookmarkStart w:id="807" w:name="_Toc52783049"/>
      <w:bookmarkStart w:id="808" w:name="_Toc59042918"/>
      <w:r w:rsidRPr="00D90393">
        <w:t>6.2.7.3</w:t>
      </w:r>
      <w:r w:rsidRPr="00D90393">
        <w:tab/>
        <w:t>Test description</w:t>
      </w:r>
      <w:bookmarkEnd w:id="806"/>
      <w:bookmarkEnd w:id="807"/>
      <w:bookmarkEnd w:id="808"/>
    </w:p>
    <w:p w:rsidR="00B93CA2" w:rsidRPr="00D90393" w:rsidRDefault="00B93CA2" w:rsidP="00B5551F">
      <w:pPr>
        <w:pStyle w:val="H6"/>
        <w:pPrChange w:id="809" w:author="Kahn, Jason D. (Fed)" w:date="2021-02-08T14:22:00Z">
          <w:pPr>
            <w:pStyle w:val="Heading5"/>
          </w:pPr>
        </w:pPrChange>
      </w:pPr>
      <w:bookmarkStart w:id="810" w:name="_Toc52782439"/>
      <w:bookmarkStart w:id="811" w:name="_Toc52783050"/>
      <w:bookmarkStart w:id="812" w:name="_Toc59042919"/>
      <w:r w:rsidRPr="00D90393">
        <w:t>6.2.7.3.1</w:t>
      </w:r>
      <w:r w:rsidRPr="00D90393">
        <w:tab/>
        <w:t>Pre-test conditions</w:t>
      </w:r>
      <w:bookmarkEnd w:id="810"/>
      <w:bookmarkEnd w:id="811"/>
      <w:bookmarkEnd w:id="812"/>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bookmarkStart w:id="813" w:name="_Hlk39563720"/>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w:t>
      </w:r>
      <w:r w:rsidRPr="00D90393">
        <w:t xml:space="preserve">&lt;max-data-size-fd-bytes&gt; element </w:t>
      </w:r>
      <w:r w:rsidRPr="00D90393">
        <w:rPr>
          <w:rFonts w:eastAsia="Malgun Gothic"/>
        </w:rPr>
        <w:t>in the</w:t>
      </w:r>
      <w:r w:rsidRPr="00D90393">
        <w:t xml:space="preserve"> </w:t>
      </w:r>
      <w:r w:rsidRPr="00D90393">
        <w:rPr>
          <w:rFonts w:eastAsia="Malgun Gothic"/>
        </w:rPr>
        <w:t>MCData service configuration document as specified in TS 24.484 [14].</w:t>
      </w:r>
    </w:p>
    <w:bookmarkEnd w:id="813"/>
    <w:p w:rsidR="00B93CA2" w:rsidRPr="00D90393" w:rsidRDefault="00B93CA2" w:rsidP="00B93CA2">
      <w:pPr>
        <w:pStyle w:val="B2"/>
        <w:rPr>
          <w:color w:val="000000"/>
        </w:rPr>
      </w:pPr>
      <w:r w:rsidRPr="00D90393">
        <w:t>-</w:t>
      </w:r>
      <w:r w:rsidRPr="00D90393">
        <w:tab/>
        <w:t>The &lt;mcdata-on-network-max-data-size-for-FD&gt; element in the MCData</w:t>
      </w:r>
      <w:r w:rsidRPr="00D90393">
        <w:rPr>
          <w:color w:val="000000"/>
        </w:rPr>
        <w:t xml:space="preserve"> service configuration document as specified in 3GPP TS 24.481 [11] shall be large enough to allow the sending of the standalone FD message using HTTP.</w:t>
      </w:r>
    </w:p>
    <w:p w:rsidR="00B93CA2" w:rsidRPr="00D90393" w:rsidRDefault="00B93CA2" w:rsidP="00B93CA2">
      <w:pPr>
        <w:pStyle w:val="B2"/>
        <w:rPr>
          <w:color w:val="000000"/>
        </w:rPr>
      </w:pPr>
      <w:r w:rsidRPr="00D90393">
        <w:rPr>
          <w:color w:val="000000"/>
        </w:rPr>
        <w:t>-</w:t>
      </w:r>
      <w:r w:rsidRPr="00D90393">
        <w:rPr>
          <w:color w:val="000000"/>
        </w:rPr>
        <w:tab/>
        <w:t xml:space="preserve">The </w:t>
      </w:r>
      <w:r w:rsidRPr="00D90393">
        <w:rPr>
          <w:rFonts w:eastAsia="MS Mincho"/>
        </w:rPr>
        <w:t>&lt;max-data-size-auto-recv-bytes&gt; element of the MCData service configuration document as specified in TS 24.484 [14] shall be smaller than any file uploaded.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814" w:author="Kahn, Jason D. (Fed)" w:date="2021-02-08T14:22:00Z">
          <w:pPr>
            <w:pStyle w:val="Heading5"/>
          </w:pPr>
        </w:pPrChange>
      </w:pPr>
      <w:bookmarkStart w:id="815" w:name="_Toc52782440"/>
      <w:bookmarkStart w:id="816" w:name="_Toc52783051"/>
      <w:bookmarkStart w:id="817" w:name="_Toc59042920"/>
      <w:r w:rsidRPr="00D90393">
        <w:t>6.2.7.3.2</w:t>
      </w:r>
      <w:r w:rsidRPr="00D90393">
        <w:tab/>
        <w:t>Test procedure sequence</w:t>
      </w:r>
      <w:bookmarkEnd w:id="815"/>
      <w:bookmarkEnd w:id="816"/>
      <w:bookmarkEnd w:id="817"/>
    </w:p>
    <w:p w:rsidR="00B93CA2" w:rsidRPr="00D90393" w:rsidRDefault="00B93CA2" w:rsidP="00B93CA2">
      <w:pPr>
        <w:pStyle w:val="TH"/>
      </w:pPr>
      <w:r w:rsidRPr="00D90393">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Make the MCDATA User request to send a binary file </w:t>
            </w:r>
            <w:r w:rsidRPr="00D90393">
              <w:rPr>
                <w:rFonts w:eastAsia="Malgun Gothic"/>
              </w:rPr>
              <w:t xml:space="preserve">via </w:t>
            </w:r>
            <w:r w:rsidRPr="00D90393">
              <w:t>a Group Standalone FD message with a mandatory download and without a disposition request.</w:t>
            </w:r>
          </w:p>
          <w:p w:rsidR="00B93CA2" w:rsidRPr="00D90393" w:rsidRDefault="00B93CA2" w:rsidP="00253B20">
            <w:pPr>
              <w:pStyle w:val="TAL"/>
              <w:rPr>
                <w:szCs w:val="18"/>
              </w:rPr>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7C6EE8" w:rsidRPr="00D90393" w:rsidTr="00EE4F2B">
        <w:tc>
          <w:tcPr>
            <w:tcW w:w="649"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L"/>
            </w:pPr>
            <w:r w:rsidRPr="00D90393">
              <w:t>EXCEPTION: Steps 2a1 through 2a4 describe behaviour that depends on UE implementation. Steps 2a1 through 2a4 are only valid if the US (MCDATA Client) is not aware of the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t>2a1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 xml:space="preserve">MCDATA Client) send </w:t>
            </w:r>
            <w:r w:rsidRPr="00D90393">
              <w:t>a SIP MESSAGE message to discover the absolute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2a2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POST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201 Created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disposition notification type of "FILE DOWNLOAD REQUEST ACCEPTED" via a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B5551F">
      <w:pPr>
        <w:pStyle w:val="H6"/>
        <w:pPrChange w:id="818" w:author="Kahn, Jason D. (Fed)" w:date="2021-02-08T14:22:00Z">
          <w:pPr>
            <w:pStyle w:val="Heading5"/>
          </w:pPr>
        </w:pPrChange>
      </w:pPr>
      <w:bookmarkStart w:id="819" w:name="_Toc52782441"/>
      <w:bookmarkStart w:id="820" w:name="_Toc52783052"/>
      <w:bookmarkStart w:id="821" w:name="_Toc59042921"/>
      <w:r w:rsidRPr="00D90393">
        <w:t>6.2.7.3.3</w:t>
      </w:r>
      <w:r w:rsidRPr="00D90393">
        <w:tab/>
        <w:t>Specific message contents</w:t>
      </w:r>
      <w:bookmarkEnd w:id="819"/>
      <w:bookmarkEnd w:id="820"/>
      <w:bookmarkEnd w:id="821"/>
    </w:p>
    <w:p w:rsidR="00B93CA2" w:rsidRPr="00D90393" w:rsidRDefault="00B93CA2" w:rsidP="00B93CA2">
      <w:pPr>
        <w:pStyle w:val="TH"/>
      </w:pPr>
      <w:r w:rsidRPr="00D90393">
        <w:t>Table 6.2.7.3.3-1: SIP MESSAGE (step 2a1,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clause 6.2.4.1 [31]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Cs/>
              </w:rPr>
            </w:pPr>
            <w:r w:rsidRPr="00D90393">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 of the MCData User</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  </w:t>
            </w:r>
            <w:r w:rsidRPr="00D90393">
              <w:t>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tabs>
                <w:tab w:val="left" w:pos="754"/>
              </w:tabs>
              <w:rPr>
                <w:b/>
                <w:bCs/>
              </w:rPr>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MCData-Info as described in Table 6.2.7.3.3-2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6.2.7.3.3-2: MCDATA-Info (Table 6.2.7.3.3-1)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px_MCDATA_ID_Client_A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6.2.7.3.3-3: SIP 200 (OK) (step 2a2,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6.2.7.3.3-4: SIP MESSAGE (step 2a3,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clause 6.2.4.1 [31]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Cs/>
              </w:rPr>
            </w:pPr>
            <w:r w:rsidRPr="00D90393">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 of the MCData User</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  </w:t>
            </w:r>
            <w:r w:rsidRPr="00D90393">
              <w:t>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tabs>
                <w:tab w:val="left" w:pos="754"/>
              </w:tabs>
              <w:rPr>
                <w:b/>
                <w:bCs/>
              </w:rPr>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MCData-Info as described in Table 6.2.7.3.3-5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6.2.7.3.3-5: MCDATA-Info (Table 6.2.7.3.3-4)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w:t>
            </w:r>
            <w:r w:rsidRPr="00D90393">
              <w:rPr>
                <w:lang w:eastAsia="ko-KR"/>
              </w:rPr>
              <w:t>mcdata-controller-psi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element set to the absolute URI of the media storage function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6.2.7.3.3-6: SIP 200 (OK) (steps 2a4, 8,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6.2.7.3.3-7: HTTP POST (step 3,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Status-Line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px_MCDATA_MSF</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rPr>
            </w:pPr>
            <w:r w:rsidRPr="00D90393">
              <w:rPr>
                <w:b/>
              </w:rPr>
              <w:t>Authorization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24.482 [12], clause A.2.3</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URI of the UE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Host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px_MCDATA_MSF_Hostname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length of message 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length of 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"multipart/mixed"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b/>
                <w:bCs/>
                <w:szCs w:val="18"/>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6.2.7.3.3-8</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[87]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set to the file size of the uploaded file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6.2.7.3.3-9</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group-fd</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6.2.7.3.3-9: DATA PAYLOD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5.5.3.9-1, condition MCD_grp</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6.2.7.3.3-10: HTTP 201 Created (step 4,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Location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px_MCDATA_FD_FILE_LOC</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location of the uploaded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6.2.7.3.3-11: SIP MESSAGE (step 5,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P-Preferred-Identity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6.2.7.3.3-12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6.2.7.3.3-13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w:t>
            </w:r>
            <w:r w:rsidRPr="00D90393">
              <w:t>group-fd</w:t>
            </w:r>
            <w:r w:rsidRPr="00D90393">
              <w:rPr>
                <w:lang w:eastAsia="ko-KR"/>
              </w:rPr>
              <w: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px_MCDATA_Group_A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6.2.7.3.3-13: FD </w:t>
      </w:r>
      <w:r w:rsidR="00CC252A" w:rsidRPr="00D90393">
        <w:t>Signalling</w:t>
      </w:r>
      <w:r w:rsidRPr="00D90393">
        <w:t xml:space="preserve">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5.5.3.13.1-1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FD disposition request 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 disposition request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6.2.7.3.3-14: SIP MESSAGE (step 7,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6.2.1.3.3-15</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6.2.7.3.3-16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rPr>
                <w:lang w:eastAsia="ko-KR"/>
              </w:rPr>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822" w:name="_Toc522499819"/>
      <w:bookmarkStart w:id="823" w:name="_Toc25610672"/>
      <w:bookmarkStart w:id="824" w:name="_Toc42507365"/>
      <w:bookmarkStart w:id="825" w:name="_Toc52307896"/>
      <w:bookmarkStart w:id="826" w:name="_Toc52782442"/>
      <w:bookmarkStart w:id="827" w:name="_Toc52783053"/>
      <w:bookmarkStart w:id="828" w:name="_Toc59042922"/>
      <w:bookmarkEnd w:id="790"/>
      <w:bookmarkEnd w:id="791"/>
      <w:r w:rsidRPr="00D90393">
        <w:t>6.2.8</w:t>
      </w:r>
      <w:r w:rsidRPr="00D90393">
        <w:tab/>
        <w:t>On-network / File Distribution (FD) / FD Using HTTP / Group Standalone FD / Mandatory Download / Without Disposition Request / Client Terminated (CT)</w:t>
      </w:r>
      <w:bookmarkEnd w:id="824"/>
      <w:bookmarkEnd w:id="825"/>
      <w:bookmarkEnd w:id="826"/>
      <w:bookmarkEnd w:id="827"/>
      <w:bookmarkEnd w:id="828"/>
    </w:p>
    <w:p w:rsidR="00B93CA2" w:rsidRPr="00D90393" w:rsidRDefault="00B93CA2" w:rsidP="00B5551F">
      <w:pPr>
        <w:pStyle w:val="H6"/>
        <w:pPrChange w:id="829" w:author="Kahn, Jason D. (Fed)" w:date="2021-02-08T14:22:00Z">
          <w:pPr>
            <w:pStyle w:val="Heading4"/>
          </w:pPr>
        </w:pPrChange>
      </w:pPr>
      <w:bookmarkStart w:id="830" w:name="_Toc52782443"/>
      <w:bookmarkStart w:id="831" w:name="_Toc52783054"/>
      <w:bookmarkStart w:id="832" w:name="_Toc59042923"/>
      <w:r w:rsidRPr="00D90393">
        <w:t>6.2.8.1</w:t>
      </w:r>
      <w:r w:rsidRPr="00D90393">
        <w:tab/>
        <w:t>Test Purpose (TP)</w:t>
      </w:r>
      <w:bookmarkEnd w:id="830"/>
      <w:bookmarkEnd w:id="831"/>
      <w:bookmarkEnd w:id="83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group standalone FD message with a mandatory download and without a disposition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and that the file identified by file URL in the Payload data in the Payload IE will be downloaded automatically </w:t>
      </w:r>
      <w:r w:rsidRPr="00D90393">
        <w:rPr>
          <w:b/>
          <w:bCs/>
          <w:noProof w:val="0"/>
        </w:rPr>
        <w:t>and</w:t>
      </w:r>
      <w:r w:rsidRPr="00D90393">
        <w:rPr>
          <w:noProof w:val="0"/>
        </w:rPr>
        <w:t xml:space="preserve">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started to download the file by sending an HTTP GET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833" w:author="Kahn, Jason D. (Fed)" w:date="2021-02-08T14:22:00Z">
          <w:pPr>
            <w:pStyle w:val="Heading4"/>
          </w:pPr>
        </w:pPrChange>
      </w:pPr>
      <w:bookmarkStart w:id="834" w:name="_Toc52782444"/>
      <w:bookmarkStart w:id="835" w:name="_Toc52783055"/>
      <w:bookmarkStart w:id="836" w:name="_Toc59042924"/>
      <w:r w:rsidRPr="00D90393">
        <w:t>6.2.8.2</w:t>
      </w:r>
      <w:r w:rsidRPr="00D90393">
        <w:tab/>
        <w:t>Conformance requirements</w:t>
      </w:r>
      <w:bookmarkEnd w:id="834"/>
      <w:bookmarkEnd w:id="835"/>
      <w:bookmarkEnd w:id="836"/>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 (FD non-mandatory download timer)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 generate an FD NOTIFICATION indicating acceptance of the FD request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6.2.8.1;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rsidP="00B5551F">
      <w:pPr>
        <w:pStyle w:val="H6"/>
        <w:pPrChange w:id="837" w:author="Kahn, Jason D. (Fed)" w:date="2021-02-08T14:22:00Z">
          <w:pPr>
            <w:pStyle w:val="Heading4"/>
          </w:pPr>
        </w:pPrChange>
      </w:pPr>
      <w:bookmarkStart w:id="838" w:name="_Toc52782445"/>
      <w:bookmarkStart w:id="839" w:name="_Toc52783056"/>
      <w:bookmarkStart w:id="840" w:name="_Toc59042925"/>
      <w:r w:rsidRPr="00D90393">
        <w:t>6.2.8.3</w:t>
      </w:r>
      <w:r w:rsidRPr="00D90393">
        <w:tab/>
        <w:t>Test description</w:t>
      </w:r>
      <w:bookmarkEnd w:id="838"/>
      <w:bookmarkEnd w:id="839"/>
      <w:bookmarkEnd w:id="840"/>
    </w:p>
    <w:p w:rsidR="00B93CA2" w:rsidRPr="00D90393" w:rsidRDefault="00B93CA2" w:rsidP="00B5551F">
      <w:pPr>
        <w:pStyle w:val="H6"/>
        <w:pPrChange w:id="841" w:author="Kahn, Jason D. (Fed)" w:date="2021-02-08T14:22:00Z">
          <w:pPr>
            <w:pStyle w:val="Heading5"/>
          </w:pPr>
        </w:pPrChange>
      </w:pPr>
      <w:bookmarkStart w:id="842" w:name="_Toc52782446"/>
      <w:bookmarkStart w:id="843" w:name="_Toc52783057"/>
      <w:bookmarkStart w:id="844" w:name="_Toc59042926"/>
      <w:r w:rsidRPr="00D90393">
        <w:t>6.2.8.3.1</w:t>
      </w:r>
      <w:r w:rsidRPr="00D90393">
        <w:tab/>
        <w:t>Pre-test conditions</w:t>
      </w:r>
      <w:bookmarkEnd w:id="842"/>
      <w:bookmarkEnd w:id="843"/>
      <w:bookmarkEnd w:id="84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w:t>
      </w:r>
      <w:bookmarkStart w:id="845" w:name="_Hlk39496260"/>
      <w:r w:rsidRPr="00D90393">
        <w:t xml:space="preserve"> mcdata-on-network-max-data-size-for-FD</w:t>
      </w:r>
      <w:bookmarkEnd w:id="845"/>
      <w:r w:rsidRPr="00D90393">
        <w:rPr>
          <w:color w:val="000000"/>
        </w:rPr>
        <w:t xml:space="preserve"> &gt; element in the MCData service configuration document as specified in 3GPP TS 24.481 [11] shall be large enough to allow the sending of the standalone FD message using HTTP.</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846" w:author="Kahn, Jason D. (Fed)" w:date="2021-02-08T14:22:00Z">
          <w:pPr>
            <w:pStyle w:val="Heading5"/>
          </w:pPr>
        </w:pPrChange>
      </w:pPr>
      <w:bookmarkStart w:id="847" w:name="_Toc52782447"/>
      <w:bookmarkStart w:id="848" w:name="_Toc52783058"/>
      <w:bookmarkStart w:id="849" w:name="_Toc59042927"/>
      <w:r w:rsidRPr="00D90393">
        <w:t>6.2.8.3.2</w:t>
      </w:r>
      <w:r w:rsidRPr="00D90393">
        <w:tab/>
        <w:t>Test procedure sequence</w:t>
      </w:r>
      <w:bookmarkEnd w:id="847"/>
      <w:bookmarkEnd w:id="848"/>
      <w:bookmarkEnd w:id="849"/>
    </w:p>
    <w:p w:rsidR="00B93CA2" w:rsidRPr="00D90393" w:rsidRDefault="00B93CA2" w:rsidP="00B93CA2">
      <w:pPr>
        <w:pStyle w:val="TH"/>
      </w:pPr>
      <w:r w:rsidRPr="00D90393">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initiates a group standalone FD message with a disposition of "FILE DOWNLOAD COMPLETED".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 and that the file identified by file URL in the Payload data in the Payload IE will be downloaded automatically?</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successful download of the file?</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bl>
    <w:p w:rsidR="00B93CA2" w:rsidRPr="00D90393" w:rsidRDefault="00B93CA2" w:rsidP="00B93CA2"/>
    <w:p w:rsidR="00B93CA2" w:rsidRPr="00D90393" w:rsidRDefault="00B93CA2" w:rsidP="00B5551F">
      <w:pPr>
        <w:pStyle w:val="H6"/>
        <w:pPrChange w:id="850" w:author="Kahn, Jason D. (Fed)" w:date="2021-02-08T14:22:00Z">
          <w:pPr>
            <w:pStyle w:val="Heading5"/>
          </w:pPr>
        </w:pPrChange>
      </w:pPr>
      <w:bookmarkStart w:id="851" w:name="_Toc52782448"/>
      <w:bookmarkStart w:id="852" w:name="_Toc52783059"/>
      <w:bookmarkStart w:id="853" w:name="_Toc59042928"/>
      <w:r w:rsidRPr="00D90393">
        <w:t>6.2.8.3.3</w:t>
      </w:r>
      <w:r w:rsidRPr="00D90393">
        <w:tab/>
        <w:t>Specific message contents</w:t>
      </w:r>
      <w:bookmarkEnd w:id="851"/>
      <w:bookmarkEnd w:id="852"/>
      <w:bookmarkEnd w:id="853"/>
    </w:p>
    <w:p w:rsidR="00B93CA2" w:rsidRPr="00D90393" w:rsidRDefault="00B93CA2" w:rsidP="00B93CA2">
      <w:pPr>
        <w:pStyle w:val="TH"/>
      </w:pPr>
      <w:r w:rsidRPr="00D90393">
        <w:t>Table 6.2.8.3.3-1: SIP MESSAGE (step 1, Table 6.2.8.3.2-1)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6.2.8.3.3-2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6.2.8.3.3-3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6.2.8.3.3-3: FD </w:t>
      </w:r>
      <w:r w:rsidR="00CC252A" w:rsidRPr="00D90393">
        <w:t>Signalling</w:t>
      </w:r>
      <w:r w:rsidRPr="00D90393">
        <w:t xml:space="preserve">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FD disposition request 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 disposition request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6.2.8.3.3-4: SIP 200 (OK) (step 2, Table 6.2.8.3.2-1)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6.2.8.3.3-5: SIP MESSAGE (step 4, Table 6.2.8.3.2-1)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6.2.8.1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6.2.8.1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6.2.8.3.3-6</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6.2.8.3.3-7</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5.5.3.2.1-3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px_MCDATA_Group_A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6.2.8.3.3-8: HTTP GET (step 6, Table 6.2.8.3.2-1)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6.2.8.3.3-9: HTTP 200 (OK) (step 7, Table 6.2.8.3.2-1)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As described in Table 6.2.8.3.3-11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6.2.8.3.3-10: DATA PAYLOD (Table 6.2.1.3.3-9)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5.5.3.9-2, condition MCD_grp</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the file to be downloaded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854" w:name="_Toc42507366"/>
      <w:bookmarkStart w:id="855" w:name="_Toc52307897"/>
      <w:bookmarkStart w:id="856" w:name="_Toc52782449"/>
      <w:bookmarkStart w:id="857" w:name="_Toc52783060"/>
      <w:bookmarkStart w:id="858" w:name="_Toc59042929"/>
      <w:r w:rsidRPr="00D90393">
        <w:t>6.2.9</w:t>
      </w:r>
      <w:r w:rsidRPr="00D90393">
        <w:tab/>
        <w:t>On-network / File Distribution (FD) / FD Using Media Plane / One-to-one Standalone FD / Client Originated (CO)</w:t>
      </w:r>
      <w:bookmarkEnd w:id="822"/>
      <w:bookmarkEnd w:id="823"/>
      <w:bookmarkEnd w:id="854"/>
      <w:bookmarkEnd w:id="855"/>
      <w:bookmarkEnd w:id="856"/>
      <w:bookmarkEnd w:id="857"/>
      <w:bookmarkEnd w:id="858"/>
    </w:p>
    <w:p w:rsidR="00B93CA2" w:rsidRPr="00D90393" w:rsidRDefault="00B93CA2" w:rsidP="00B5551F">
      <w:pPr>
        <w:pStyle w:val="H6"/>
        <w:pPrChange w:id="859" w:author="Kahn, Jason D. (Fed)" w:date="2021-02-08T14:22:00Z">
          <w:pPr>
            <w:pStyle w:val="Heading4"/>
          </w:pPr>
        </w:pPrChange>
      </w:pPr>
      <w:bookmarkStart w:id="860" w:name="_Toc522499820"/>
      <w:bookmarkStart w:id="861" w:name="_Toc25610673"/>
      <w:bookmarkStart w:id="862" w:name="_Toc52782450"/>
      <w:bookmarkStart w:id="863" w:name="_Toc52783061"/>
      <w:bookmarkStart w:id="864" w:name="_Toc59042930"/>
      <w:r w:rsidRPr="00D90393">
        <w:t>6.2.9.1</w:t>
      </w:r>
      <w:r w:rsidRPr="00D90393">
        <w:tab/>
        <w:t>Test Purpose (TP)</w:t>
      </w:r>
      <w:bookmarkEnd w:id="862"/>
      <w:bookmarkEnd w:id="863"/>
      <w:bookmarkEnd w:id="864"/>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one-to-one standalone FD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one-to-one standalone FD message via a MSRP SEND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FD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bookmarkStart w:id="865" w:name="_Hlk39584411"/>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FD message using the media plane with a disposition of "</w:t>
      </w:r>
      <w:r w:rsidRPr="00D90393">
        <w:rPr>
          <w:noProof w:val="0"/>
          <w:lang w:eastAsia="ko-KR"/>
        </w:rPr>
        <w:t>FILE DOWNLOAD COMPLETED UPDATE</w:t>
      </w:r>
      <w:r w:rsidRPr="00D90393">
        <w:rPr>
          <w:noProof w:val="0"/>
        </w:rPr>
        <w: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866" w:author="Kahn, Jason D. (Fed)" w:date="2021-02-08T14:22:00Z">
          <w:pPr>
            <w:pStyle w:val="Heading4"/>
          </w:pPr>
        </w:pPrChange>
      </w:pPr>
      <w:bookmarkStart w:id="867" w:name="_Toc52782451"/>
      <w:bookmarkStart w:id="868" w:name="_Toc52783062"/>
      <w:bookmarkStart w:id="869" w:name="_Toc59042931"/>
      <w:bookmarkEnd w:id="865"/>
      <w:r w:rsidRPr="00D90393">
        <w:t>6.2.9.2</w:t>
      </w:r>
      <w:r w:rsidRPr="00D90393">
        <w:tab/>
        <w:t>Conformance requirements</w:t>
      </w:r>
      <w:bookmarkEnd w:id="867"/>
      <w:bookmarkEnd w:id="868"/>
      <w:bookmarkEnd w:id="869"/>
    </w:p>
    <w:p w:rsidR="00B93CA2" w:rsidRPr="00D90393" w:rsidRDefault="00B93CA2" w:rsidP="00B93CA2">
      <w:r w:rsidRPr="00D90393">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g.3gpp.mcdata.fd media feature tag and the </w:t>
      </w:r>
      <w:r w:rsidRPr="00D90393">
        <w:rPr>
          <w:lang w:eastAsia="ko-KR"/>
        </w:rPr>
        <w:t xml:space="preserve">g.3gpp.icsi-ref media feature tag with the value of "urn:urn-7:3gpp-service.ims.icsi.mcdata.fd"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"urn:urn-7:3gpp-service.ims.icsi.mcdata.fd"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"urn:urn-7:3gpp-service.ims.icsi.mcdata.fd"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shall generate and contain an application/vnd.3gpp.mcdata-signalling MIME body with the FD SIGNALLING PAYLOAD as described in subclause 6.2.2.3;</w:t>
      </w:r>
    </w:p>
    <w:p w:rsidR="00B93CA2" w:rsidRPr="00D90393" w:rsidRDefault="00B93CA2" w:rsidP="00B93CA2">
      <w:pPr>
        <w:pStyle w:val="B10"/>
      </w:pPr>
      <w:r w:rsidRPr="00D90393">
        <w:t>8)</w:t>
      </w:r>
      <w:r w:rsidRPr="00D90393">
        <w:tab/>
        <w:t>if a one-to-one file distribution is requested:</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 and</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"one-to-one-fd";</w:t>
      </w:r>
    </w:p>
    <w:p w:rsidR="00B93CA2" w:rsidRPr="00D90393" w:rsidRDefault="00B93CA2" w:rsidP="00B93CA2">
      <w:pPr>
        <w:pStyle w:val="B2"/>
        <w:rPr>
          <w:lang w:eastAsia="ko-KR"/>
        </w:rPr>
      </w:pPr>
      <w:r w:rsidRPr="00D90393">
        <w:rPr>
          <w:lang w:eastAsia="ko-KR"/>
        </w:rPr>
        <w:t>c)</w:t>
      </w:r>
      <w:r w:rsidRPr="00D90393">
        <w:rPr>
          <w:lang w:eastAsia="ko-KR"/>
        </w:rPr>
        <w:tab/>
        <w:t>if an end-to-end security context needs to be established</w:t>
      </w:r>
      <w:r w:rsidRPr="00D90393">
        <w:t xml:space="preserve"> 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 and</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B10"/>
      </w:pPr>
      <w:r w:rsidRPr="00D90393">
        <w:t>9)</w:t>
      </w:r>
      <w:r w:rsidRPr="00D90393">
        <w:tab/>
        <w:t xml:space="preserve">if a group file distribution is requested: </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/&lt;x&gt;/Common/MCData/AllowedFD"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for FD and not continue with the rest of the steps in this subclause; and</w:t>
      </w:r>
    </w:p>
    <w:p w:rsidR="00B93CA2" w:rsidRPr="00D90393" w:rsidRDefault="00B93CA2" w:rsidP="00B93CA2">
      <w:pPr>
        <w:pStyle w:val="B2"/>
      </w:pPr>
      <w:r w:rsidRPr="00D90393">
        <w:t>b)</w:t>
      </w:r>
      <w:r w:rsidRPr="00D90393">
        <w:tab/>
        <w:t>shall contain 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"group-fd";</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NO"/>
      </w:pPr>
      <w:r w:rsidRPr="00D90393">
        <w:t>NOTE 1:</w:t>
      </w:r>
      <w:r w:rsidRPr="00D90393">
        <w:tab/>
        <w:t>The MCData client does not include the MCData ID of the originating MCData user in the body, as this will be inserted into the body of the SIP INVITE request that is sent from the originating participating MCData function.</w:t>
      </w:r>
    </w:p>
    <w:p w:rsidR="00B93CA2" w:rsidRPr="00D90393" w:rsidRDefault="00B93CA2" w:rsidP="00B93CA2">
      <w:pPr>
        <w:pStyle w:val="B10"/>
      </w:pPr>
      <w:r w:rsidRPr="00D90393">
        <w:t>10)</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11)</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12)</w:t>
      </w:r>
      <w:r w:rsidRPr="00D90393">
        <w:tab/>
        <w:t>shall include an SDP offer according to 3GPP TS 24.229 [5] with the clarifications given in subclause 10.2.5.2.1; and</w:t>
      </w:r>
    </w:p>
    <w:p w:rsidR="00B93CA2" w:rsidRPr="00D90393" w:rsidRDefault="00B93CA2" w:rsidP="00B93CA2">
      <w:pPr>
        <w:pStyle w:val="B10"/>
      </w:pPr>
      <w:r w:rsidRPr="00D90393">
        <w:t>13)</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10.2.5.1.1..</w:t>
      </w:r>
    </w:p>
    <w:p w:rsidR="00B93CA2" w:rsidRPr="00D90393" w:rsidRDefault="00B93CA2" w:rsidP="00B93CA2">
      <w:r w:rsidRPr="00D90393">
        <w:t>[TS 24.282, clause 6.2.2.3]</w:t>
      </w:r>
    </w:p>
    <w:p w:rsidR="00B93CA2" w:rsidRPr="00D90393" w:rsidRDefault="00B93CA2" w:rsidP="00B93CA2">
      <w:r w:rsidRPr="00D90393">
        <w:t>In order to generate an FD message, the MCData client:</w:t>
      </w:r>
    </w:p>
    <w:p w:rsidR="00B93CA2" w:rsidRPr="00D90393" w:rsidRDefault="00B93CA2" w:rsidP="00B93CA2">
      <w:pPr>
        <w:pStyle w:val="B10"/>
      </w:pPr>
      <w:r w:rsidRPr="00D90393">
        <w:t>1)</w:t>
      </w:r>
      <w:r w:rsidRPr="00D90393">
        <w:tab/>
        <w:t>shall generate an FD SIGNALLING PAYLOAD message as specified in subclause 15.1.3; and</w:t>
      </w:r>
    </w:p>
    <w:p w:rsidR="00B93CA2" w:rsidRPr="00D90393" w:rsidRDefault="00B93CA2" w:rsidP="00B93CA2">
      <w:pPr>
        <w:pStyle w:val="B10"/>
      </w:pPr>
      <w:r w:rsidRPr="00D90393">
        <w:t>2)</w:t>
      </w:r>
      <w:r w:rsidRPr="00D90393">
        <w:tab/>
        <w:t>shall include in the SIP request, the FD SIGNALLING PAYLOAD message in an application/vnd.3gpp.mcdata-signalling MIME body as specified in subclause E.1.</w:t>
      </w:r>
    </w:p>
    <w:p w:rsidR="00B93CA2" w:rsidRPr="00D90393" w:rsidRDefault="00B93CA2" w:rsidP="00B93CA2">
      <w:r w:rsidRPr="00D90393">
        <w:t>When generating an FD SIGNALLING PAYLOAD message as specified in subclause 15.1.3,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filestarts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 xml:space="preserve">if the </w:t>
      </w:r>
      <w:r w:rsidR="00CC252A" w:rsidRPr="00D90393">
        <w:t>file continues</w:t>
      </w:r>
      <w:r w:rsidRPr="00D90393">
        <w:t xml:space="preserve"> an existing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 xml:space="preserve">if the </w:t>
      </w:r>
      <w:r w:rsidR="00CC252A" w:rsidRPr="00D90393">
        <w:t>files</w:t>
      </w:r>
      <w:r w:rsidRPr="00D90393">
        <w:t xml:space="preserve"> in reply to a previously received SDS message or file, shall include the InReplyTo message ID IE with the Message ID value in the previously received SDS message or file;</w:t>
      </w:r>
    </w:p>
    <w:p w:rsidR="00B93CA2" w:rsidRPr="00D90393" w:rsidRDefault="00B93CA2" w:rsidP="00B93CA2">
      <w:pPr>
        <w:pStyle w:val="B10"/>
      </w:pPr>
      <w:r w:rsidRPr="00D90393">
        <w:t>6)</w:t>
      </w:r>
      <w:r w:rsidRPr="00D90393">
        <w:tab/>
        <w:t>if the file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file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a file download complete notification is required shall include a FD disposition request type IE set to "</w:t>
      </w:r>
      <w:r w:rsidRPr="00D90393">
        <w:rPr>
          <w:lang w:eastAsia="ko-KR"/>
        </w:rPr>
        <w:t>FILE DOWNLOAD COMPLETED UPDATE</w:t>
      </w:r>
      <w:r w:rsidRPr="00D90393">
        <w:t>" as specified in subclause 15.2.4; and</w:t>
      </w:r>
    </w:p>
    <w:p w:rsidR="00B93CA2" w:rsidRPr="00D90393" w:rsidRDefault="00B93CA2" w:rsidP="00B93CA2">
      <w:pPr>
        <w:pStyle w:val="B10"/>
      </w:pPr>
      <w:r w:rsidRPr="00D90393">
        <w:t>9)</w:t>
      </w:r>
      <w:r w:rsidRPr="00D90393">
        <w:tab/>
        <w:t>shall include and set the Mandatory download IE to "MANDATORY DOWNLOAD" as described in subclause 15.2.16.</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7.1.2.1]</w:t>
      </w:r>
    </w:p>
    <w:p w:rsidR="00B93CA2" w:rsidRPr="00D90393" w:rsidRDefault="00B93CA2" w:rsidP="00B93CA2">
      <w:r w:rsidRPr="00D90393">
        <w:t>Upon receiving an indication to establish MSRP connection for file distribution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 xml:space="preserve">response to the first MSRP SEND request, the MCData client can send the file. </w:t>
      </w:r>
      <w:r w:rsidRPr="00D90393">
        <w:rPr>
          <w:rFonts w:eastAsia="Calibri"/>
        </w:rPr>
        <w:t>To send the file, the MCData client:</w:t>
      </w:r>
    </w:p>
    <w:p w:rsidR="00B93CA2" w:rsidRPr="00D90393" w:rsidRDefault="00B93CA2" w:rsidP="00B93CA2">
      <w:pPr>
        <w:pStyle w:val="B10"/>
      </w:pPr>
      <w:r w:rsidRPr="00D90393">
        <w:t>1.</w:t>
      </w:r>
      <w:r w:rsidRPr="00D90393">
        <w:tab/>
        <w:t>shall generate MSRP SEND for file distribution request according to IETF RFC 4975 [11]. When generating an MSRP SEND, the MCData client:</w:t>
      </w:r>
    </w:p>
    <w:p w:rsidR="00B93CA2" w:rsidRPr="00D90393" w:rsidRDefault="00B93CA2" w:rsidP="00B93CA2">
      <w:pPr>
        <w:pStyle w:val="B2"/>
      </w:pPr>
      <w:r w:rsidRPr="00D90393">
        <w:t>a.</w:t>
      </w:r>
      <w:r w:rsidRPr="00D90393">
        <w:tab/>
        <w:t>shall set To-Path header according to the MSRP URI(s) received in the answer SDP;</w:t>
      </w:r>
    </w:p>
    <w:p w:rsidR="00B93CA2" w:rsidRPr="00D90393" w:rsidRDefault="00B93CA2" w:rsidP="00B93CA2">
      <w:pPr>
        <w:pStyle w:val="B2"/>
      </w:pPr>
      <w:r w:rsidRPr="00D90393">
        <w:t>b.</w:t>
      </w:r>
      <w:r w:rsidRPr="00D90393">
        <w:tab/>
      </w:r>
      <w:r w:rsidRPr="00D90393">
        <w:rPr>
          <w:rFonts w:eastAsia="Calibri"/>
        </w:rPr>
        <w:t>shall set the first content type as Content-Type = "</w:t>
      </w:r>
      <w:r w:rsidRPr="00D90393">
        <w:t>application/vnd.3gpp.mcdata-file</w:t>
      </w:r>
      <w:r w:rsidRPr="00D90393">
        <w:rPr>
          <w:rFonts w:eastAsia="Calibri"/>
        </w:rPr>
        <w:t>"</w:t>
      </w:r>
      <w:r w:rsidRPr="00D90393">
        <w:t>; and</w:t>
      </w:r>
    </w:p>
    <w:p w:rsidR="00B93CA2" w:rsidRPr="00D90393" w:rsidRDefault="00B93CA2" w:rsidP="00B93CA2">
      <w:pPr>
        <w:pStyle w:val="B2"/>
      </w:pPr>
      <w:r w:rsidRPr="00D90393">
        <w:t>c.</w:t>
      </w:r>
      <w:r w:rsidRPr="00D90393">
        <w:tab/>
      </w:r>
      <w:r w:rsidRPr="00D90393">
        <w:rPr>
          <w:rFonts w:ascii="TimesNewRoman" w:eastAsia="Calibri" w:hAnsi="TimesNewRoman" w:cs="TimesNewRoman"/>
        </w:rPr>
        <w:t>shall set the body of the MSRP SEND request with MSRP payload. MSRP payload is set to the file or part of the file</w:t>
      </w:r>
      <w:r w:rsidRPr="00D90393">
        <w:t>.</w:t>
      </w:r>
    </w:p>
    <w:p w:rsidR="00B93CA2" w:rsidRPr="00D90393" w:rsidRDefault="00B93CA2" w:rsidP="00B93CA2">
      <w:pPr>
        <w:pStyle w:val="B10"/>
      </w:pPr>
      <w:r w:rsidRPr="00D90393">
        <w:t>2.</w:t>
      </w:r>
      <w:r w:rsidRPr="00D90393">
        <w:tab/>
        <w:t>shall send the MSRP SEND request(s)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containing the file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file could not be distributed; and</w:t>
      </w:r>
    </w:p>
    <w:p w:rsidR="00B93CA2" w:rsidRPr="00D90393" w:rsidRDefault="00B93CA2" w:rsidP="00B93CA2">
      <w:pPr>
        <w:pStyle w:val="B10"/>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5551F">
      <w:pPr>
        <w:pStyle w:val="H6"/>
        <w:pPrChange w:id="870" w:author="Kahn, Jason D. (Fed)" w:date="2021-02-08T14:22:00Z">
          <w:pPr>
            <w:pStyle w:val="Heading4"/>
          </w:pPr>
        </w:pPrChange>
      </w:pPr>
      <w:bookmarkStart w:id="871" w:name="_Toc52782452"/>
      <w:bookmarkStart w:id="872" w:name="_Toc52783063"/>
      <w:bookmarkStart w:id="873" w:name="_Toc59042932"/>
      <w:r w:rsidRPr="00D90393">
        <w:t>6.2.9.3</w:t>
      </w:r>
      <w:r w:rsidRPr="00D90393">
        <w:tab/>
        <w:t>Test description</w:t>
      </w:r>
      <w:bookmarkEnd w:id="871"/>
      <w:bookmarkEnd w:id="872"/>
      <w:bookmarkEnd w:id="873"/>
    </w:p>
    <w:p w:rsidR="00B93CA2" w:rsidRPr="00D90393" w:rsidRDefault="00B93CA2" w:rsidP="00B5551F">
      <w:pPr>
        <w:pStyle w:val="H6"/>
        <w:pPrChange w:id="874" w:author="Kahn, Jason D. (Fed)" w:date="2021-02-08T14:22:00Z">
          <w:pPr>
            <w:pStyle w:val="Heading5"/>
          </w:pPr>
        </w:pPrChange>
      </w:pPr>
      <w:bookmarkStart w:id="875" w:name="_Toc52782453"/>
      <w:bookmarkStart w:id="876" w:name="_Toc52783064"/>
      <w:bookmarkStart w:id="877" w:name="_Toc59042933"/>
      <w:r w:rsidRPr="00D90393">
        <w:t>6.2.9.3.1</w:t>
      </w:r>
      <w:r w:rsidRPr="00D90393">
        <w:tab/>
        <w:t>Pre-test conditions</w:t>
      </w:r>
      <w:bookmarkEnd w:id="875"/>
      <w:bookmarkEnd w:id="876"/>
      <w:bookmarkEnd w:id="877"/>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&lt;max-data-size-fd-bytes&gt; element </w:t>
      </w:r>
      <w:r w:rsidRPr="00D90393">
        <w:rPr>
          <w:rFonts w:eastAsia="Malgun Gothic"/>
        </w:rPr>
        <w:t>in the</w:t>
      </w:r>
      <w:r w:rsidRPr="00D90393">
        <w:t xml:space="preserve"> </w:t>
      </w:r>
      <w:r w:rsidRPr="00D90393">
        <w:rPr>
          <w:rFonts w:eastAsia="Malgun Gothic"/>
        </w:rPr>
        <w:t>MCData service configuration document as specified in TS 24.484 [14].</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&lt;MaxData1To1&gt; element of the MCData user profile document (see </w:t>
      </w:r>
      <w:r w:rsidRPr="00D90393">
        <w:rPr>
          <w:lang w:eastAsia="ko-KR"/>
        </w:rPr>
        <w:t>the MCData user profile document in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878" w:author="Kahn, Jason D. (Fed)" w:date="2021-02-08T14:23:00Z">
          <w:pPr>
            <w:pStyle w:val="Heading5"/>
          </w:pPr>
        </w:pPrChange>
      </w:pPr>
      <w:bookmarkStart w:id="879" w:name="_Toc52782454"/>
      <w:bookmarkStart w:id="880" w:name="_Toc52783065"/>
      <w:bookmarkStart w:id="881" w:name="_Toc59042934"/>
      <w:r w:rsidRPr="00D90393">
        <w:t>6.2.9.3.2</w:t>
      </w:r>
      <w:r w:rsidRPr="00D90393">
        <w:tab/>
        <w:t>Test procedure sequence</w:t>
      </w:r>
      <w:bookmarkEnd w:id="879"/>
      <w:bookmarkEnd w:id="880"/>
      <w:bookmarkEnd w:id="881"/>
    </w:p>
    <w:p w:rsidR="00B93CA2" w:rsidRPr="00D90393" w:rsidRDefault="00B93CA2" w:rsidP="00B93CA2">
      <w:pPr>
        <w:pStyle w:val="TH"/>
      </w:pPr>
      <w:r w:rsidRPr="00D90393">
        <w:t>Table 6.2.9.3.2-1: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one-to-one standalone FD message over the media plane with a disposition notification type of "</w:t>
            </w:r>
            <w:r w:rsidRPr="00D90393">
              <w:rPr>
                <w:lang w:eastAsia="ko-KR"/>
              </w:rPr>
              <w:t>FILE DOWNLOAD COMPLETED UPDATE</w:t>
            </w:r>
            <w:r w:rsidRPr="00D90393">
              <w:t>".</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Del="00466F45"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B5551F">
      <w:pPr>
        <w:pStyle w:val="H6"/>
        <w:pPrChange w:id="882" w:author="Kahn, Jason D. (Fed)" w:date="2021-02-08T14:23:00Z">
          <w:pPr>
            <w:pStyle w:val="Heading5"/>
          </w:pPr>
        </w:pPrChange>
      </w:pPr>
      <w:bookmarkStart w:id="883" w:name="_Toc52782455"/>
      <w:bookmarkStart w:id="884" w:name="_Toc52783066"/>
      <w:bookmarkStart w:id="885" w:name="_Toc59042935"/>
      <w:r w:rsidRPr="00D90393">
        <w:t>6.2.9.3.3</w:t>
      </w:r>
      <w:r w:rsidRPr="00D90393">
        <w:tab/>
        <w:t>Specific message contents</w:t>
      </w:r>
      <w:bookmarkEnd w:id="883"/>
      <w:bookmarkEnd w:id="884"/>
      <w:bookmarkEnd w:id="885"/>
    </w:p>
    <w:p w:rsidR="00B93CA2" w:rsidRPr="00D90393" w:rsidRDefault="00B93CA2" w:rsidP="00B93CA2">
      <w:pPr>
        <w:pStyle w:val="TH"/>
      </w:pPr>
      <w:r w:rsidRPr="00D90393">
        <w:t>Table 6.2.9.3.3-1: SIP INVITE (step 2, Table 6.2.9.3.2-1)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
                <w:bCs/>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Service-ID</w:t>
            </w:r>
          </w:p>
        </w:tc>
        <w:tc>
          <w:tcPr>
            <w:tcW w:w="2126" w:type="dxa"/>
          </w:tcPr>
          <w:p w:rsidR="00B93CA2" w:rsidRPr="00D90393" w:rsidRDefault="00B93CA2" w:rsidP="00253B20">
            <w:pPr>
              <w:pStyle w:val="TAL"/>
              <w:rPr>
                <w:iCs/>
              </w:rPr>
            </w:pPr>
            <w:r w:rsidRPr="00D90393">
              <w:rPr>
                <w:bCs/>
              </w:rPr>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SDP</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5.5.3.13.3-1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accept-types</w:t>
            </w:r>
          </w:p>
        </w:tc>
        <w:tc>
          <w:tcPr>
            <w:tcW w:w="2126" w:type="dxa"/>
            <w:vAlign w:val="center"/>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name</w:t>
            </w:r>
          </w:p>
        </w:tc>
        <w:tc>
          <w:tcPr>
            <w:tcW w:w="2126" w:type="dxa"/>
            <w:vAlign w:val="center"/>
          </w:tcPr>
          <w:p w:rsidR="00B93CA2" w:rsidRPr="00D90393" w:rsidRDefault="00B93CA2" w:rsidP="00253B20">
            <w:pPr>
              <w:pStyle w:val="TAL"/>
            </w:pPr>
            <w:r w:rsidRPr="00D90393">
              <w:t>"name:" filename-string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type</w:t>
            </w:r>
          </w:p>
        </w:tc>
        <w:tc>
          <w:tcPr>
            <w:tcW w:w="2126" w:type="dxa"/>
            <w:vAlign w:val="center"/>
          </w:tcPr>
          <w:p w:rsidR="00B93CA2" w:rsidRPr="00D90393" w:rsidRDefault="00B93CA2" w:rsidP="00253B20">
            <w:pPr>
              <w:pStyle w:val="TAL"/>
            </w:pPr>
            <w:r w:rsidRPr="00D90393">
              <w:t>"type:" type "/" subtype</w:t>
            </w:r>
          </w:p>
        </w:tc>
        <w:tc>
          <w:tcPr>
            <w:tcW w:w="2126" w:type="dxa"/>
          </w:tcPr>
          <w:p w:rsidR="00B93CA2" w:rsidRPr="00D90393" w:rsidRDefault="00B93CA2" w:rsidP="00253B20">
            <w:pPr>
              <w:pStyle w:val="TAL"/>
            </w:pPr>
            <w:r w:rsidRPr="00D90393">
              <w:t>a binary file</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size</w:t>
            </w:r>
          </w:p>
        </w:tc>
        <w:tc>
          <w:tcPr>
            <w:tcW w:w="2126" w:type="dxa"/>
            <w:vAlign w:val="center"/>
          </w:tcPr>
          <w:p w:rsidR="00B93CA2" w:rsidRPr="00D90393" w:rsidRDefault="00B93CA2" w:rsidP="00253B20">
            <w:pPr>
              <w:pStyle w:val="TAL"/>
            </w:pPr>
            <w:r w:rsidRPr="00D90393">
              <w:t>"size:" filesize-value</w:t>
            </w:r>
          </w:p>
        </w:tc>
        <w:tc>
          <w:tcPr>
            <w:tcW w:w="2126" w:type="dxa"/>
          </w:tcPr>
          <w:p w:rsidR="00B93CA2" w:rsidRPr="00D90393" w:rsidRDefault="00B93CA2" w:rsidP="00253B20">
            <w:pPr>
              <w:pStyle w:val="TAL"/>
            </w:pPr>
            <w:r w:rsidRPr="00D90393">
              <w:t>filesize-value is an integer</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hash</w:t>
            </w:r>
          </w:p>
        </w:tc>
        <w:tc>
          <w:tcPr>
            <w:tcW w:w="2126" w:type="dxa"/>
            <w:vAlign w:val="center"/>
          </w:tcPr>
          <w:p w:rsidR="00B93CA2" w:rsidRPr="00D90393" w:rsidRDefault="00B93CA2" w:rsidP="00253B20">
            <w:pPr>
              <w:pStyle w:val="TAL"/>
            </w:pPr>
            <w:r w:rsidRPr="00D90393">
              <w:t>"hash:" hash-algorithm ":" hash-value</w:t>
            </w:r>
          </w:p>
        </w:tc>
        <w:tc>
          <w:tcPr>
            <w:tcW w:w="2126"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creation</w:t>
            </w:r>
          </w:p>
        </w:tc>
        <w:tc>
          <w:tcPr>
            <w:tcW w:w="2126" w:type="dxa"/>
            <w:vAlign w:val="center"/>
          </w:tcPr>
          <w:p w:rsidR="00B93CA2" w:rsidRPr="00D90393" w:rsidRDefault="00B93CA2" w:rsidP="00253B20">
            <w:pPr>
              <w:pStyle w:val="TAL"/>
            </w:pPr>
            <w:r w:rsidRPr="00D90393">
              <w:t>the date the file was created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"one-to-one-fd"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mcdata-controller-psi</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6.2.9.3.3-4: SIP 200 (OK) (step 3,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886">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P-Asserted-Identity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Cs/>
              </w:rPr>
            </w:pPr>
            <w:r w:rsidRPr="00D90393">
              <w:rPr>
                <w:bCs/>
              </w:rPr>
              <w:t xml:space="preserve">  name-addr</w:t>
            </w:r>
          </w:p>
        </w:tc>
        <w:tc>
          <w:tcPr>
            <w:tcW w:w="2127" w:type="dxa"/>
          </w:tcPr>
          <w:p w:rsidR="00B93CA2" w:rsidRPr="00D90393" w:rsidRDefault="00B93CA2" w:rsidP="00253B20">
            <w:pPr>
              <w:pStyle w:val="TAL"/>
            </w:pPr>
            <w:r w:rsidRPr="00D90393">
              <w:rPr>
                <w:rFonts w:eastAsia="Calibri"/>
              </w:rPr>
              <w:t>px_MCDATA_Server_A_URI</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6.2.9.3.3-5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6.2.9.3.3-3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887">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accept-types</w:t>
            </w:r>
          </w:p>
        </w:tc>
        <w:tc>
          <w:tcPr>
            <w:tcW w:w="2127" w:type="dxa"/>
            <w:vAlign w:val="center"/>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name</w:t>
            </w:r>
          </w:p>
        </w:tc>
        <w:tc>
          <w:tcPr>
            <w:tcW w:w="2127" w:type="dxa"/>
            <w:vAlign w:val="center"/>
          </w:tcPr>
          <w:p w:rsidR="00B93CA2" w:rsidRPr="00D90393" w:rsidRDefault="00B93CA2" w:rsidP="00253B20">
            <w:pPr>
              <w:pStyle w:val="TAL"/>
            </w:pPr>
            <w:r w:rsidRPr="00D90393">
              <w:t>"name:" filename-string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type</w:t>
            </w:r>
          </w:p>
        </w:tc>
        <w:tc>
          <w:tcPr>
            <w:tcW w:w="2127" w:type="dxa"/>
            <w:vAlign w:val="center"/>
          </w:tcPr>
          <w:p w:rsidR="00B93CA2" w:rsidRPr="00D90393" w:rsidRDefault="00B93CA2" w:rsidP="00253B20">
            <w:pPr>
              <w:pStyle w:val="TAL"/>
            </w:pPr>
            <w:r w:rsidRPr="00D90393">
              <w:t>"type:" type "/" subtype</w:t>
            </w:r>
          </w:p>
        </w:tc>
        <w:tc>
          <w:tcPr>
            <w:tcW w:w="2127" w:type="dxa"/>
          </w:tcPr>
          <w:p w:rsidR="00B93CA2" w:rsidRPr="00D90393" w:rsidRDefault="00B93CA2" w:rsidP="00253B20">
            <w:pPr>
              <w:pStyle w:val="TAL"/>
            </w:pPr>
            <w:r w:rsidRPr="00D90393">
              <w:t>a binary file</w:t>
            </w: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size</w:t>
            </w:r>
          </w:p>
        </w:tc>
        <w:tc>
          <w:tcPr>
            <w:tcW w:w="2127" w:type="dxa"/>
            <w:vAlign w:val="center"/>
          </w:tcPr>
          <w:p w:rsidR="00B93CA2" w:rsidRPr="00D90393" w:rsidRDefault="00B93CA2" w:rsidP="00253B20">
            <w:pPr>
              <w:pStyle w:val="TAL"/>
            </w:pPr>
            <w:r w:rsidRPr="00D90393">
              <w:t>"size:" filesize-value</w:t>
            </w:r>
          </w:p>
        </w:tc>
        <w:tc>
          <w:tcPr>
            <w:tcW w:w="2127" w:type="dxa"/>
          </w:tcPr>
          <w:p w:rsidR="00B93CA2" w:rsidRPr="00D90393" w:rsidRDefault="00B93CA2" w:rsidP="00253B20">
            <w:pPr>
              <w:pStyle w:val="TAL"/>
            </w:pPr>
            <w:r w:rsidRPr="00D90393">
              <w:t>filesize-value is an integer</w:t>
            </w: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hash</w:t>
            </w:r>
          </w:p>
        </w:tc>
        <w:tc>
          <w:tcPr>
            <w:tcW w:w="2127" w:type="dxa"/>
            <w:vAlign w:val="center"/>
          </w:tcPr>
          <w:p w:rsidR="00B93CA2" w:rsidRPr="00D90393" w:rsidRDefault="00B93CA2" w:rsidP="00253B20">
            <w:pPr>
              <w:pStyle w:val="TAL"/>
            </w:pPr>
            <w:r w:rsidRPr="00D90393">
              <w:t>"hash:" hash-algorithm ":" hash-value</w:t>
            </w:r>
          </w:p>
        </w:tc>
        <w:tc>
          <w:tcPr>
            <w:tcW w:w="2127"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creation</w:t>
            </w:r>
          </w:p>
        </w:tc>
        <w:tc>
          <w:tcPr>
            <w:tcW w:w="2127" w:type="dxa"/>
            <w:vAlign w:val="center"/>
          </w:tcPr>
          <w:p w:rsidR="00B93CA2" w:rsidRPr="00D90393" w:rsidRDefault="00B93CA2" w:rsidP="00253B20">
            <w:pPr>
              <w:pStyle w:val="TAL"/>
            </w:pPr>
            <w:r w:rsidRPr="00D90393">
              <w:t>the date the file was created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pPr>
            <w:r w:rsidRPr="00D90393">
              <w:t>RFC 6135 [x]</w:t>
            </w:r>
          </w:p>
          <w:p w:rsidR="00B93CA2" w:rsidRPr="00D90393" w:rsidRDefault="00B93CA2" w:rsidP="00253B20">
            <w:pPr>
              <w:pStyle w:val="TAL"/>
              <w:rPr>
                <w:rFonts w:cs="Arial"/>
                <w:szCs w:val="18"/>
              </w:rPr>
            </w:pPr>
            <w:r w:rsidRPr="00D90393">
              <w:t>RFC 4145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6.2.9.3.3-6: MSRP SEND (step 7a1,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6.2.9.3.3-7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6.2.9.3.3-7: FD Data Payload (Table 6.2.9.3.3-6)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Security parameters and Payload</w:t>
            </w:r>
          </w:p>
        </w:tc>
        <w:tc>
          <w:tcPr>
            <w:tcW w:w="2127" w:type="dxa"/>
          </w:tcPr>
          <w:p w:rsidR="00B93CA2" w:rsidRPr="00D90393" w:rsidRDefault="00B93CA2" w:rsidP="00253B20">
            <w:pPr>
              <w:pStyle w:val="TAL"/>
            </w:pPr>
            <w:r w:rsidRPr="00D90393">
              <w:t>As described in Table 6.2.9.3.3-8</w:t>
            </w:r>
          </w:p>
        </w:tc>
        <w:tc>
          <w:tcPr>
            <w:tcW w:w="2127" w:type="dxa"/>
            <w:tcBorders>
              <w:bottom w:val="single" w:sz="4" w:space="0" w:color="auto"/>
            </w:tcBorders>
          </w:tcPr>
          <w:p w:rsidR="00B93CA2" w:rsidRPr="00D90393" w:rsidRDefault="00B93CA2" w:rsidP="00253B20">
            <w:pPr>
              <w:pStyle w:val="TAL"/>
            </w:pPr>
            <w:r w:rsidRPr="00D90393">
              <w:t>MCData Protected Payload Message</w:t>
            </w: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bookmarkStart w:id="888" w:name="_Hlk39578722"/>
      <w:r w:rsidRPr="00D90393">
        <w:t>Table 6.2.9.3.3-8: MCData Protected Payload Message (Table 6.2.9.3.3-7)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5.5.3.10-1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bookmarkEnd w:id="888"/>
    <w:p w:rsidR="00B93CA2" w:rsidRPr="00D90393" w:rsidRDefault="00B93CA2" w:rsidP="00B93CA2">
      <w:pPr>
        <w:pStyle w:val="TH"/>
      </w:pPr>
      <w:r w:rsidRPr="00D90393">
        <w:t>Table 6.2.9.3.3-9: MSRP SEND (step 7b1,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6.2.9.3.3-7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6.2.9.3.3-10: MSRP SEND (step 7b3,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6.2.9.3.3-7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6.2.9.3.3-11: SIP BYE (step 8,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6.2.9.3.3-12: SIP 200 (OK) (step 9,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6.2.9.3.3-13: SIP MESSAGE (step 10, Table 6.2.9.3.2-1)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6.2.9.3.3-14: MCDATA-Info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6.2.9.3.3-16: SIP 200 (OK) (step 11, Table 6.2.9.3.2-1)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889" w:name="_Toc42507367"/>
      <w:bookmarkStart w:id="890" w:name="_Toc52307898"/>
      <w:bookmarkStart w:id="891" w:name="_Toc52782456"/>
      <w:bookmarkStart w:id="892" w:name="_Toc52783067"/>
      <w:bookmarkStart w:id="893" w:name="_Toc59042936"/>
      <w:r w:rsidRPr="00D90393">
        <w:t>6.2.10</w:t>
      </w:r>
      <w:r w:rsidRPr="00D90393">
        <w:tab/>
        <w:t>On-network / File Distribution (FD) / FD Using Media Plane / One-to-one Standalone FD / Client Terminated (CT)</w:t>
      </w:r>
      <w:bookmarkEnd w:id="860"/>
      <w:bookmarkEnd w:id="861"/>
      <w:bookmarkEnd w:id="889"/>
      <w:bookmarkEnd w:id="890"/>
      <w:bookmarkEnd w:id="891"/>
      <w:bookmarkEnd w:id="892"/>
      <w:bookmarkEnd w:id="893"/>
    </w:p>
    <w:p w:rsidR="00B93CA2" w:rsidRPr="00D90393" w:rsidRDefault="00B93CA2" w:rsidP="00B5551F">
      <w:pPr>
        <w:pStyle w:val="H6"/>
        <w:pPrChange w:id="894" w:author="Kahn, Jason D. (Fed)" w:date="2021-02-08T14:23:00Z">
          <w:pPr>
            <w:pStyle w:val="Heading4"/>
          </w:pPr>
        </w:pPrChange>
      </w:pPr>
      <w:bookmarkStart w:id="895" w:name="_Toc522499821"/>
      <w:bookmarkStart w:id="896" w:name="_Toc25610674"/>
      <w:bookmarkStart w:id="897" w:name="_Toc52782457"/>
      <w:bookmarkStart w:id="898" w:name="_Toc52783068"/>
      <w:bookmarkStart w:id="899" w:name="_Toc59042937"/>
      <w:r w:rsidRPr="00D90393">
        <w:t>6.2.10.1</w:t>
      </w:r>
      <w:r w:rsidRPr="00D90393">
        <w:tab/>
        <w:t>Test Purpose (TP)</w:t>
      </w:r>
      <w:bookmarkEnd w:id="897"/>
      <w:bookmarkEnd w:id="898"/>
      <w:bookmarkEnd w:id="899"/>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one-to-one FD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one-to-one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finished receiving the file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then sends a "FILE DOWNLOAD COMPLETED" disposition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900" w:author="Kahn, Jason D. (Fed)" w:date="2021-02-08T14:23:00Z">
          <w:pPr>
            <w:pStyle w:val="Heading4"/>
          </w:pPr>
        </w:pPrChange>
      </w:pPr>
      <w:bookmarkStart w:id="901" w:name="_Toc52782458"/>
      <w:bookmarkStart w:id="902" w:name="_Toc52783069"/>
      <w:bookmarkStart w:id="903" w:name="_Toc59042938"/>
      <w:r w:rsidRPr="00D90393">
        <w:t>6.2.10.2</w:t>
      </w:r>
      <w:r w:rsidRPr="00D90393">
        <w:tab/>
        <w:t>Conformance requirements</w:t>
      </w:r>
      <w:bookmarkEnd w:id="901"/>
      <w:bookmarkEnd w:id="902"/>
      <w:bookmarkEnd w:id="903"/>
    </w:p>
    <w:p w:rsidR="00B93CA2" w:rsidRPr="00D90393" w:rsidRDefault="00B93CA2" w:rsidP="00B93CA2">
      <w:r w:rsidRPr="00D90393">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w:t>
      </w:r>
      <w:r w:rsidRPr="00D90393">
        <w:rPr>
          <w:lang w:eastAsia="ko-KR"/>
        </w:rPr>
        <w:t>;</w:t>
      </w:r>
    </w:p>
    <w:p w:rsidR="00B93CA2" w:rsidRPr="00D90393" w:rsidRDefault="00B93CA2" w:rsidP="00B93CA2">
      <w:pPr>
        <w:pStyle w:val="B10"/>
        <w:rPr>
          <w:lang w:eastAsia="ko-KR"/>
        </w:rPr>
      </w:pPr>
      <w:r w:rsidRPr="00D90393">
        <w:t>5)</w:t>
      </w:r>
      <w:r w:rsidRPr="00D90393">
        <w:tab/>
        <w:t xml:space="preserve">may display to the MCData </w:t>
      </w:r>
      <w:r w:rsidRPr="00D90393">
        <w:rPr>
          <w:lang w:eastAsia="ko-KR"/>
        </w:rPr>
        <w:t>u</w:t>
      </w:r>
      <w:r w:rsidRPr="00D90393">
        <w:t xml:space="preserve">ser the file meta-data of the </w:t>
      </w:r>
      <w:r w:rsidRPr="00D90393">
        <w:rPr>
          <w:lang w:eastAsia="ko-KR"/>
        </w:rPr>
        <w:t>incoming file as described by the SDP included in the received SIP INVITE request;</w:t>
      </w:r>
    </w:p>
    <w:p w:rsidR="00B93CA2" w:rsidRPr="00D90393" w:rsidRDefault="00B93CA2" w:rsidP="00B93CA2">
      <w:pPr>
        <w:pStyle w:val="B10"/>
      </w:pPr>
      <w:r w:rsidRPr="00D90393">
        <w:t>6)</w:t>
      </w:r>
      <w:r w:rsidRPr="00D90393">
        <w:tab/>
        <w:t>if the Mandatory indication IE of the FD SIGNALLING PAYLOAD contained in the application/vnd.3gpp.mcdata-signalling MIME body received in the SIP INVITE request is set to "MANDATORY", then:</w:t>
      </w:r>
    </w:p>
    <w:p w:rsidR="00B93CA2" w:rsidRPr="00D90393" w:rsidRDefault="00B93CA2" w:rsidP="00B93CA2">
      <w:pPr>
        <w:pStyle w:val="B2"/>
      </w:pPr>
      <w:r w:rsidRPr="00D90393">
        <w:t>i</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2"/>
        <w:rPr>
          <w:lang w:eastAsia="ko-KR"/>
        </w:rPr>
      </w:pPr>
      <w:r w:rsidRPr="00D90393">
        <w:rPr>
          <w:lang w:eastAsia="ko-KR"/>
        </w:rPr>
        <w:t>ii)</w:t>
      </w:r>
      <w:r w:rsidRPr="00D90393">
        <w:rPr>
          <w:lang w:eastAsia="ko-KR"/>
        </w:rPr>
        <w:tab/>
        <w:t>shall include the option tag "timer" in a Require header field of the SIP 200 (OK) response;</w:t>
      </w:r>
    </w:p>
    <w:p w:rsidR="00B93CA2" w:rsidRPr="00D90393" w:rsidRDefault="00B93CA2" w:rsidP="00B93CA2">
      <w:pPr>
        <w:pStyle w:val="B2"/>
      </w:pPr>
      <w:r w:rsidRPr="00D90393">
        <w:t>iii)</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2"/>
      </w:pPr>
      <w:r w:rsidRPr="00D90393">
        <w:t>iv)</w:t>
      </w:r>
      <w:r w:rsidRPr="00D90393">
        <w:tab/>
        <w:t>shall include the g.3gpp.mcdata.fd media feature tag in the Contact header field of the SIP 200 (OK) response;</w:t>
      </w:r>
    </w:p>
    <w:p w:rsidR="00B93CA2" w:rsidRPr="00D90393" w:rsidRDefault="00B93CA2" w:rsidP="00B93CA2">
      <w:pPr>
        <w:pStyle w:val="B2"/>
      </w:pPr>
      <w:r w:rsidRPr="00D90393">
        <w:t>v)</w:t>
      </w:r>
      <w:r w:rsidRPr="00D90393">
        <w:tab/>
        <w:t xml:space="preserve">shall include the </w:t>
      </w:r>
      <w:r w:rsidRPr="00D90393">
        <w:rPr>
          <w:rFonts w:eastAsia="SimSun"/>
          <w:lang w:eastAsia="zh-CN"/>
        </w:rPr>
        <w:t>g.3gpp.icsi-ref</w:t>
      </w:r>
      <w:r w:rsidRPr="00D90393">
        <w:t xml:space="preserve"> media feature tag containing the value of "urn:urn-7:3gpp-service.ims.icsi.mcdata.fd" in the Contact header field of the SIP 200 (OK) response;</w:t>
      </w:r>
    </w:p>
    <w:p w:rsidR="00B93CA2" w:rsidRPr="00D90393" w:rsidRDefault="00B93CA2" w:rsidP="00B93CA2">
      <w:pPr>
        <w:pStyle w:val="B2"/>
        <w:rPr>
          <w:lang w:eastAsia="ko-KR"/>
        </w:rPr>
      </w:pPr>
      <w:r w:rsidRPr="00D90393">
        <w:t>vi)</w:t>
      </w:r>
      <w:r w:rsidRPr="00D90393">
        <w:tab/>
        <w:t>shall include an SDP answer in the SIP 200 (OK) response to the SDP offer in the incoming SIP INVITE request according to 3GPP TS 24.229 [5] with the clarifications given in subclause 10.2.5.2.2</w:t>
      </w:r>
      <w:r w:rsidRPr="00D90393">
        <w:rPr>
          <w:lang w:eastAsia="ko-KR"/>
        </w:rPr>
        <w:t>; and</w:t>
      </w:r>
    </w:p>
    <w:p w:rsidR="00B93CA2" w:rsidRPr="00D90393" w:rsidRDefault="00B93CA2" w:rsidP="00B93CA2">
      <w:pPr>
        <w:pStyle w:val="B2"/>
        <w:rPr>
          <w:lang w:eastAsia="ko-KR"/>
        </w:rPr>
      </w:pPr>
      <w:r w:rsidRPr="00D90393">
        <w:rPr>
          <w:lang w:eastAsia="ko-KR"/>
        </w:rPr>
        <w:t>vii)</w:t>
      </w:r>
      <w:r w:rsidRPr="00D90393">
        <w:rPr>
          <w:lang w:eastAsia="ko-KR"/>
        </w:rPr>
        <w:tab/>
        <w:t>shall send the SIP 200 (OK) response towards the MCData server according to rules and procedures of 3GPP TS 24.229 [5].</w:t>
      </w:r>
    </w:p>
    <w:p w:rsidR="00B93CA2" w:rsidRPr="00D90393" w:rsidRDefault="00B93CA2" w:rsidP="00B93CA2">
      <w:pPr>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10.2.5.1.2.</w:t>
      </w:r>
    </w:p>
    <w:p w:rsidR="00B93CA2" w:rsidRPr="00D90393" w:rsidRDefault="00B93CA2" w:rsidP="00B93CA2">
      <w:pPr>
        <w:rPr>
          <w:lang w:eastAsia="ko-KR"/>
        </w:rPr>
      </w:pPr>
      <w:r w:rsidRPr="00D90393">
        <w:rPr>
          <w:lang w:eastAsia="ko-KR"/>
        </w:rPr>
        <w:t>On receipt of an indication from the media plane of the successful download of the file and if</w:t>
      </w:r>
      <w:r w:rsidRPr="00D90393">
        <w:rPr>
          <w:rFonts w:eastAsia="Malgun Gothic"/>
        </w:rPr>
        <w:t xml:space="preserve"> the received FD SIGNALLING PAYLOAD message contained an FD</w:t>
      </w:r>
      <w:r w:rsidRPr="00D90393">
        <w:t xml:space="preserve"> disposition request type</w:t>
      </w:r>
      <w:r w:rsidRPr="00D90393">
        <w:rPr>
          <w:rFonts w:eastAsia="Malgun Gothic"/>
        </w:rPr>
        <w:t xml:space="preserve"> IE requesting a file download completed update indication, then</w:t>
      </w:r>
      <w:r w:rsidRPr="00D90393">
        <w:rPr>
          <w:lang w:eastAsia="ko-KR"/>
        </w:rPr>
        <w:t>, 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6.2.3.2]</w:t>
      </w:r>
    </w:p>
    <w:p w:rsidR="00B93CA2" w:rsidRPr="00D90393" w:rsidRDefault="00B93CA2" w:rsidP="00B93CA2">
      <w:r w:rsidRPr="00D90393">
        <w:t>In order to generate an FD notification, the MCData client:</w:t>
      </w:r>
    </w:p>
    <w:p w:rsidR="00B93CA2" w:rsidRPr="00D90393" w:rsidRDefault="00B93CA2" w:rsidP="00B93CA2">
      <w:pPr>
        <w:pStyle w:val="B10"/>
      </w:pPr>
      <w:r w:rsidRPr="00D90393">
        <w:t>1)</w:t>
      </w:r>
      <w:r w:rsidRPr="00D90393">
        <w:tab/>
        <w:t>shall generate an FD NOTIFICATION message as specified in subclause 15.1.6; and</w:t>
      </w:r>
    </w:p>
    <w:p w:rsidR="00B93CA2" w:rsidRPr="00D90393" w:rsidRDefault="00B93CA2" w:rsidP="00B93CA2">
      <w:pPr>
        <w:pStyle w:val="B10"/>
      </w:pPr>
      <w:r w:rsidRPr="00D90393">
        <w:t>2)</w:t>
      </w:r>
      <w:r w:rsidRPr="00D90393">
        <w:tab/>
        <w:t>shall include in the SIP request, the FD NOTIFICATION message in an application/vnd.3gpp.mcdata-signalling MIME body as specified in subclause E.1.</w:t>
      </w:r>
    </w:p>
    <w:p w:rsidR="00B93CA2" w:rsidRPr="00D90393" w:rsidRDefault="00B93CA2" w:rsidP="00B93CA2">
      <w:r w:rsidRPr="00D90393">
        <w:t>When generating an FD NOTIFICATION message as specified in subclause 15.1.6, the MCData client:</w:t>
      </w:r>
    </w:p>
    <w:p w:rsidR="00B93CA2" w:rsidRPr="00D90393" w:rsidRDefault="00B93CA2" w:rsidP="00B93CA2">
      <w:pPr>
        <w:pStyle w:val="B10"/>
      </w:pPr>
      <w:r w:rsidRPr="00D90393">
        <w:t>1)</w:t>
      </w:r>
      <w:r w:rsidRPr="00D90393">
        <w:tab/>
        <w:t>if sending a file download accept notification, shall set the FD disposition notification type IE as "FILE DOWNLOAD REQUEST ACCEPTED" as specified in subclause 15.2.6;</w:t>
      </w:r>
    </w:p>
    <w:p w:rsidR="00B93CA2" w:rsidRPr="00D90393" w:rsidRDefault="00B93CA2" w:rsidP="00B93CA2">
      <w:pPr>
        <w:pStyle w:val="B10"/>
      </w:pPr>
      <w:r w:rsidRPr="00D90393">
        <w:t>2)</w:t>
      </w:r>
      <w:r w:rsidRPr="00D90393">
        <w:tab/>
        <w:t>if sending a file download reject notification, shall set the FD disposition notification type IE as "FILE DOWNLOAD REQUEST REJECTED" as specified in subclause 15.2.6;</w:t>
      </w:r>
    </w:p>
    <w:p w:rsidR="00B93CA2" w:rsidRPr="00D90393" w:rsidRDefault="00B93CA2" w:rsidP="00B93CA2">
      <w:pPr>
        <w:pStyle w:val="B10"/>
      </w:pPr>
      <w:r w:rsidRPr="00D90393">
        <w:t>3)</w:t>
      </w:r>
      <w:r w:rsidRPr="00D90393">
        <w:tab/>
        <w:t>if sending a file download deferred notification, shall set the FD disposition notification type IE as "FILE DOWNLOAD REQUEST DEFERRED" as specified in subclause 15.2.6;</w:t>
      </w:r>
    </w:p>
    <w:p w:rsidR="00B93CA2" w:rsidRPr="00D90393" w:rsidRDefault="00B93CA2" w:rsidP="00B93CA2">
      <w:pPr>
        <w:pStyle w:val="B10"/>
      </w:pPr>
      <w:r w:rsidRPr="00D90393">
        <w:t>4)</w:t>
      </w:r>
      <w:r w:rsidRPr="00D90393">
        <w:tab/>
        <w:t>shall set the Conversation ID to the value of the Conversation ID that was received in the FD message as specified in subclause 15.2.9;</w:t>
      </w:r>
    </w:p>
    <w:p w:rsidR="00B93CA2" w:rsidRPr="00D90393" w:rsidRDefault="00B93CA2" w:rsidP="00B93CA2">
      <w:pPr>
        <w:pStyle w:val="B10"/>
      </w:pPr>
      <w:r w:rsidRPr="00D90393">
        <w:t>5)</w:t>
      </w:r>
      <w:r w:rsidRPr="00D90393">
        <w:tab/>
        <w:t>shall set the Date and time IE to the current time as specified in subclause 15.2.8; and</w:t>
      </w:r>
    </w:p>
    <w:p w:rsidR="00B93CA2" w:rsidRPr="00D90393" w:rsidRDefault="00B93CA2" w:rsidP="00B93CA2">
      <w:pPr>
        <w:pStyle w:val="B10"/>
      </w:pPr>
      <w:r w:rsidRPr="00D90393">
        <w:t>6)</w:t>
      </w:r>
      <w:r w:rsidRPr="00D90393">
        <w:tab/>
        <w:t>if sending a file download completed notification:</w:t>
      </w:r>
    </w:p>
    <w:p w:rsidR="00B93CA2" w:rsidRPr="00D90393" w:rsidRDefault="00B93CA2" w:rsidP="00B93CA2">
      <w:pPr>
        <w:pStyle w:val="B2"/>
      </w:pPr>
      <w:r w:rsidRPr="00D90393">
        <w:t>a)</w:t>
      </w:r>
      <w:r w:rsidRPr="00D90393">
        <w:tab/>
        <w:t>shall set the FD disposition notification type IE as "FILE DOWNLOAD COMPLETED" as specified in subclause 15.2.6;</w:t>
      </w:r>
    </w:p>
    <w:p w:rsidR="00B93CA2" w:rsidRPr="00D90393" w:rsidRDefault="00B93CA2" w:rsidP="00B93CA2">
      <w:pPr>
        <w:pStyle w:val="B2"/>
      </w:pPr>
      <w:r w:rsidRPr="00D90393">
        <w:t>b)</w:t>
      </w:r>
      <w:r w:rsidRPr="00D90393">
        <w:tab/>
        <w:t>shall set the Message ID to the value of the Message ID that was received in the FD message as specified in subclause 15.2.10;</w:t>
      </w:r>
    </w:p>
    <w:p w:rsidR="00B93CA2" w:rsidRPr="00D90393" w:rsidRDefault="00B93CA2" w:rsidP="00B93CA2">
      <w:pPr>
        <w:pStyle w:val="B2"/>
      </w:pPr>
      <w:r w:rsidRPr="00D90393">
        <w:t>c)</w:t>
      </w:r>
      <w:r w:rsidRPr="00D90393">
        <w:tab/>
        <w:t>if the FD message was destined for the user, shall not include an Application ID IE as specified in subclause 15.2.7; and</w:t>
      </w:r>
    </w:p>
    <w:p w:rsidR="00B93CA2" w:rsidRPr="00D90393" w:rsidRDefault="00B93CA2" w:rsidP="00B93CA2">
      <w:pPr>
        <w:pStyle w:val="B2"/>
      </w:pPr>
      <w:r w:rsidRPr="00D90393">
        <w:t>d)</w:t>
      </w:r>
      <w:r w:rsidRPr="00D90393">
        <w:tab/>
        <w:t>if the FD message was destined for an application, shall include an Application ID IE set to the value of the Application ID that was included in the FD message as specified in subclause 15.2.3.</w:t>
      </w:r>
    </w:p>
    <w:p w:rsidR="00B93CA2" w:rsidRPr="00D90393" w:rsidRDefault="00B93CA2" w:rsidP="00B93CA2">
      <w:r w:rsidRPr="00D90393">
        <w:t>[TS 24.582, clause 7.1.3.1]</w:t>
      </w:r>
    </w:p>
    <w:p w:rsidR="00B93CA2" w:rsidRPr="00D90393" w:rsidRDefault="00B93CA2" w:rsidP="00B93CA2">
      <w:r w:rsidRPr="00D90393">
        <w:t>Upon receiving an indication to establish MSRP connection for file distribution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rsidR="00B93CA2" w:rsidRPr="00D90393" w:rsidRDefault="00B93CA2" w:rsidP="00B93CA2">
      <w:pPr>
        <w:pStyle w:val="B10"/>
      </w:pPr>
      <w:r w:rsidRPr="00D90393">
        <w:t>3.</w:t>
      </w:r>
      <w:r w:rsidRPr="00D90393">
        <w:tab/>
        <w:t>shall handle the received content as described in subclause 7.1.3.2.</w:t>
      </w:r>
    </w:p>
    <w:p w:rsidR="00B93CA2" w:rsidRPr="00D90393" w:rsidRDefault="00B93CA2" w:rsidP="00B93CA2">
      <w:r w:rsidRPr="00D90393">
        <w:t>[TS 24.582, clause 7.1.3.2]</w:t>
      </w:r>
    </w:p>
    <w:p w:rsidR="00B93CA2" w:rsidRPr="00D90393" w:rsidRDefault="00B93CA2" w:rsidP="00B93CA2">
      <w:pPr>
        <w:rPr>
          <w:rFonts w:eastAsia="Malgun Gothic"/>
        </w:rPr>
      </w:pPr>
      <w:r w:rsidRPr="00D90393">
        <w:rPr>
          <w:rFonts w:ascii="TimesNewRoman" w:hAnsi="TimesNewRoman" w:cs="TimesNewRoman"/>
        </w:rPr>
        <w:t>Upon receiving a file,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application/vnd.3gpp.mcdata-file MIME body; and</w:t>
      </w:r>
    </w:p>
    <w:p w:rsidR="00B93CA2" w:rsidRPr="00D90393" w:rsidRDefault="00B93CA2" w:rsidP="00B93CA2">
      <w:pPr>
        <w:pStyle w:val="B10"/>
        <w:rPr>
          <w:lang w:eastAsia="ko-KR"/>
        </w:rPr>
      </w:pPr>
      <w:r w:rsidRPr="00D90393">
        <w:rPr>
          <w:rFonts w:eastAsia="Malgun Gothic"/>
        </w:rPr>
        <w:t>2.</w:t>
      </w:r>
      <w:r w:rsidRPr="00D90393">
        <w:rPr>
          <w:rFonts w:eastAsia="Malgun Gothic"/>
        </w:rPr>
        <w:tab/>
        <w:t>once all the chunks of the file are successfully received, shall indicate to the signalling plane that the file download is completed.</w:t>
      </w:r>
    </w:p>
    <w:p w:rsidR="00B93CA2" w:rsidRPr="00D90393" w:rsidRDefault="00B93CA2" w:rsidP="00B5551F">
      <w:pPr>
        <w:pStyle w:val="H6"/>
        <w:pPrChange w:id="904" w:author="Kahn, Jason D. (Fed)" w:date="2021-02-08T14:23:00Z">
          <w:pPr>
            <w:pStyle w:val="Heading4"/>
          </w:pPr>
        </w:pPrChange>
      </w:pPr>
      <w:bookmarkStart w:id="905" w:name="_Toc52782459"/>
      <w:bookmarkStart w:id="906" w:name="_Toc52783070"/>
      <w:bookmarkStart w:id="907" w:name="_Toc59042939"/>
      <w:r w:rsidRPr="00D90393">
        <w:t>6.2.10.3</w:t>
      </w:r>
      <w:r w:rsidRPr="00D90393">
        <w:tab/>
        <w:t>Test description</w:t>
      </w:r>
      <w:bookmarkEnd w:id="905"/>
      <w:bookmarkEnd w:id="906"/>
      <w:bookmarkEnd w:id="907"/>
    </w:p>
    <w:p w:rsidR="00B93CA2" w:rsidRPr="00D90393" w:rsidRDefault="00B93CA2" w:rsidP="00B5551F">
      <w:pPr>
        <w:pStyle w:val="H6"/>
        <w:pPrChange w:id="908" w:author="Kahn, Jason D. (Fed)" w:date="2021-02-08T14:23:00Z">
          <w:pPr>
            <w:pStyle w:val="Heading5"/>
          </w:pPr>
        </w:pPrChange>
      </w:pPr>
      <w:bookmarkStart w:id="909" w:name="_Toc52782460"/>
      <w:bookmarkStart w:id="910" w:name="_Toc52783071"/>
      <w:bookmarkStart w:id="911" w:name="_Toc59042940"/>
      <w:r w:rsidRPr="00D90393">
        <w:t>6.2.10.3.1</w:t>
      </w:r>
      <w:r w:rsidRPr="00D90393">
        <w:tab/>
        <w:t>Pre-test conditions</w:t>
      </w:r>
      <w:bookmarkEnd w:id="909"/>
      <w:bookmarkEnd w:id="910"/>
      <w:bookmarkEnd w:id="911"/>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912" w:author="Kahn, Jason D. (Fed)" w:date="2021-02-08T14:23:00Z">
          <w:pPr>
            <w:pStyle w:val="Heading5"/>
          </w:pPr>
        </w:pPrChange>
      </w:pPr>
      <w:bookmarkStart w:id="913" w:name="_Toc52782461"/>
      <w:bookmarkStart w:id="914" w:name="_Toc52783072"/>
      <w:bookmarkStart w:id="915" w:name="_Toc59042941"/>
      <w:r w:rsidRPr="00D90393">
        <w:t>6.2.10.3.2</w:t>
      </w:r>
      <w:r w:rsidRPr="00D90393">
        <w:tab/>
        <w:t>Test procedure sequence</w:t>
      </w:r>
      <w:bookmarkEnd w:id="913"/>
      <w:bookmarkEnd w:id="914"/>
      <w:bookmarkEnd w:id="915"/>
    </w:p>
    <w:p w:rsidR="00B93CA2" w:rsidRPr="00D90393" w:rsidRDefault="00B93CA2" w:rsidP="00B93CA2">
      <w:pPr>
        <w:pStyle w:val="TH"/>
      </w:pPr>
      <w:r w:rsidRPr="00D90393">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916" w:name="_Hlk39579639"/>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one-to-one FD message using the media plane with a disposition notification type of "</w:t>
            </w:r>
            <w:r w:rsidRPr="00D90393">
              <w:rPr>
                <w:lang w:eastAsia="ko-KR"/>
              </w:rPr>
              <w:t>FILE DOWNLOAD COMPLETED UPDATE</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"FILE DOWNLOAD COMPLETED"?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bookmarkEnd w:id="916"/>
    </w:tbl>
    <w:p w:rsidR="00B93CA2" w:rsidRPr="00D90393" w:rsidRDefault="00B93CA2" w:rsidP="00B93CA2"/>
    <w:p w:rsidR="00B93CA2" w:rsidRPr="00D90393" w:rsidRDefault="00B93CA2" w:rsidP="00B5551F">
      <w:pPr>
        <w:pStyle w:val="H6"/>
        <w:pPrChange w:id="917" w:author="Kahn, Jason D. (Fed)" w:date="2021-02-08T14:23:00Z">
          <w:pPr>
            <w:pStyle w:val="Heading5"/>
          </w:pPr>
        </w:pPrChange>
      </w:pPr>
      <w:bookmarkStart w:id="918" w:name="_Toc52782462"/>
      <w:bookmarkStart w:id="919" w:name="_Toc52783073"/>
      <w:bookmarkStart w:id="920" w:name="_Toc59042942"/>
      <w:r w:rsidRPr="00D90393">
        <w:t>6.2.10.3.3</w:t>
      </w:r>
      <w:r w:rsidRPr="00D90393">
        <w:tab/>
        <w:t>Specific message contents</w:t>
      </w:r>
      <w:bookmarkEnd w:id="918"/>
      <w:bookmarkEnd w:id="919"/>
      <w:bookmarkEnd w:id="920"/>
    </w:p>
    <w:p w:rsidR="00B93CA2" w:rsidRPr="00D90393" w:rsidRDefault="00B93CA2" w:rsidP="00B93CA2">
      <w:pPr>
        <w:pStyle w:val="TH"/>
      </w:pPr>
      <w:r w:rsidRPr="00D90393">
        <w:t>Table 6.2.10.3.3-1: SIP INVITE (step 1, Table 6.2.10.3.2-1)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21">
          <w:tblGrid>
            <w:gridCol w:w="2835"/>
            <w:gridCol w:w="2126"/>
            <w:gridCol w:w="2126"/>
            <w:gridCol w:w="1418"/>
            <w:gridCol w:w="1134"/>
          </w:tblGrid>
        </w:tblGridChange>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 MCD_1to1, PRIVATE 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1883"/>
              </w:tabs>
              <w:rPr>
                <w:rFonts w:cs="Arial"/>
                <w:b/>
                <w:bCs/>
                <w:szCs w:val="18"/>
              </w:rPr>
            </w:pPr>
            <w:r w:rsidRPr="00D90393">
              <w:rPr>
                <w:rFonts w:cs="Arial"/>
                <w:bCs/>
                <w:szCs w:val="18"/>
              </w:rPr>
              <w:t xml:space="preserve">  feature-param</w:t>
            </w:r>
            <w:r w:rsidRPr="00D90393">
              <w:rPr>
                <w:rFonts w:cs="Arial"/>
                <w:bCs/>
                <w:szCs w:val="18"/>
              </w:rPr>
              <w:tab/>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6.2.10.3.3-2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6.2.10.3.3-3</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5.5.3.13.4-1.</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r w:rsidRPr="00D90393">
              <w:rPr>
                <w:rFonts w:cs="Arial"/>
                <w:szCs w:val="18"/>
              </w:rPr>
              <w:t>,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accept-types</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name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"name:" filename-string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type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"type:" type "/" subtype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binary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size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"size:" filesize-value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filesize-value is an integer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hash</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"hash:" hash-algorithm ":" hash-value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creation</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the date the file was created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"one-to-one-fd"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lang w:eastAsia="ko-KR"/>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mcdata-calling-user-id</w:t>
            </w:r>
          </w:p>
        </w:tc>
        <w:tc>
          <w:tcPr>
            <w:tcW w:w="2126" w:type="dxa"/>
          </w:tcPr>
          <w:p w:rsidR="00B93CA2" w:rsidRPr="00D90393" w:rsidRDefault="00B93CA2" w:rsidP="00253B20">
            <w:pPr>
              <w:pStyle w:val="TAL"/>
            </w:pPr>
            <w:r w:rsidRPr="00D90393">
              <w:t>px_MCDATA_ID_User_B</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mcdata-called-party-id</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6.2.10.3.3-4: SIP 200 (OK) (step 2,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22">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6.2.10.3.3-5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23">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accept-types</w:t>
            </w:r>
          </w:p>
        </w:tc>
        <w:tc>
          <w:tcPr>
            <w:tcW w:w="2127" w:type="dxa"/>
            <w:vAlign w:val="center"/>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name</w:t>
            </w:r>
          </w:p>
        </w:tc>
        <w:tc>
          <w:tcPr>
            <w:tcW w:w="2127" w:type="dxa"/>
            <w:vAlign w:val="center"/>
          </w:tcPr>
          <w:p w:rsidR="00B93CA2" w:rsidRPr="00D90393" w:rsidRDefault="00B93CA2" w:rsidP="00253B20">
            <w:pPr>
              <w:pStyle w:val="TAL"/>
            </w:pPr>
            <w:r w:rsidRPr="00D90393">
              <w:t>"name:" filename-string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type</w:t>
            </w:r>
          </w:p>
        </w:tc>
        <w:tc>
          <w:tcPr>
            <w:tcW w:w="2127" w:type="dxa"/>
            <w:vAlign w:val="center"/>
          </w:tcPr>
          <w:p w:rsidR="00B93CA2" w:rsidRPr="00D90393" w:rsidRDefault="00B93CA2" w:rsidP="00253B20">
            <w:pPr>
              <w:pStyle w:val="TAL"/>
            </w:pPr>
            <w:r w:rsidRPr="00D90393">
              <w:t>"type:" type "/" subtype</w:t>
            </w:r>
          </w:p>
        </w:tc>
        <w:tc>
          <w:tcPr>
            <w:tcW w:w="2127" w:type="dxa"/>
          </w:tcPr>
          <w:p w:rsidR="00B93CA2" w:rsidRPr="00D90393" w:rsidRDefault="00B93CA2" w:rsidP="00253B20">
            <w:pPr>
              <w:pStyle w:val="TAL"/>
            </w:pPr>
            <w:r w:rsidRPr="00D90393">
              <w:t>a binary file</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size</w:t>
            </w:r>
          </w:p>
        </w:tc>
        <w:tc>
          <w:tcPr>
            <w:tcW w:w="2127" w:type="dxa"/>
            <w:vAlign w:val="center"/>
          </w:tcPr>
          <w:p w:rsidR="00B93CA2" w:rsidRPr="00D90393" w:rsidRDefault="00B93CA2" w:rsidP="00253B20">
            <w:pPr>
              <w:pStyle w:val="TAL"/>
            </w:pPr>
            <w:r w:rsidRPr="00D90393">
              <w:t>"size:" filesize-value</w:t>
            </w:r>
          </w:p>
        </w:tc>
        <w:tc>
          <w:tcPr>
            <w:tcW w:w="2127" w:type="dxa"/>
          </w:tcPr>
          <w:p w:rsidR="00B93CA2" w:rsidRPr="00D90393" w:rsidRDefault="00B93CA2" w:rsidP="00253B20">
            <w:pPr>
              <w:pStyle w:val="TAL"/>
            </w:pPr>
            <w:r w:rsidRPr="00D90393">
              <w:t>filesize-value is an integer</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hash</w:t>
            </w:r>
          </w:p>
        </w:tc>
        <w:tc>
          <w:tcPr>
            <w:tcW w:w="2127" w:type="dxa"/>
            <w:vAlign w:val="center"/>
          </w:tcPr>
          <w:p w:rsidR="00B93CA2" w:rsidRPr="00D90393" w:rsidRDefault="00B93CA2" w:rsidP="00253B20">
            <w:pPr>
              <w:pStyle w:val="TAL"/>
            </w:pPr>
            <w:r w:rsidRPr="00D90393">
              <w:t>"hash:" hash-algorithm ":" hash-value</w:t>
            </w:r>
          </w:p>
        </w:tc>
        <w:tc>
          <w:tcPr>
            <w:tcW w:w="2127"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creation</w:t>
            </w:r>
          </w:p>
        </w:tc>
        <w:tc>
          <w:tcPr>
            <w:tcW w:w="2127" w:type="dxa"/>
            <w:vAlign w:val="center"/>
          </w:tcPr>
          <w:p w:rsidR="00B93CA2" w:rsidRPr="00D90393" w:rsidRDefault="00B93CA2" w:rsidP="00253B20">
            <w:pPr>
              <w:pStyle w:val="TAL"/>
            </w:pPr>
            <w:r w:rsidRPr="00D90393">
              <w:t>the date the file was created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6.2.10.3.3-6: MSRP SEND (step 6,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6.2.10.3.3-7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6.2.10.3.3-7: FD Data Payload (Table 6.2.10.3.3-6)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t>Security parameters and 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6.2.9.3.3-8</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 Protected Payload Message</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r w:rsidRPr="00D90393">
        <w:t>Table 6.2.10.3.3-8: MCData Protected Payload Message (Table 6.2.9.3.3-7)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5.5.3.10-2</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6.2.10.3.3-9: SIP BYE (step 8,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6.2.10.3.3-10: SIP 200 (OK) (step 9,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6.2.10.3.3-11: SIP MESSAGE (step 11,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6.2.2.3.3-12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924" w:name="_Toc42507368"/>
      <w:bookmarkStart w:id="925" w:name="_Toc52307899"/>
      <w:bookmarkStart w:id="926" w:name="_Toc52782463"/>
      <w:bookmarkStart w:id="927" w:name="_Toc52783074"/>
      <w:bookmarkStart w:id="928" w:name="_Toc59042943"/>
      <w:r w:rsidRPr="00D90393">
        <w:t>6.2.11</w:t>
      </w:r>
      <w:r w:rsidRPr="00D90393">
        <w:tab/>
        <w:t>On-network / File Distribution (FD) / FD Using Media Plane / Group Standalone FD / Client Originated (CO)</w:t>
      </w:r>
      <w:bookmarkEnd w:id="895"/>
      <w:bookmarkEnd w:id="896"/>
      <w:bookmarkEnd w:id="924"/>
      <w:bookmarkEnd w:id="925"/>
      <w:bookmarkEnd w:id="926"/>
      <w:bookmarkEnd w:id="927"/>
      <w:bookmarkEnd w:id="928"/>
    </w:p>
    <w:p w:rsidR="00B93CA2" w:rsidRPr="00D90393" w:rsidRDefault="00B93CA2" w:rsidP="00B5551F">
      <w:pPr>
        <w:pStyle w:val="H6"/>
        <w:pPrChange w:id="929" w:author="Kahn, Jason D. (Fed)" w:date="2021-02-08T14:23:00Z">
          <w:pPr>
            <w:pStyle w:val="Heading4"/>
          </w:pPr>
        </w:pPrChange>
      </w:pPr>
      <w:bookmarkStart w:id="930" w:name="_Toc522499822"/>
      <w:bookmarkStart w:id="931" w:name="_Toc25610675"/>
      <w:bookmarkStart w:id="932" w:name="_Toc52782464"/>
      <w:bookmarkStart w:id="933" w:name="_Toc52783075"/>
      <w:bookmarkStart w:id="934" w:name="_Toc59042944"/>
      <w:r w:rsidRPr="00D90393">
        <w:t>6.2.11.1</w:t>
      </w:r>
      <w:r w:rsidRPr="00D90393">
        <w:tab/>
        <w:t>Test Purpose (TP)</w:t>
      </w:r>
      <w:bookmarkEnd w:id="932"/>
      <w:bookmarkEnd w:id="933"/>
      <w:bookmarkEnd w:id="934"/>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group standalone FD message via a MSRP SEND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FD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FD message using the media plane with a disposition of "</w:t>
      </w:r>
      <w:r w:rsidRPr="00D90393">
        <w:rPr>
          <w:noProof w:val="0"/>
          <w:lang w:eastAsia="ko-KR"/>
        </w:rPr>
        <w:t>FILE DOWNLOAD COMPLETED UPDATE</w:t>
      </w:r>
      <w:r w:rsidRPr="00D90393">
        <w:rPr>
          <w:noProof w:val="0"/>
        </w:rPr>
        <w: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935" w:author="Kahn, Jason D. (Fed)" w:date="2021-02-08T14:23:00Z">
          <w:pPr>
            <w:pStyle w:val="Heading4"/>
          </w:pPr>
        </w:pPrChange>
      </w:pPr>
      <w:bookmarkStart w:id="936" w:name="_Toc52782465"/>
      <w:bookmarkStart w:id="937" w:name="_Toc52783076"/>
      <w:bookmarkStart w:id="938" w:name="_Toc59042945"/>
      <w:r w:rsidRPr="00D90393">
        <w:t>6.2.11.2</w:t>
      </w:r>
      <w:r w:rsidRPr="00D90393">
        <w:tab/>
        <w:t>Conformance requirements</w:t>
      </w:r>
      <w:bookmarkEnd w:id="936"/>
      <w:bookmarkEnd w:id="937"/>
      <w:bookmarkEnd w:id="938"/>
    </w:p>
    <w:p w:rsidR="00B93CA2" w:rsidRPr="00D90393" w:rsidRDefault="00B93CA2" w:rsidP="00B93CA2">
      <w:r w:rsidRPr="00D90393">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g.3gpp.mcdata.fd media feature tag and the </w:t>
      </w:r>
      <w:r w:rsidRPr="00D90393">
        <w:rPr>
          <w:lang w:eastAsia="ko-KR"/>
        </w:rPr>
        <w:t xml:space="preserve">g.3gpp.icsi-ref media feature tag with the value of "urn:urn-7:3gpp-service.ims.icsi.mcdata.fd"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"urn:urn-7:3gpp-service.ims.icsi.mcdata.fd"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"urn:urn-7:3gpp-service.ims.icsi.mcdata.fd"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shall generate and contain an application/vnd.3gpp.mcdata-signalling MIME body with the FD SIGNALLING PAYLOAD as described in subclause 6.2.2.3;</w:t>
      </w:r>
    </w:p>
    <w:p w:rsidR="00B93CA2" w:rsidRPr="00D90393" w:rsidRDefault="00B93CA2" w:rsidP="00B93CA2">
      <w:pPr>
        <w:pStyle w:val="B10"/>
      </w:pPr>
      <w:r w:rsidRPr="00D90393">
        <w:t>8)</w:t>
      </w:r>
      <w:r w:rsidRPr="00D90393">
        <w:tab/>
        <w:t>if a one-to-one file distribution is requested:</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 and</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"one-to-one-fd";</w:t>
      </w:r>
    </w:p>
    <w:p w:rsidR="00B93CA2" w:rsidRPr="00D90393" w:rsidRDefault="00B93CA2" w:rsidP="00B93CA2">
      <w:pPr>
        <w:pStyle w:val="B2"/>
        <w:rPr>
          <w:lang w:eastAsia="ko-KR"/>
        </w:rPr>
      </w:pPr>
      <w:r w:rsidRPr="00D90393">
        <w:rPr>
          <w:lang w:eastAsia="ko-KR"/>
        </w:rPr>
        <w:t>c)</w:t>
      </w:r>
      <w:r w:rsidRPr="00D90393">
        <w:rPr>
          <w:lang w:eastAsia="ko-KR"/>
        </w:rPr>
        <w:tab/>
        <w:t>if an end-to-end security context needs to be established</w:t>
      </w:r>
      <w:r w:rsidRPr="00D90393">
        <w:t xml:space="preserve"> 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 and</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B10"/>
      </w:pPr>
      <w:r w:rsidRPr="00D90393">
        <w:t>9)</w:t>
      </w:r>
      <w:r w:rsidRPr="00D90393">
        <w:tab/>
        <w:t xml:space="preserve">if a group file distribution is requested: </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/&lt;x&gt;/Common/MCData/AllowedFD"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for FD and not continue with the rest of the steps in this subclause; and</w:t>
      </w:r>
    </w:p>
    <w:p w:rsidR="00B93CA2" w:rsidRPr="00D90393" w:rsidRDefault="00B93CA2" w:rsidP="00B93CA2">
      <w:pPr>
        <w:pStyle w:val="B2"/>
      </w:pPr>
      <w:r w:rsidRPr="00D90393">
        <w:t>b)</w:t>
      </w:r>
      <w:r w:rsidRPr="00D90393">
        <w:tab/>
        <w:t>shall contain 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"group-fd";</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NO"/>
      </w:pPr>
      <w:r w:rsidRPr="00D90393">
        <w:t>NOTE 1:</w:t>
      </w:r>
      <w:r w:rsidRPr="00D90393">
        <w:tab/>
        <w:t>The MCData client does not include the MCData ID of the originating MCData user in the body, as this will be inserted into the body of the SIP INVITE request that is sent from the originating participating MCData function.</w:t>
      </w:r>
    </w:p>
    <w:p w:rsidR="00B93CA2" w:rsidRPr="00D90393" w:rsidRDefault="00B93CA2" w:rsidP="00B93CA2">
      <w:pPr>
        <w:pStyle w:val="B10"/>
      </w:pPr>
      <w:r w:rsidRPr="00D90393">
        <w:t>10)</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11)</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12)</w:t>
      </w:r>
      <w:r w:rsidRPr="00D90393">
        <w:tab/>
        <w:t>shall include an SDP offer according to 3GPP TS 24.229 [5] with the clarifications given in subclause 10.2.5.2.1; and</w:t>
      </w:r>
    </w:p>
    <w:p w:rsidR="00B93CA2" w:rsidRPr="00D90393" w:rsidRDefault="00B93CA2" w:rsidP="00B93CA2">
      <w:pPr>
        <w:pStyle w:val="B10"/>
      </w:pPr>
      <w:r w:rsidRPr="00D90393">
        <w:t>13)</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10.2.5.1.1..</w:t>
      </w:r>
    </w:p>
    <w:p w:rsidR="00B93CA2" w:rsidRPr="00D90393" w:rsidRDefault="00B93CA2" w:rsidP="00B93CA2">
      <w:r w:rsidRPr="00D90393">
        <w:t>[TS 24.282, clause 6.2.2.3]</w:t>
      </w:r>
    </w:p>
    <w:p w:rsidR="00B93CA2" w:rsidRPr="00D90393" w:rsidRDefault="00B93CA2" w:rsidP="00B93CA2">
      <w:r w:rsidRPr="00D90393">
        <w:t>In order to generate an FD message, the MCData client:</w:t>
      </w:r>
    </w:p>
    <w:p w:rsidR="00B93CA2" w:rsidRPr="00D90393" w:rsidRDefault="00B93CA2" w:rsidP="00B93CA2">
      <w:pPr>
        <w:pStyle w:val="B10"/>
      </w:pPr>
      <w:r w:rsidRPr="00D90393">
        <w:t>1)</w:t>
      </w:r>
      <w:r w:rsidRPr="00D90393">
        <w:tab/>
        <w:t>shall generate an FD SIGNALLING PAYLOAD message as specified in subclause 15.1.3; and</w:t>
      </w:r>
    </w:p>
    <w:p w:rsidR="00B93CA2" w:rsidRPr="00D90393" w:rsidRDefault="00B93CA2" w:rsidP="00B93CA2">
      <w:pPr>
        <w:pStyle w:val="B10"/>
      </w:pPr>
      <w:r w:rsidRPr="00D90393">
        <w:t>2)</w:t>
      </w:r>
      <w:r w:rsidRPr="00D90393">
        <w:tab/>
        <w:t>shall include in the SIP request, the FD SIGNALLING PAYLOAD message in an application/vnd.3gpp.mcdata-signalling MIME body as specified in subclause E.1.</w:t>
      </w:r>
    </w:p>
    <w:p w:rsidR="00B93CA2" w:rsidRPr="00D90393" w:rsidRDefault="00B93CA2" w:rsidP="00B93CA2">
      <w:r w:rsidRPr="00D90393">
        <w:t>When generating an FD SIGNALLING PAYLOAD message as specified in subclause 15.1.3,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filestarts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 xml:space="preserve">if the </w:t>
      </w:r>
      <w:r w:rsidR="00CC252A" w:rsidRPr="00D90393">
        <w:t>file continues</w:t>
      </w:r>
      <w:r w:rsidRPr="00D90393">
        <w:t xml:space="preserve"> an existing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 xml:space="preserve">if the </w:t>
      </w:r>
      <w:r w:rsidR="00CC252A" w:rsidRPr="00D90393">
        <w:t>files</w:t>
      </w:r>
      <w:r w:rsidRPr="00D90393">
        <w:t xml:space="preserve"> in reply to a previously received SDS message or file, shall include the InReplyTo message ID IE with the Message ID value in the previously received SDS message or file;</w:t>
      </w:r>
    </w:p>
    <w:p w:rsidR="00B93CA2" w:rsidRPr="00D90393" w:rsidRDefault="00B93CA2" w:rsidP="00B93CA2">
      <w:pPr>
        <w:pStyle w:val="B10"/>
      </w:pPr>
      <w:r w:rsidRPr="00D90393">
        <w:t>6)</w:t>
      </w:r>
      <w:r w:rsidRPr="00D90393">
        <w:tab/>
        <w:t>if the file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file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a file download complete notification is required shall include a FD disposition request type IE set to "</w:t>
      </w:r>
      <w:r w:rsidRPr="00D90393">
        <w:rPr>
          <w:lang w:eastAsia="ko-KR"/>
        </w:rPr>
        <w:t>FILE DOWNLOAD COMPLETED UPDATE</w:t>
      </w:r>
      <w:r w:rsidRPr="00D90393">
        <w:t>" as specified in subclause 15.2.4; and</w:t>
      </w:r>
    </w:p>
    <w:p w:rsidR="00B93CA2" w:rsidRPr="00D90393" w:rsidRDefault="00B93CA2" w:rsidP="00B93CA2">
      <w:pPr>
        <w:pStyle w:val="B10"/>
      </w:pPr>
      <w:r w:rsidRPr="00D90393">
        <w:t>9)</w:t>
      </w:r>
      <w:r w:rsidRPr="00D90393">
        <w:tab/>
        <w:t>shall include and set the Mandatory download IE to "MANDATORY DOWNLOAD" as described in subclause 15.2.16.</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7.1.2.1]</w:t>
      </w:r>
    </w:p>
    <w:p w:rsidR="00B93CA2" w:rsidRPr="00D90393" w:rsidRDefault="00B93CA2" w:rsidP="00B93CA2">
      <w:r w:rsidRPr="00D90393">
        <w:t>Upon receiving an indication to establish MSRP connection for file distribution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 xml:space="preserve">response to the first MSRP SEND request, the MCData client can send the file. </w:t>
      </w:r>
      <w:r w:rsidRPr="00D90393">
        <w:rPr>
          <w:rFonts w:eastAsia="Calibri"/>
        </w:rPr>
        <w:t>To send the file, the MCData client:</w:t>
      </w:r>
    </w:p>
    <w:p w:rsidR="00B93CA2" w:rsidRPr="00D90393" w:rsidRDefault="00B93CA2" w:rsidP="00B93CA2">
      <w:pPr>
        <w:pStyle w:val="B10"/>
      </w:pPr>
      <w:r w:rsidRPr="00D90393">
        <w:t>1.</w:t>
      </w:r>
      <w:r w:rsidRPr="00D90393">
        <w:tab/>
        <w:t>shall generate MSRP SEND for file distribution request according to IETF RFC 4975 [11]. When generating an MSRP SEND, the MCData client:</w:t>
      </w:r>
    </w:p>
    <w:p w:rsidR="00B93CA2" w:rsidRPr="00D90393" w:rsidRDefault="00B93CA2" w:rsidP="00B93CA2">
      <w:pPr>
        <w:pStyle w:val="B2"/>
      </w:pPr>
      <w:r w:rsidRPr="00D90393">
        <w:t>a.</w:t>
      </w:r>
      <w:r w:rsidRPr="00D90393">
        <w:tab/>
        <w:t>shall set To-Path header according to the MSRP URI(s) received in the answer SDP;</w:t>
      </w:r>
    </w:p>
    <w:p w:rsidR="00B93CA2" w:rsidRPr="00D90393" w:rsidRDefault="00B93CA2" w:rsidP="00B93CA2">
      <w:pPr>
        <w:pStyle w:val="B2"/>
      </w:pPr>
      <w:r w:rsidRPr="00D90393">
        <w:t>b.</w:t>
      </w:r>
      <w:r w:rsidRPr="00D90393">
        <w:tab/>
      </w:r>
      <w:r w:rsidRPr="00D90393">
        <w:rPr>
          <w:rFonts w:eastAsia="Calibri"/>
        </w:rPr>
        <w:t>shall set the first content type as Content-Type = "</w:t>
      </w:r>
      <w:r w:rsidRPr="00D90393">
        <w:t>application/vnd.3gpp.mcdata-file</w:t>
      </w:r>
      <w:r w:rsidRPr="00D90393">
        <w:rPr>
          <w:rFonts w:eastAsia="Calibri"/>
        </w:rPr>
        <w:t>"</w:t>
      </w:r>
      <w:r w:rsidRPr="00D90393">
        <w:t>; and</w:t>
      </w:r>
    </w:p>
    <w:p w:rsidR="00B93CA2" w:rsidRPr="00D90393" w:rsidRDefault="00B93CA2" w:rsidP="00B93CA2">
      <w:pPr>
        <w:pStyle w:val="B2"/>
      </w:pPr>
      <w:r w:rsidRPr="00D90393">
        <w:t>c.</w:t>
      </w:r>
      <w:r w:rsidRPr="00D90393">
        <w:tab/>
      </w:r>
      <w:r w:rsidRPr="00D90393">
        <w:rPr>
          <w:rFonts w:ascii="TimesNewRoman" w:eastAsia="Calibri" w:hAnsi="TimesNewRoman" w:cs="TimesNewRoman"/>
        </w:rPr>
        <w:t>shall set the body of the MSRP SEND request with MSRP payload. MSRP payload is set to the file or part of the file</w:t>
      </w:r>
      <w:r w:rsidRPr="00D90393">
        <w:t>.</w:t>
      </w:r>
    </w:p>
    <w:p w:rsidR="00B93CA2" w:rsidRPr="00D90393" w:rsidRDefault="00B93CA2" w:rsidP="00B93CA2">
      <w:pPr>
        <w:pStyle w:val="B10"/>
      </w:pPr>
      <w:r w:rsidRPr="00D90393">
        <w:t>2.</w:t>
      </w:r>
      <w:r w:rsidRPr="00D90393">
        <w:tab/>
        <w:t>shall send the MSRP SEND request(s)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containing the file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file could not be distributed; and</w:t>
      </w:r>
    </w:p>
    <w:p w:rsidR="00B93CA2" w:rsidRPr="00D90393" w:rsidRDefault="00B93CA2" w:rsidP="00B93CA2">
      <w:pPr>
        <w:pStyle w:val="B10"/>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5551F">
      <w:pPr>
        <w:pStyle w:val="H6"/>
        <w:pPrChange w:id="939" w:author="Kahn, Jason D. (Fed)" w:date="2021-02-08T14:23:00Z">
          <w:pPr>
            <w:pStyle w:val="Heading4"/>
          </w:pPr>
        </w:pPrChange>
      </w:pPr>
      <w:bookmarkStart w:id="940" w:name="_Toc52782466"/>
      <w:bookmarkStart w:id="941" w:name="_Toc52783077"/>
      <w:bookmarkStart w:id="942" w:name="_Toc59042946"/>
      <w:r w:rsidRPr="00D90393">
        <w:t>6.2.11.3</w:t>
      </w:r>
      <w:r w:rsidRPr="00D90393">
        <w:tab/>
        <w:t>Test description</w:t>
      </w:r>
      <w:bookmarkEnd w:id="940"/>
      <w:bookmarkEnd w:id="941"/>
      <w:bookmarkEnd w:id="942"/>
    </w:p>
    <w:p w:rsidR="00B93CA2" w:rsidRPr="00D90393" w:rsidRDefault="00B93CA2" w:rsidP="00B5551F">
      <w:pPr>
        <w:pStyle w:val="H6"/>
        <w:pPrChange w:id="943" w:author="Kahn, Jason D. (Fed)" w:date="2021-02-08T14:23:00Z">
          <w:pPr>
            <w:pStyle w:val="Heading5"/>
          </w:pPr>
        </w:pPrChange>
      </w:pPr>
      <w:bookmarkStart w:id="944" w:name="_Toc52782467"/>
      <w:bookmarkStart w:id="945" w:name="_Toc52783078"/>
      <w:bookmarkStart w:id="946" w:name="_Toc59042947"/>
      <w:r w:rsidRPr="00D90393">
        <w:t>6.2.11.3.1</w:t>
      </w:r>
      <w:r w:rsidRPr="00D90393">
        <w:tab/>
        <w:t>Pre-test conditions</w:t>
      </w:r>
      <w:bookmarkEnd w:id="944"/>
      <w:bookmarkEnd w:id="945"/>
      <w:bookmarkEnd w:id="946"/>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&lt;max-data-size-fd-bytes&gt; element </w:t>
      </w:r>
      <w:r w:rsidRPr="00D90393">
        <w:rPr>
          <w:rFonts w:eastAsia="Malgun Gothic"/>
        </w:rPr>
        <w:t>in the</w:t>
      </w:r>
      <w:r w:rsidRPr="00D90393">
        <w:t xml:space="preserve"> </w:t>
      </w:r>
      <w:r w:rsidRPr="00D90393">
        <w:rPr>
          <w:rFonts w:eastAsia="Malgun Gothic"/>
        </w:rPr>
        <w:t>MCData service configuration document as specified in TS 24.484 [14].</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&lt;MaxData1To1&gt; element of the MCData user profile document (see </w:t>
      </w:r>
      <w:r w:rsidRPr="00D90393">
        <w:rPr>
          <w:lang w:eastAsia="ko-KR"/>
        </w:rPr>
        <w:t>the MCData user profile document in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947" w:author="Kahn, Jason D. (Fed)" w:date="2021-02-08T14:23:00Z">
          <w:pPr>
            <w:pStyle w:val="Heading5"/>
          </w:pPr>
        </w:pPrChange>
      </w:pPr>
      <w:bookmarkStart w:id="948" w:name="_Toc52782468"/>
      <w:bookmarkStart w:id="949" w:name="_Toc52783079"/>
      <w:bookmarkStart w:id="950" w:name="_Toc59042948"/>
      <w:r w:rsidRPr="00D90393">
        <w:t>6.2.11.3.2</w:t>
      </w:r>
      <w:r w:rsidRPr="00D90393">
        <w:tab/>
        <w:t>Test procedure sequence</w:t>
      </w:r>
      <w:bookmarkEnd w:id="948"/>
      <w:bookmarkEnd w:id="949"/>
      <w:bookmarkEnd w:id="950"/>
    </w:p>
    <w:p w:rsidR="00B93CA2" w:rsidRPr="00D90393" w:rsidRDefault="00B93CA2" w:rsidP="00B93CA2">
      <w:pPr>
        <w:pStyle w:val="TH"/>
      </w:pPr>
      <w:r w:rsidRPr="00D90393">
        <w:t>Table 6.2.11.3.2-1: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951" w:name="_Hlk39585766"/>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standalone FD message over the media plane with a disposition notification type of "</w:t>
            </w:r>
            <w:r w:rsidRPr="00D90393">
              <w:rPr>
                <w:lang w:eastAsia="ko-KR"/>
              </w:rPr>
              <w:t>FILE DOWNLOAD COMPLETED UPDATE</w:t>
            </w:r>
            <w:r w:rsidRPr="00D90393">
              <w:t>".</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Del="00466F45"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bookmarkEnd w:id="951"/>
    </w:tbl>
    <w:p w:rsidR="00B93CA2" w:rsidRPr="00D90393" w:rsidRDefault="00B93CA2" w:rsidP="00B93CA2"/>
    <w:p w:rsidR="00B93CA2" w:rsidRPr="00D90393" w:rsidRDefault="00B93CA2" w:rsidP="00B5551F">
      <w:pPr>
        <w:pStyle w:val="H6"/>
        <w:pPrChange w:id="952" w:author="Kahn, Jason D. (Fed)" w:date="2021-02-08T14:23:00Z">
          <w:pPr>
            <w:pStyle w:val="Heading5"/>
          </w:pPr>
        </w:pPrChange>
      </w:pPr>
      <w:bookmarkStart w:id="953" w:name="_Toc52782469"/>
      <w:bookmarkStart w:id="954" w:name="_Toc52783080"/>
      <w:bookmarkStart w:id="955" w:name="_Toc59042949"/>
      <w:r w:rsidRPr="00D90393">
        <w:t>6.2.11.3.3</w:t>
      </w:r>
      <w:r w:rsidRPr="00D90393">
        <w:tab/>
        <w:t>Specific message contents</w:t>
      </w:r>
      <w:bookmarkEnd w:id="953"/>
      <w:bookmarkEnd w:id="954"/>
      <w:bookmarkEnd w:id="955"/>
    </w:p>
    <w:p w:rsidR="00B93CA2" w:rsidRPr="00D90393" w:rsidRDefault="00B93CA2" w:rsidP="00B93CA2">
      <w:pPr>
        <w:pStyle w:val="TH"/>
      </w:pPr>
      <w:r w:rsidRPr="00D90393">
        <w:t>Table 6.2.11.3.3-1: SIP INVITE (step 2, Table 6.2.11.3.2-1)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
                <w:bCs/>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Service-ID</w:t>
            </w:r>
          </w:p>
        </w:tc>
        <w:tc>
          <w:tcPr>
            <w:tcW w:w="2126" w:type="dxa"/>
          </w:tcPr>
          <w:p w:rsidR="00B93CA2" w:rsidRPr="00D90393" w:rsidRDefault="00B93CA2" w:rsidP="00253B20">
            <w:pPr>
              <w:pStyle w:val="TAL"/>
              <w:rPr>
                <w:iCs/>
              </w:rPr>
            </w:pPr>
            <w:r w:rsidRPr="00D90393">
              <w:rPr>
                <w:bCs/>
              </w:rPr>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SDP</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6.2.11.3.3-3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5.5.3.13.3-1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accept-types</w:t>
            </w:r>
          </w:p>
        </w:tc>
        <w:tc>
          <w:tcPr>
            <w:tcW w:w="2126" w:type="dxa"/>
            <w:vAlign w:val="center"/>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name</w:t>
            </w:r>
          </w:p>
        </w:tc>
        <w:tc>
          <w:tcPr>
            <w:tcW w:w="2126" w:type="dxa"/>
            <w:vAlign w:val="center"/>
          </w:tcPr>
          <w:p w:rsidR="00B93CA2" w:rsidRPr="00D90393" w:rsidRDefault="00B93CA2" w:rsidP="00253B20">
            <w:pPr>
              <w:pStyle w:val="TAL"/>
            </w:pPr>
            <w:r w:rsidRPr="00D90393">
              <w:t>"name:" filename-string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type</w:t>
            </w:r>
          </w:p>
        </w:tc>
        <w:tc>
          <w:tcPr>
            <w:tcW w:w="2126" w:type="dxa"/>
            <w:vAlign w:val="center"/>
          </w:tcPr>
          <w:p w:rsidR="00B93CA2" w:rsidRPr="00D90393" w:rsidRDefault="00B93CA2" w:rsidP="00253B20">
            <w:pPr>
              <w:pStyle w:val="TAL"/>
            </w:pPr>
            <w:r w:rsidRPr="00D90393">
              <w:t>"type:" type "/" subtype</w:t>
            </w:r>
          </w:p>
        </w:tc>
        <w:tc>
          <w:tcPr>
            <w:tcW w:w="2126" w:type="dxa"/>
          </w:tcPr>
          <w:p w:rsidR="00B93CA2" w:rsidRPr="00D90393" w:rsidRDefault="00B93CA2" w:rsidP="00253B20">
            <w:pPr>
              <w:pStyle w:val="TAL"/>
            </w:pPr>
            <w:r w:rsidRPr="00D90393">
              <w:t>a binary file</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size</w:t>
            </w:r>
          </w:p>
        </w:tc>
        <w:tc>
          <w:tcPr>
            <w:tcW w:w="2126" w:type="dxa"/>
            <w:vAlign w:val="center"/>
          </w:tcPr>
          <w:p w:rsidR="00B93CA2" w:rsidRPr="00D90393" w:rsidRDefault="00B93CA2" w:rsidP="00253B20">
            <w:pPr>
              <w:pStyle w:val="TAL"/>
            </w:pPr>
            <w:r w:rsidRPr="00D90393">
              <w:t>"size:" filesize-value</w:t>
            </w:r>
          </w:p>
        </w:tc>
        <w:tc>
          <w:tcPr>
            <w:tcW w:w="2126" w:type="dxa"/>
          </w:tcPr>
          <w:p w:rsidR="00B93CA2" w:rsidRPr="00D90393" w:rsidRDefault="00B93CA2" w:rsidP="00253B20">
            <w:pPr>
              <w:pStyle w:val="TAL"/>
            </w:pPr>
            <w:r w:rsidRPr="00D90393">
              <w:t>filesize-value is an integer</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hash</w:t>
            </w:r>
          </w:p>
        </w:tc>
        <w:tc>
          <w:tcPr>
            <w:tcW w:w="2126" w:type="dxa"/>
            <w:vAlign w:val="center"/>
          </w:tcPr>
          <w:p w:rsidR="00B93CA2" w:rsidRPr="00D90393" w:rsidRDefault="00B93CA2" w:rsidP="00253B20">
            <w:pPr>
              <w:pStyle w:val="TAL"/>
            </w:pPr>
            <w:r w:rsidRPr="00D90393">
              <w:t>"hash:" hash-algorithm ":" hash-value</w:t>
            </w:r>
          </w:p>
        </w:tc>
        <w:tc>
          <w:tcPr>
            <w:tcW w:w="2126"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creation</w:t>
            </w:r>
          </w:p>
        </w:tc>
        <w:tc>
          <w:tcPr>
            <w:tcW w:w="2126" w:type="dxa"/>
            <w:vAlign w:val="center"/>
          </w:tcPr>
          <w:p w:rsidR="00B93CA2" w:rsidRPr="00D90393" w:rsidRDefault="00B93CA2" w:rsidP="00253B20">
            <w:pPr>
              <w:pStyle w:val="TAL"/>
            </w:pPr>
            <w:r w:rsidRPr="00D90393">
              <w:t>the date the file was created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"group-fd"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6.2.11.3.3-4: SIP 200 (OK) (step 3,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56">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P-Asserted-Identity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Cs/>
              </w:rPr>
            </w:pPr>
            <w:r w:rsidRPr="00D90393">
              <w:rPr>
                <w:bCs/>
              </w:rPr>
              <w:t xml:space="preserve">  name-addr</w:t>
            </w:r>
          </w:p>
        </w:tc>
        <w:tc>
          <w:tcPr>
            <w:tcW w:w="2127" w:type="dxa"/>
          </w:tcPr>
          <w:p w:rsidR="00B93CA2" w:rsidRPr="00D90393" w:rsidRDefault="00B93CA2" w:rsidP="00253B20">
            <w:pPr>
              <w:pStyle w:val="TAL"/>
            </w:pPr>
            <w:r w:rsidRPr="00D90393">
              <w:rPr>
                <w:rFonts w:eastAsia="Calibri"/>
              </w:rPr>
              <w:t>px_MCDATA_Server_A_URI</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6.2.11.3.3-5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6.2.11.3.3-3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57">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rPr>
                <w:rFonts w:cs="Arial"/>
                <w:szCs w:val="18"/>
              </w:rPr>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accept-types</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accept-types</w:t>
            </w:r>
          </w:p>
        </w:tc>
        <w:tc>
          <w:tcPr>
            <w:tcW w:w="2127" w:type="dxa"/>
            <w:vAlign w:val="center"/>
          </w:tcPr>
          <w:p w:rsidR="00B93CA2" w:rsidRPr="00D90393" w:rsidRDefault="00B93CA2" w:rsidP="00253B20">
            <w:pPr>
              <w:pStyle w:val="TAL"/>
              <w:rPr>
                <w:rFonts w:cs="Arial"/>
                <w:szCs w:val="18"/>
              </w:rPr>
            </w:pPr>
            <w:r w:rsidRPr="00D90393">
              <w:rPr>
                <w:rFonts w:cs="Arial"/>
                <w:szCs w:val="18"/>
              </w:rPr>
              <w:t>"application/vnd.3gpp.mcdata-signalling"</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file-selector</w:t>
            </w:r>
          </w:p>
        </w:tc>
        <w:tc>
          <w:tcPr>
            <w:tcW w:w="1419" w:type="dxa"/>
          </w:tcPr>
          <w:p w:rsidR="00B93CA2" w:rsidRPr="00D90393" w:rsidRDefault="00B93CA2" w:rsidP="00253B20">
            <w:pPr>
              <w:pStyle w:val="TAL"/>
              <w:rPr>
                <w:rFonts w:cs="Arial"/>
                <w:szCs w:val="18"/>
              </w:rPr>
            </w:pPr>
            <w:r w:rsidRPr="00D90393">
              <w:rPr>
                <w:rFonts w:cs="Arial"/>
                <w:szCs w:val="18"/>
              </w:rPr>
              <w:t>TS 24.282 [31] clause 10.2.5.2.1</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name</w:t>
            </w:r>
          </w:p>
        </w:tc>
        <w:tc>
          <w:tcPr>
            <w:tcW w:w="2127" w:type="dxa"/>
            <w:vAlign w:val="center"/>
          </w:tcPr>
          <w:p w:rsidR="00B93CA2" w:rsidRPr="00D90393" w:rsidRDefault="00B93CA2" w:rsidP="00253B20">
            <w:pPr>
              <w:pStyle w:val="TAL"/>
              <w:rPr>
                <w:rFonts w:cs="Arial"/>
                <w:szCs w:val="18"/>
              </w:rPr>
            </w:pPr>
            <w:r w:rsidRPr="00D90393">
              <w:rPr>
                <w:rFonts w:cs="Arial"/>
                <w:szCs w:val="18"/>
              </w:rPr>
              <w:t>"name:" filename-string</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type</w:t>
            </w:r>
          </w:p>
        </w:tc>
        <w:tc>
          <w:tcPr>
            <w:tcW w:w="2127" w:type="dxa"/>
            <w:vAlign w:val="center"/>
          </w:tcPr>
          <w:p w:rsidR="00B93CA2" w:rsidRPr="00D90393" w:rsidRDefault="00B93CA2" w:rsidP="00253B20">
            <w:pPr>
              <w:pStyle w:val="TAL"/>
              <w:rPr>
                <w:rFonts w:cs="Arial"/>
                <w:szCs w:val="18"/>
              </w:rPr>
            </w:pPr>
            <w:r w:rsidRPr="00D90393">
              <w:rPr>
                <w:rFonts w:cs="Arial"/>
                <w:szCs w:val="18"/>
              </w:rPr>
              <w:t>"type:" type "/" subtype</w:t>
            </w:r>
          </w:p>
        </w:tc>
        <w:tc>
          <w:tcPr>
            <w:tcW w:w="2127" w:type="dxa"/>
          </w:tcPr>
          <w:p w:rsidR="00B93CA2" w:rsidRPr="00D90393" w:rsidRDefault="00B93CA2" w:rsidP="00253B20">
            <w:pPr>
              <w:pStyle w:val="TAL"/>
              <w:rPr>
                <w:rFonts w:cs="Arial"/>
                <w:szCs w:val="18"/>
              </w:rPr>
            </w:pPr>
            <w:r w:rsidRPr="00D90393">
              <w:rPr>
                <w:rFonts w:cs="Arial"/>
                <w:szCs w:val="18"/>
              </w:rPr>
              <w:t>a binary file</w:t>
            </w: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size</w:t>
            </w:r>
          </w:p>
        </w:tc>
        <w:tc>
          <w:tcPr>
            <w:tcW w:w="2127" w:type="dxa"/>
            <w:vAlign w:val="center"/>
          </w:tcPr>
          <w:p w:rsidR="00B93CA2" w:rsidRPr="00D90393" w:rsidRDefault="00B93CA2" w:rsidP="00253B20">
            <w:pPr>
              <w:pStyle w:val="TAL"/>
              <w:rPr>
                <w:rFonts w:cs="Arial"/>
                <w:szCs w:val="18"/>
              </w:rPr>
            </w:pPr>
            <w:r w:rsidRPr="00D90393">
              <w:rPr>
                <w:rFonts w:cs="Arial"/>
                <w:szCs w:val="18"/>
              </w:rPr>
              <w:t>"size:" filesize-value</w:t>
            </w:r>
          </w:p>
        </w:tc>
        <w:tc>
          <w:tcPr>
            <w:tcW w:w="2127" w:type="dxa"/>
          </w:tcPr>
          <w:p w:rsidR="00B93CA2" w:rsidRPr="00D90393" w:rsidRDefault="00B93CA2" w:rsidP="00253B20">
            <w:pPr>
              <w:pStyle w:val="TAL"/>
              <w:rPr>
                <w:rFonts w:cs="Arial"/>
                <w:szCs w:val="18"/>
              </w:rPr>
            </w:pPr>
            <w:r w:rsidRPr="00D90393">
              <w:rPr>
                <w:rFonts w:cs="Arial"/>
                <w:szCs w:val="18"/>
              </w:rPr>
              <w:t>filesize-value is an integer</w:t>
            </w: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hash</w:t>
            </w:r>
          </w:p>
        </w:tc>
        <w:tc>
          <w:tcPr>
            <w:tcW w:w="2127" w:type="dxa"/>
            <w:vAlign w:val="center"/>
          </w:tcPr>
          <w:p w:rsidR="00B93CA2" w:rsidRPr="00D90393" w:rsidRDefault="00B93CA2" w:rsidP="00253B20">
            <w:pPr>
              <w:pStyle w:val="TAL"/>
              <w:rPr>
                <w:rFonts w:cs="Arial"/>
                <w:szCs w:val="18"/>
              </w:rPr>
            </w:pPr>
            <w:r w:rsidRPr="00D90393">
              <w:rPr>
                <w:rFonts w:cs="Arial"/>
                <w:szCs w:val="18"/>
              </w:rPr>
              <w:t>"hash:" hash-algorithm ":" hash-value</w:t>
            </w:r>
          </w:p>
        </w:tc>
        <w:tc>
          <w:tcPr>
            <w:tcW w:w="2127" w:type="dxa"/>
          </w:tcPr>
          <w:p w:rsidR="00B93CA2" w:rsidRPr="00D90393" w:rsidRDefault="00B93CA2" w:rsidP="00253B20">
            <w:pPr>
              <w:pStyle w:val="TAL"/>
              <w:rPr>
                <w:rFonts w:cs="Arial"/>
                <w:szCs w:val="18"/>
              </w:rPr>
            </w:pPr>
            <w:r w:rsidRPr="00D90393">
              <w:rPr>
                <w:rFonts w:cs="Arial"/>
                <w:szCs w:val="18"/>
              </w:rPr>
              <w:t>hash-algorithm = token</w:t>
            </w:r>
          </w:p>
          <w:p w:rsidR="00B93CA2" w:rsidRPr="00D90393" w:rsidRDefault="00B93CA2" w:rsidP="00253B20">
            <w:pPr>
              <w:pStyle w:val="TAL"/>
              <w:rPr>
                <w:rFonts w:cs="Arial"/>
                <w:szCs w:val="18"/>
              </w:rPr>
            </w:pPr>
            <w:r w:rsidRPr="00D90393">
              <w:rPr>
                <w:rFonts w:cs="Arial"/>
                <w:szCs w:val="18"/>
              </w:rPr>
              <w:t>hash-value = 2HEXDIG *(":" 2HEXDIG)</w:t>
            </w: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file-date</w:t>
            </w:r>
          </w:p>
        </w:tc>
        <w:tc>
          <w:tcPr>
            <w:tcW w:w="1419" w:type="dxa"/>
          </w:tcPr>
          <w:p w:rsidR="00B93CA2" w:rsidRPr="00D90393" w:rsidRDefault="00B93CA2" w:rsidP="00253B20">
            <w:pPr>
              <w:pStyle w:val="TAL"/>
              <w:rPr>
                <w:rFonts w:cs="Arial"/>
                <w:szCs w:val="18"/>
              </w:rPr>
            </w:pPr>
            <w:r w:rsidRPr="00D90393">
              <w:rPr>
                <w:rFonts w:cs="Arial"/>
                <w:szCs w:val="18"/>
              </w:rPr>
              <w:t>TS 24.282 [31] clause 10.2.5.2.1</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creation</w:t>
            </w:r>
          </w:p>
        </w:tc>
        <w:tc>
          <w:tcPr>
            <w:tcW w:w="2127" w:type="dxa"/>
            <w:vAlign w:val="center"/>
          </w:tcPr>
          <w:p w:rsidR="00B93CA2" w:rsidRPr="00D90393" w:rsidRDefault="00B93CA2" w:rsidP="00253B20">
            <w:pPr>
              <w:pStyle w:val="TAL"/>
              <w:rPr>
                <w:rFonts w:cs="Arial"/>
                <w:szCs w:val="18"/>
              </w:rPr>
            </w:pPr>
            <w:r w:rsidRPr="00D90393">
              <w:rPr>
                <w:rFonts w:cs="Arial"/>
                <w:szCs w:val="18"/>
              </w:rPr>
              <w:t>the date the file was created</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role</w:t>
            </w:r>
          </w:p>
        </w:tc>
        <w:tc>
          <w:tcPr>
            <w:tcW w:w="2127" w:type="dxa"/>
            <w:vAlign w:val="center"/>
          </w:tcPr>
          <w:p w:rsidR="00B93CA2" w:rsidRPr="00D90393" w:rsidRDefault="00B93CA2" w:rsidP="00253B20">
            <w:pPr>
              <w:pStyle w:val="TAL"/>
              <w:rPr>
                <w:rFonts w:cs="Arial"/>
                <w:szCs w:val="18"/>
              </w:rPr>
            </w:pPr>
            <w:r w:rsidRPr="00D90393">
              <w:rPr>
                <w:rFonts w:cs="Arial"/>
                <w:szCs w:val="18"/>
              </w:rPr>
              <w:t>"passive"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6.2.11.3.3-6: MSRP SEND (step 7a1,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6.2.11.3.3-7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6.2.11.3.3-7: FD Data Payload (Table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rPr>
                <w:lang w:eastAsia="zh-CN"/>
              </w:rPr>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rPr>
                <w:lang w:eastAsia="zh-CN"/>
              </w:rPr>
              <w:t>BINARY</w:t>
            </w: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contents</w:t>
            </w:r>
          </w:p>
        </w:tc>
        <w:tc>
          <w:tcPr>
            <w:tcW w:w="2127" w:type="dxa"/>
          </w:tcPr>
          <w:p w:rsidR="00B93CA2" w:rsidRPr="00D90393" w:rsidRDefault="00B93CA2" w:rsidP="00253B20">
            <w:pPr>
              <w:pStyle w:val="TAL"/>
            </w:pPr>
            <w:r w:rsidRPr="00D90393">
              <w:rPr>
                <w:rFonts w:eastAsia="Malgun Gothic"/>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r w:rsidRPr="00D90393">
        <w:t>Table 6.2.11.3.3-8: MSRP SEND (step 7b1,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6.2.11.3.3-7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6.2.11.3.3-9: MSRP SEND (step 7b3,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6.2.11.3.3-7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6.2.11.3.3-10: SIP BYE (step 8,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6.2.11.3.3-11: SIP 200 (OK) (step 9,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6.2.11.3.3-13: SIP MESSAGE (step 10, Table 6.2.11.3.2-1)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6.2.1.3.3-14</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6.2.3.3.3-15</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rPr>
                <w:lang w:eastAsia="ko-KR"/>
              </w:rPr>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6.2.11.3.3-16: SIP 200 (OK) (step 11, Table 6.2.11.3.2-1)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958" w:name="_Toc42507369"/>
      <w:bookmarkStart w:id="959" w:name="_Toc52307900"/>
      <w:bookmarkStart w:id="960" w:name="_Toc52782470"/>
      <w:bookmarkStart w:id="961" w:name="_Toc52783081"/>
      <w:bookmarkStart w:id="962" w:name="_Toc59042950"/>
      <w:r w:rsidRPr="00D90393">
        <w:t>6.2.12</w:t>
      </w:r>
      <w:r w:rsidRPr="00D90393">
        <w:tab/>
        <w:t>On-network / File Distribution (FD) / FD Using Media Plane / Group Standalone FD / Client Terminated (CT)</w:t>
      </w:r>
      <w:bookmarkEnd w:id="930"/>
      <w:bookmarkEnd w:id="931"/>
      <w:bookmarkEnd w:id="958"/>
      <w:bookmarkEnd w:id="959"/>
      <w:bookmarkEnd w:id="960"/>
      <w:bookmarkEnd w:id="961"/>
      <w:bookmarkEnd w:id="962"/>
    </w:p>
    <w:p w:rsidR="00B93CA2" w:rsidRPr="00D90393" w:rsidRDefault="00B93CA2" w:rsidP="00B5551F">
      <w:pPr>
        <w:pStyle w:val="H6"/>
        <w:pPrChange w:id="963" w:author="Kahn, Jason D. (Fed)" w:date="2021-02-08T14:23:00Z">
          <w:pPr>
            <w:pStyle w:val="Heading4"/>
          </w:pPr>
        </w:pPrChange>
      </w:pPr>
      <w:bookmarkStart w:id="964" w:name="_Toc522499823"/>
      <w:bookmarkStart w:id="965" w:name="_Toc25610676"/>
      <w:bookmarkStart w:id="966" w:name="_Toc52782471"/>
      <w:bookmarkStart w:id="967" w:name="_Toc52783082"/>
      <w:bookmarkStart w:id="968" w:name="_Toc59042951"/>
      <w:r w:rsidRPr="00D90393">
        <w:t>6.2.12.1</w:t>
      </w:r>
      <w:r w:rsidRPr="00D90393">
        <w:tab/>
        <w:t>Test Purpose (TP)</w:t>
      </w:r>
      <w:bookmarkEnd w:id="966"/>
      <w:bookmarkEnd w:id="967"/>
      <w:bookmarkEnd w:id="968"/>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group FD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group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finished receiving the file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then sends a "FILE DOWNLOAD COMPLETED" disposition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5551F">
      <w:pPr>
        <w:pStyle w:val="H6"/>
        <w:pPrChange w:id="969" w:author="Kahn, Jason D. (Fed)" w:date="2021-02-08T14:24:00Z">
          <w:pPr>
            <w:pStyle w:val="Heading4"/>
          </w:pPr>
        </w:pPrChange>
      </w:pPr>
      <w:bookmarkStart w:id="970" w:name="_Toc52782472"/>
      <w:bookmarkStart w:id="971" w:name="_Toc52783083"/>
      <w:bookmarkStart w:id="972" w:name="_Toc59042952"/>
      <w:r w:rsidRPr="00D90393">
        <w:t>6.2.12.2</w:t>
      </w:r>
      <w:r w:rsidRPr="00D90393">
        <w:tab/>
        <w:t>Conformance requirements</w:t>
      </w:r>
      <w:bookmarkEnd w:id="970"/>
      <w:bookmarkEnd w:id="971"/>
      <w:bookmarkEnd w:id="972"/>
    </w:p>
    <w:p w:rsidR="00B93CA2" w:rsidRPr="00D90393" w:rsidRDefault="00B93CA2" w:rsidP="00B93CA2">
      <w:r w:rsidRPr="00D90393">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w:t>
      </w:r>
      <w:r w:rsidRPr="00D90393">
        <w:rPr>
          <w:lang w:eastAsia="ko-KR"/>
        </w:rPr>
        <w:t>;</w:t>
      </w:r>
    </w:p>
    <w:p w:rsidR="00B93CA2" w:rsidRPr="00D90393" w:rsidRDefault="00B93CA2" w:rsidP="00B93CA2">
      <w:pPr>
        <w:pStyle w:val="B10"/>
        <w:rPr>
          <w:lang w:eastAsia="ko-KR"/>
        </w:rPr>
      </w:pPr>
      <w:r w:rsidRPr="00D90393">
        <w:t>5)</w:t>
      </w:r>
      <w:r w:rsidRPr="00D90393">
        <w:tab/>
        <w:t xml:space="preserve">may display to the MCData </w:t>
      </w:r>
      <w:r w:rsidRPr="00D90393">
        <w:rPr>
          <w:lang w:eastAsia="ko-KR"/>
        </w:rPr>
        <w:t>u</w:t>
      </w:r>
      <w:r w:rsidRPr="00D90393">
        <w:t xml:space="preserve">ser the file meta-data of the </w:t>
      </w:r>
      <w:r w:rsidRPr="00D90393">
        <w:rPr>
          <w:lang w:eastAsia="ko-KR"/>
        </w:rPr>
        <w:t>incoming file as described by the SDP included in the received SIP INVITE request;</w:t>
      </w:r>
    </w:p>
    <w:p w:rsidR="00B93CA2" w:rsidRPr="00D90393" w:rsidRDefault="00B93CA2" w:rsidP="00B93CA2">
      <w:pPr>
        <w:pStyle w:val="B10"/>
      </w:pPr>
      <w:r w:rsidRPr="00D90393">
        <w:t>6)</w:t>
      </w:r>
      <w:r w:rsidRPr="00D90393">
        <w:tab/>
        <w:t>if the Mandatory indication IE of the FD SIGNALLING PAYLOAD contained in the application/vnd.3gpp.mcdata-signalling MIME body received in the SIP INVITE request is set to "MANDATORY", then:</w:t>
      </w:r>
    </w:p>
    <w:p w:rsidR="00B93CA2" w:rsidRPr="00D90393" w:rsidRDefault="00B93CA2" w:rsidP="00B93CA2">
      <w:pPr>
        <w:pStyle w:val="B2"/>
      </w:pPr>
      <w:r w:rsidRPr="00D90393">
        <w:t>i</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2"/>
        <w:rPr>
          <w:lang w:eastAsia="ko-KR"/>
        </w:rPr>
      </w:pPr>
      <w:r w:rsidRPr="00D90393">
        <w:rPr>
          <w:lang w:eastAsia="ko-KR"/>
        </w:rPr>
        <w:t>ii)</w:t>
      </w:r>
      <w:r w:rsidRPr="00D90393">
        <w:rPr>
          <w:lang w:eastAsia="ko-KR"/>
        </w:rPr>
        <w:tab/>
        <w:t>shall include the option tag "timer" in a Require header field of the SIP 200 (OK) response;</w:t>
      </w:r>
    </w:p>
    <w:p w:rsidR="00B93CA2" w:rsidRPr="00D90393" w:rsidRDefault="00B93CA2" w:rsidP="00B93CA2">
      <w:pPr>
        <w:pStyle w:val="B2"/>
      </w:pPr>
      <w:r w:rsidRPr="00D90393">
        <w:t>iii)</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2"/>
      </w:pPr>
      <w:r w:rsidRPr="00D90393">
        <w:t>iv)</w:t>
      </w:r>
      <w:r w:rsidRPr="00D90393">
        <w:tab/>
        <w:t>shall include the g.3gpp.mcdata.fd media feature tag in the Contact header field of the SIP 200 (OK) response;</w:t>
      </w:r>
    </w:p>
    <w:p w:rsidR="00B93CA2" w:rsidRPr="00D90393" w:rsidRDefault="00B93CA2" w:rsidP="00B93CA2">
      <w:pPr>
        <w:pStyle w:val="B2"/>
      </w:pPr>
      <w:r w:rsidRPr="00D90393">
        <w:t>v)</w:t>
      </w:r>
      <w:r w:rsidRPr="00D90393">
        <w:tab/>
        <w:t xml:space="preserve">shall include the </w:t>
      </w:r>
      <w:r w:rsidRPr="00D90393">
        <w:rPr>
          <w:rFonts w:eastAsia="SimSun"/>
          <w:lang w:eastAsia="zh-CN"/>
        </w:rPr>
        <w:t>g.3gpp.icsi-ref</w:t>
      </w:r>
      <w:r w:rsidRPr="00D90393">
        <w:t xml:space="preserve"> media feature tag containing the value of "urn:urn-7:3gpp-service.ims.icsi.mcdata.fd" in the Contact header field of the SIP 200 (OK) response;</w:t>
      </w:r>
    </w:p>
    <w:p w:rsidR="00B93CA2" w:rsidRPr="00D90393" w:rsidRDefault="00B93CA2" w:rsidP="00B93CA2">
      <w:pPr>
        <w:pStyle w:val="B2"/>
        <w:rPr>
          <w:lang w:eastAsia="ko-KR"/>
        </w:rPr>
      </w:pPr>
      <w:r w:rsidRPr="00D90393">
        <w:t>vi)</w:t>
      </w:r>
      <w:r w:rsidRPr="00D90393">
        <w:tab/>
        <w:t>shall include an SDP answer in the SIP 200 (OK) response to the SDP offer in the incoming SIP INVITE request according to 3GPP TS 24.229 [5] with the clarifications given in subclause 10.2.5.2.2</w:t>
      </w:r>
      <w:r w:rsidRPr="00D90393">
        <w:rPr>
          <w:lang w:eastAsia="ko-KR"/>
        </w:rPr>
        <w:t>; and</w:t>
      </w:r>
    </w:p>
    <w:p w:rsidR="00B93CA2" w:rsidRPr="00D90393" w:rsidRDefault="00B93CA2" w:rsidP="00B93CA2">
      <w:pPr>
        <w:pStyle w:val="B2"/>
        <w:rPr>
          <w:lang w:eastAsia="ko-KR"/>
        </w:rPr>
      </w:pPr>
      <w:r w:rsidRPr="00D90393">
        <w:rPr>
          <w:lang w:eastAsia="ko-KR"/>
        </w:rPr>
        <w:t>vii)</w:t>
      </w:r>
      <w:r w:rsidRPr="00D90393">
        <w:rPr>
          <w:lang w:eastAsia="ko-KR"/>
        </w:rPr>
        <w:tab/>
        <w:t>shall send the SIP 200 (OK) response towards the MCData server according to rules and procedures of 3GPP TS 24.229 [5].</w:t>
      </w:r>
    </w:p>
    <w:p w:rsidR="00B93CA2" w:rsidRPr="00D90393" w:rsidRDefault="00B93CA2" w:rsidP="00B93CA2">
      <w:pPr>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10.2.5.1.2.</w:t>
      </w:r>
    </w:p>
    <w:p w:rsidR="00B93CA2" w:rsidRPr="00D90393" w:rsidRDefault="00B93CA2" w:rsidP="00B93CA2">
      <w:pPr>
        <w:rPr>
          <w:lang w:eastAsia="ko-KR"/>
        </w:rPr>
      </w:pPr>
      <w:r w:rsidRPr="00D90393">
        <w:rPr>
          <w:lang w:eastAsia="ko-KR"/>
        </w:rPr>
        <w:t>On receipt of an indication from the media plane of the successful download of the file and if</w:t>
      </w:r>
      <w:r w:rsidRPr="00D90393">
        <w:rPr>
          <w:rFonts w:eastAsia="Malgun Gothic"/>
        </w:rPr>
        <w:t xml:space="preserve"> the received FD SIGNALLING PAYLOAD message contained an FD</w:t>
      </w:r>
      <w:r w:rsidRPr="00D90393">
        <w:t xml:space="preserve"> disposition request type</w:t>
      </w:r>
      <w:r w:rsidRPr="00D90393">
        <w:rPr>
          <w:rFonts w:eastAsia="Malgun Gothic"/>
        </w:rPr>
        <w:t xml:space="preserve"> IE requesting a file download completed update indication, then</w:t>
      </w:r>
      <w:r w:rsidRPr="00D90393">
        <w:rPr>
          <w:lang w:eastAsia="ko-KR"/>
        </w:rPr>
        <w:t>, 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6.2.3.2]</w:t>
      </w:r>
    </w:p>
    <w:p w:rsidR="00B93CA2" w:rsidRPr="00D90393" w:rsidRDefault="00B93CA2" w:rsidP="00B93CA2">
      <w:r w:rsidRPr="00D90393">
        <w:t>In order to generate an FD notification, the MCData client:</w:t>
      </w:r>
    </w:p>
    <w:p w:rsidR="00B93CA2" w:rsidRPr="00D90393" w:rsidRDefault="00B93CA2" w:rsidP="00B93CA2">
      <w:pPr>
        <w:pStyle w:val="B10"/>
      </w:pPr>
      <w:r w:rsidRPr="00D90393">
        <w:t>1)</w:t>
      </w:r>
      <w:r w:rsidRPr="00D90393">
        <w:tab/>
        <w:t>shall generate an FD NOTIFICATION message as specified in subclause 15.1.6; and</w:t>
      </w:r>
    </w:p>
    <w:p w:rsidR="00B93CA2" w:rsidRPr="00D90393" w:rsidRDefault="00B93CA2" w:rsidP="00B93CA2">
      <w:pPr>
        <w:pStyle w:val="B10"/>
      </w:pPr>
      <w:r w:rsidRPr="00D90393">
        <w:t>2)</w:t>
      </w:r>
      <w:r w:rsidRPr="00D90393">
        <w:tab/>
        <w:t>shall include in the SIP request, the FD NOTIFICATION message in an application/vnd.3gpp.mcdata-signalling MIME body as specified in subclause E.1.</w:t>
      </w:r>
    </w:p>
    <w:p w:rsidR="00B93CA2" w:rsidRPr="00D90393" w:rsidRDefault="00B93CA2" w:rsidP="00B93CA2">
      <w:r w:rsidRPr="00D90393">
        <w:t>When generating an FD NOTIFICATION message as specified in subclause 15.1.6, the MCData client:</w:t>
      </w:r>
    </w:p>
    <w:p w:rsidR="00B93CA2" w:rsidRPr="00D90393" w:rsidRDefault="00B93CA2" w:rsidP="00B93CA2">
      <w:pPr>
        <w:pStyle w:val="B10"/>
      </w:pPr>
      <w:r w:rsidRPr="00D90393">
        <w:t>1)</w:t>
      </w:r>
      <w:r w:rsidRPr="00D90393">
        <w:tab/>
        <w:t>if sending a file download accept notification, shall set the FD disposition notification type IE as "FILE DOWNLOAD REQUEST ACCEPTED" as specified in subclause 15.2.6;</w:t>
      </w:r>
    </w:p>
    <w:p w:rsidR="00B93CA2" w:rsidRPr="00D90393" w:rsidRDefault="00B93CA2" w:rsidP="00B93CA2">
      <w:pPr>
        <w:pStyle w:val="B10"/>
      </w:pPr>
      <w:r w:rsidRPr="00D90393">
        <w:t>2)</w:t>
      </w:r>
      <w:r w:rsidRPr="00D90393">
        <w:tab/>
        <w:t>if sending a file download reject notification, shall set the FD disposition notification type IE as "FILE DOWNLOAD REQUEST REJECTED" as specified in subclause 15.2.6;</w:t>
      </w:r>
    </w:p>
    <w:p w:rsidR="00B93CA2" w:rsidRPr="00D90393" w:rsidRDefault="00B93CA2" w:rsidP="00B93CA2">
      <w:pPr>
        <w:pStyle w:val="B10"/>
      </w:pPr>
      <w:r w:rsidRPr="00D90393">
        <w:t>3)</w:t>
      </w:r>
      <w:r w:rsidRPr="00D90393">
        <w:tab/>
        <w:t>if sending a file download deferred notification, shall set the FD disposition notification type IE as "FILE DOWNLOAD REQUEST DEFERRED" as specified in subclause 15.2.6;</w:t>
      </w:r>
    </w:p>
    <w:p w:rsidR="00B93CA2" w:rsidRPr="00D90393" w:rsidRDefault="00B93CA2" w:rsidP="00B93CA2">
      <w:pPr>
        <w:pStyle w:val="B10"/>
      </w:pPr>
      <w:r w:rsidRPr="00D90393">
        <w:t>4)</w:t>
      </w:r>
      <w:r w:rsidRPr="00D90393">
        <w:tab/>
        <w:t>shall set the Conversation ID to the value of the Conversation ID that was received in the FD message as specified in subclause 15.2.9;</w:t>
      </w:r>
    </w:p>
    <w:p w:rsidR="00B93CA2" w:rsidRPr="00D90393" w:rsidRDefault="00B93CA2" w:rsidP="00B93CA2">
      <w:pPr>
        <w:pStyle w:val="B10"/>
      </w:pPr>
      <w:r w:rsidRPr="00D90393">
        <w:t>5)</w:t>
      </w:r>
      <w:r w:rsidRPr="00D90393">
        <w:tab/>
        <w:t>shall set the Date and time IE to the current time as specified in subclause 15.2.8; and</w:t>
      </w:r>
    </w:p>
    <w:p w:rsidR="00B93CA2" w:rsidRPr="00D90393" w:rsidRDefault="00B93CA2" w:rsidP="00B93CA2">
      <w:pPr>
        <w:pStyle w:val="B10"/>
      </w:pPr>
      <w:r w:rsidRPr="00D90393">
        <w:t>6)</w:t>
      </w:r>
      <w:r w:rsidRPr="00D90393">
        <w:tab/>
        <w:t>if sending a file download completed notification:</w:t>
      </w:r>
    </w:p>
    <w:p w:rsidR="00B93CA2" w:rsidRPr="00D90393" w:rsidRDefault="00B93CA2" w:rsidP="00B93CA2">
      <w:pPr>
        <w:pStyle w:val="B2"/>
      </w:pPr>
      <w:r w:rsidRPr="00D90393">
        <w:t>a)</w:t>
      </w:r>
      <w:r w:rsidRPr="00D90393">
        <w:tab/>
        <w:t>shall set the FD disposition notification type IE as "FILE DOWNLOAD COMPLETED" as specified in subclause 15.2.6;</w:t>
      </w:r>
    </w:p>
    <w:p w:rsidR="00B93CA2" w:rsidRPr="00D90393" w:rsidRDefault="00B93CA2" w:rsidP="00B93CA2">
      <w:pPr>
        <w:pStyle w:val="B2"/>
      </w:pPr>
      <w:r w:rsidRPr="00D90393">
        <w:t>b)</w:t>
      </w:r>
      <w:r w:rsidRPr="00D90393">
        <w:tab/>
        <w:t>shall set the Message ID to the value of the Message ID that was received in the FD message as specified in subclause 15.2.10;</w:t>
      </w:r>
    </w:p>
    <w:p w:rsidR="00B93CA2" w:rsidRPr="00D90393" w:rsidRDefault="00B93CA2" w:rsidP="00B93CA2">
      <w:pPr>
        <w:pStyle w:val="B2"/>
      </w:pPr>
      <w:r w:rsidRPr="00D90393">
        <w:t>c)</w:t>
      </w:r>
      <w:r w:rsidRPr="00D90393">
        <w:tab/>
        <w:t>if the FD message was destined for the user, shall not include an Application ID IE as specified in subclause 15.2.7; and</w:t>
      </w:r>
    </w:p>
    <w:p w:rsidR="00B93CA2" w:rsidRPr="00D90393" w:rsidRDefault="00B93CA2" w:rsidP="00B93CA2">
      <w:pPr>
        <w:pStyle w:val="B2"/>
      </w:pPr>
      <w:r w:rsidRPr="00D90393">
        <w:t>d)</w:t>
      </w:r>
      <w:r w:rsidRPr="00D90393">
        <w:tab/>
        <w:t>if the FD message was destined for an application, shall include an Application ID IE set to the value of the Application ID that was included in the FD message as specified in subclause 15.2.3.</w:t>
      </w:r>
    </w:p>
    <w:p w:rsidR="00B93CA2" w:rsidRPr="00D90393" w:rsidRDefault="00B93CA2" w:rsidP="00B93CA2">
      <w:r w:rsidRPr="00D90393">
        <w:t>[TS 24.582, clause 7.1.3.1]</w:t>
      </w:r>
    </w:p>
    <w:p w:rsidR="00B93CA2" w:rsidRPr="00D90393" w:rsidRDefault="00B93CA2" w:rsidP="00B93CA2">
      <w:r w:rsidRPr="00D90393">
        <w:t>Upon receiving an indication to establish MSRP connection for file distribution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rsidR="00B93CA2" w:rsidRPr="00D90393" w:rsidRDefault="00B93CA2" w:rsidP="00B93CA2">
      <w:pPr>
        <w:pStyle w:val="B10"/>
      </w:pPr>
      <w:r w:rsidRPr="00D90393">
        <w:t>3.</w:t>
      </w:r>
      <w:r w:rsidRPr="00D90393">
        <w:tab/>
        <w:t>shall handle the received content as described in subclause 7.1.3.2.</w:t>
      </w:r>
    </w:p>
    <w:p w:rsidR="00B93CA2" w:rsidRPr="00D90393" w:rsidRDefault="00B93CA2" w:rsidP="00B93CA2">
      <w:r w:rsidRPr="00D90393">
        <w:t>[TS 24.582, clause 7.1.3.2]</w:t>
      </w:r>
    </w:p>
    <w:p w:rsidR="00B93CA2" w:rsidRPr="00D90393" w:rsidRDefault="00B93CA2" w:rsidP="00B93CA2">
      <w:pPr>
        <w:rPr>
          <w:rFonts w:eastAsia="Malgun Gothic"/>
        </w:rPr>
      </w:pPr>
      <w:r w:rsidRPr="00D90393">
        <w:rPr>
          <w:rFonts w:ascii="TimesNewRoman" w:hAnsi="TimesNewRoman" w:cs="TimesNewRoman"/>
        </w:rPr>
        <w:t>Upon receiving a file,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application/vnd.3gpp.mcdata-file MIME body; and</w:t>
      </w:r>
    </w:p>
    <w:p w:rsidR="00B93CA2" w:rsidRPr="00D90393" w:rsidRDefault="00B93CA2" w:rsidP="00B93CA2">
      <w:pPr>
        <w:pStyle w:val="B10"/>
        <w:rPr>
          <w:lang w:eastAsia="ko-KR"/>
        </w:rPr>
      </w:pPr>
      <w:r w:rsidRPr="00D90393">
        <w:rPr>
          <w:rFonts w:eastAsia="Malgun Gothic"/>
        </w:rPr>
        <w:t>2.</w:t>
      </w:r>
      <w:r w:rsidRPr="00D90393">
        <w:rPr>
          <w:rFonts w:eastAsia="Malgun Gothic"/>
        </w:rPr>
        <w:tab/>
        <w:t>once all the chunks of the file are successfully received, shall indicate to the signalling plane that the file download is completed.</w:t>
      </w:r>
    </w:p>
    <w:p w:rsidR="00B93CA2" w:rsidRPr="00D90393" w:rsidRDefault="00B93CA2" w:rsidP="00B5551F">
      <w:pPr>
        <w:pStyle w:val="H6"/>
        <w:pPrChange w:id="973" w:author="Kahn, Jason D. (Fed)" w:date="2021-02-08T14:24:00Z">
          <w:pPr>
            <w:pStyle w:val="Heading4"/>
          </w:pPr>
        </w:pPrChange>
      </w:pPr>
      <w:bookmarkStart w:id="974" w:name="_Toc52782473"/>
      <w:bookmarkStart w:id="975" w:name="_Toc52783084"/>
      <w:bookmarkStart w:id="976" w:name="_Toc59042953"/>
      <w:r w:rsidRPr="00D90393">
        <w:t>6.2.12.3</w:t>
      </w:r>
      <w:r w:rsidRPr="00D90393">
        <w:tab/>
        <w:t>Test description</w:t>
      </w:r>
      <w:bookmarkEnd w:id="974"/>
      <w:bookmarkEnd w:id="975"/>
      <w:bookmarkEnd w:id="976"/>
    </w:p>
    <w:p w:rsidR="00B93CA2" w:rsidRPr="00D90393" w:rsidRDefault="00B93CA2" w:rsidP="00B5551F">
      <w:pPr>
        <w:pStyle w:val="H6"/>
        <w:pPrChange w:id="977" w:author="Kahn, Jason D. (Fed)" w:date="2021-02-08T14:24:00Z">
          <w:pPr>
            <w:pStyle w:val="Heading5"/>
          </w:pPr>
        </w:pPrChange>
      </w:pPr>
      <w:bookmarkStart w:id="978" w:name="_Toc52782474"/>
      <w:bookmarkStart w:id="979" w:name="_Toc52783085"/>
      <w:bookmarkStart w:id="980" w:name="_Toc59042954"/>
      <w:r w:rsidRPr="00D90393">
        <w:t>6.2.12.3.1</w:t>
      </w:r>
      <w:r w:rsidRPr="00D90393">
        <w:tab/>
        <w:t>Pre-test conditions</w:t>
      </w:r>
      <w:bookmarkEnd w:id="978"/>
      <w:bookmarkEnd w:id="979"/>
      <w:bookmarkEnd w:id="980"/>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5551F">
      <w:pPr>
        <w:pStyle w:val="H6"/>
        <w:pPrChange w:id="981" w:author="Kahn, Jason D. (Fed)" w:date="2021-02-08T14:24:00Z">
          <w:pPr>
            <w:pStyle w:val="Heading5"/>
          </w:pPr>
        </w:pPrChange>
      </w:pPr>
      <w:bookmarkStart w:id="982" w:name="_Toc52782475"/>
      <w:bookmarkStart w:id="983" w:name="_Toc52783086"/>
      <w:bookmarkStart w:id="984" w:name="_Toc59042955"/>
      <w:r w:rsidRPr="00D90393">
        <w:t>6.2.12.3.2</w:t>
      </w:r>
      <w:r w:rsidRPr="00D90393">
        <w:tab/>
        <w:t>Test procedure sequence</w:t>
      </w:r>
      <w:bookmarkEnd w:id="982"/>
      <w:bookmarkEnd w:id="983"/>
      <w:bookmarkEnd w:id="984"/>
    </w:p>
    <w:p w:rsidR="00B93CA2" w:rsidRPr="00D90393" w:rsidRDefault="00B93CA2" w:rsidP="00B93CA2">
      <w:pPr>
        <w:pStyle w:val="TH"/>
      </w:pPr>
      <w:r w:rsidRPr="00D90393">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group FD message using the media plane with a disposition notification type of "</w:t>
            </w:r>
            <w:r w:rsidRPr="00D90393">
              <w:rPr>
                <w:lang w:eastAsia="ko-KR"/>
              </w:rPr>
              <w:t>FILE DOWNLOAD COMPLETED UPDATE</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"FILE DOWNLOAD COMPLETED"?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rsidP="00B5551F">
      <w:pPr>
        <w:pStyle w:val="H6"/>
        <w:pPrChange w:id="985" w:author="Kahn, Jason D. (Fed)" w:date="2021-02-08T14:24:00Z">
          <w:pPr>
            <w:pStyle w:val="Heading5"/>
          </w:pPr>
        </w:pPrChange>
      </w:pPr>
      <w:bookmarkStart w:id="986" w:name="_Toc52782476"/>
      <w:bookmarkStart w:id="987" w:name="_Toc52783087"/>
      <w:bookmarkStart w:id="988" w:name="_Toc59042956"/>
      <w:r w:rsidRPr="00D90393">
        <w:t>6.2.12.3.3</w:t>
      </w:r>
      <w:r w:rsidRPr="00D90393">
        <w:tab/>
        <w:t>Specific message contents</w:t>
      </w:r>
      <w:bookmarkEnd w:id="986"/>
      <w:bookmarkEnd w:id="987"/>
      <w:bookmarkEnd w:id="988"/>
    </w:p>
    <w:p w:rsidR="00B93CA2" w:rsidRPr="00D90393" w:rsidRDefault="00B93CA2" w:rsidP="00B93CA2">
      <w:pPr>
        <w:pStyle w:val="TH"/>
      </w:pPr>
      <w:r w:rsidRPr="00D90393">
        <w:t>Table 6.2.12.3.3-1: SIP INVITE (step 1, Table 6.2.12.3.2-1)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989">
          <w:tblGrid>
            <w:gridCol w:w="2835"/>
            <w:gridCol w:w="2126"/>
            <w:gridCol w:w="2126"/>
            <w:gridCol w:w="1418"/>
            <w:gridCol w:w="1134"/>
          </w:tblGrid>
        </w:tblGridChange>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1883"/>
              </w:tabs>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6.2.12.3.3-2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6.2.12.3.3-3</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5.5.3.13.4-1.</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accept-types</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name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"name:" filename-string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type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"type:" type "/" subtype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binary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size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"size:" filesize-value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filesize-value is an integer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hash</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"hash:" hash-algorithm ":" hash-value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creation</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the date the file was created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"group-fd"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6.2.12.3.3-4: SIP 200 (OK) (step 2,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90">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6.2.12.3.3-5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991">
          <w:tblGrid>
            <w:gridCol w:w="2836"/>
            <w:gridCol w:w="2127"/>
            <w:gridCol w:w="2127"/>
            <w:gridCol w:w="1419"/>
            <w:gridCol w:w="1135"/>
          </w:tblGrid>
        </w:tblGridChange>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accept-types</w:t>
            </w:r>
          </w:p>
        </w:tc>
        <w:tc>
          <w:tcPr>
            <w:tcW w:w="2127" w:type="dxa"/>
            <w:vAlign w:val="center"/>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name</w:t>
            </w:r>
          </w:p>
        </w:tc>
        <w:tc>
          <w:tcPr>
            <w:tcW w:w="2127" w:type="dxa"/>
            <w:vAlign w:val="center"/>
          </w:tcPr>
          <w:p w:rsidR="00B93CA2" w:rsidRPr="00D90393" w:rsidRDefault="00B93CA2" w:rsidP="00253B20">
            <w:pPr>
              <w:pStyle w:val="TAL"/>
            </w:pPr>
            <w:r w:rsidRPr="00D90393">
              <w:t>"name:" filename-string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type</w:t>
            </w:r>
          </w:p>
        </w:tc>
        <w:tc>
          <w:tcPr>
            <w:tcW w:w="2127" w:type="dxa"/>
            <w:vAlign w:val="center"/>
          </w:tcPr>
          <w:p w:rsidR="00B93CA2" w:rsidRPr="00D90393" w:rsidRDefault="00B93CA2" w:rsidP="00253B20">
            <w:pPr>
              <w:pStyle w:val="TAL"/>
            </w:pPr>
            <w:r w:rsidRPr="00D90393">
              <w:t>"type:" type "/" subtype</w:t>
            </w:r>
          </w:p>
        </w:tc>
        <w:tc>
          <w:tcPr>
            <w:tcW w:w="2127" w:type="dxa"/>
          </w:tcPr>
          <w:p w:rsidR="00B93CA2" w:rsidRPr="00D90393" w:rsidRDefault="00B93CA2" w:rsidP="00253B20">
            <w:pPr>
              <w:pStyle w:val="TAL"/>
            </w:pPr>
            <w:r w:rsidRPr="00D90393">
              <w:t>a binary file</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size</w:t>
            </w:r>
          </w:p>
        </w:tc>
        <w:tc>
          <w:tcPr>
            <w:tcW w:w="2127" w:type="dxa"/>
            <w:vAlign w:val="center"/>
          </w:tcPr>
          <w:p w:rsidR="00B93CA2" w:rsidRPr="00D90393" w:rsidRDefault="00B93CA2" w:rsidP="00253B20">
            <w:pPr>
              <w:pStyle w:val="TAL"/>
            </w:pPr>
            <w:r w:rsidRPr="00D90393">
              <w:t>"size:" filesize-value</w:t>
            </w:r>
          </w:p>
        </w:tc>
        <w:tc>
          <w:tcPr>
            <w:tcW w:w="2127" w:type="dxa"/>
          </w:tcPr>
          <w:p w:rsidR="00B93CA2" w:rsidRPr="00D90393" w:rsidRDefault="00B93CA2" w:rsidP="00253B20">
            <w:pPr>
              <w:pStyle w:val="TAL"/>
            </w:pPr>
            <w:r w:rsidRPr="00D90393">
              <w:t>filesize-value is an integer</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hash</w:t>
            </w:r>
          </w:p>
        </w:tc>
        <w:tc>
          <w:tcPr>
            <w:tcW w:w="2127" w:type="dxa"/>
            <w:vAlign w:val="center"/>
          </w:tcPr>
          <w:p w:rsidR="00B93CA2" w:rsidRPr="00D90393" w:rsidRDefault="00B93CA2" w:rsidP="00253B20">
            <w:pPr>
              <w:pStyle w:val="TAL"/>
            </w:pPr>
            <w:r w:rsidRPr="00D90393">
              <w:t>"hash:" hash-algorithm ":" hash-value</w:t>
            </w:r>
          </w:p>
        </w:tc>
        <w:tc>
          <w:tcPr>
            <w:tcW w:w="2127"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creation</w:t>
            </w:r>
          </w:p>
        </w:tc>
        <w:tc>
          <w:tcPr>
            <w:tcW w:w="2127" w:type="dxa"/>
            <w:vAlign w:val="center"/>
          </w:tcPr>
          <w:p w:rsidR="00B93CA2" w:rsidRPr="00D90393" w:rsidRDefault="00B93CA2" w:rsidP="00253B20">
            <w:pPr>
              <w:pStyle w:val="TAL"/>
            </w:pPr>
            <w:r w:rsidRPr="00D90393">
              <w:t>the date the file was created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6.2.12.3.3-6: MSRP SEND (step 6,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6.2.12.3.3-7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6.2.12.3.3-7: FD Data Payload (Table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MCD_grp</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r w:rsidRPr="00D90393">
        <w:t>Table 6.2.12.3.3-8: SIP BYE (step 8,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6.2.12.3.3-9: SIP 200 (OK) (step 9,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6.2.12.3.3-10: SIP MESSAGE (step 11,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6.2.2.3.3-11</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bookmarkEnd w:id="0"/>
      <w:bookmarkEnd w:id="964"/>
      <w:bookmarkEnd w:id="965"/>
    </w:tbl>
    <w:p w:rsidR="00B93CA2" w:rsidRDefault="00B93CA2" w:rsidP="007A0BA8"/>
    <w:p w:rsidR="007A0BA8" w:rsidRPr="007A0BA8" w:rsidRDefault="007A0BA8" w:rsidP="007A0BA8">
      <w:pPr>
        <w:rPr>
          <w:color w:val="FF0000"/>
          <w:sz w:val="32"/>
          <w:szCs w:val="32"/>
        </w:rPr>
      </w:pPr>
      <w:r w:rsidRPr="007A0BA8">
        <w:rPr>
          <w:color w:val="FF0000"/>
          <w:sz w:val="32"/>
          <w:szCs w:val="32"/>
        </w:rPr>
        <w:t>&lt;END OF CHANGES&gt;</w:t>
      </w:r>
    </w:p>
    <w:sectPr w:rsidR="007A0BA8" w:rsidRPr="007A0BA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F9E" w:rsidRDefault="00EB3F9E">
      <w:r>
        <w:separator/>
      </w:r>
    </w:p>
  </w:endnote>
  <w:endnote w:type="continuationSeparator" w:id="0">
    <w:p w:rsidR="00EB3F9E" w:rsidRDefault="00EB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F9E" w:rsidRDefault="00EB3F9E">
      <w:r>
        <w:separator/>
      </w:r>
    </w:p>
  </w:footnote>
  <w:footnote w:type="continuationSeparator" w:id="0">
    <w:p w:rsidR="00EB3F9E" w:rsidRDefault="00EB3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476" w:rsidRDefault="00BD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1A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1A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40095"/>
    <w:rsid w:val="00051834"/>
    <w:rsid w:val="00054A22"/>
    <w:rsid w:val="00062023"/>
    <w:rsid w:val="000655A6"/>
    <w:rsid w:val="00080512"/>
    <w:rsid w:val="00081D24"/>
    <w:rsid w:val="000C4180"/>
    <w:rsid w:val="000C47C3"/>
    <w:rsid w:val="000D4DD7"/>
    <w:rsid w:val="000D58AB"/>
    <w:rsid w:val="00133525"/>
    <w:rsid w:val="0014350B"/>
    <w:rsid w:val="001725DB"/>
    <w:rsid w:val="001A4C42"/>
    <w:rsid w:val="001A7420"/>
    <w:rsid w:val="001B6637"/>
    <w:rsid w:val="001C21C3"/>
    <w:rsid w:val="001D02C2"/>
    <w:rsid w:val="001F0C1D"/>
    <w:rsid w:val="001F1132"/>
    <w:rsid w:val="001F168B"/>
    <w:rsid w:val="0022625B"/>
    <w:rsid w:val="002347A2"/>
    <w:rsid w:val="00253B20"/>
    <w:rsid w:val="002675F0"/>
    <w:rsid w:val="002737D2"/>
    <w:rsid w:val="00275329"/>
    <w:rsid w:val="002A6C7F"/>
    <w:rsid w:val="002B1627"/>
    <w:rsid w:val="002B6339"/>
    <w:rsid w:val="002E00EE"/>
    <w:rsid w:val="003172DC"/>
    <w:rsid w:val="0035462D"/>
    <w:rsid w:val="00367A73"/>
    <w:rsid w:val="003765B8"/>
    <w:rsid w:val="003809B0"/>
    <w:rsid w:val="003C22CC"/>
    <w:rsid w:val="003C3971"/>
    <w:rsid w:val="003D551B"/>
    <w:rsid w:val="00423334"/>
    <w:rsid w:val="004345EC"/>
    <w:rsid w:val="00465515"/>
    <w:rsid w:val="004920CE"/>
    <w:rsid w:val="004D3578"/>
    <w:rsid w:val="004E213A"/>
    <w:rsid w:val="004E5A03"/>
    <w:rsid w:val="004F0988"/>
    <w:rsid w:val="004F3340"/>
    <w:rsid w:val="00513BD6"/>
    <w:rsid w:val="0053388B"/>
    <w:rsid w:val="00535773"/>
    <w:rsid w:val="005401B5"/>
    <w:rsid w:val="00543E6C"/>
    <w:rsid w:val="00556DFB"/>
    <w:rsid w:val="00565087"/>
    <w:rsid w:val="0057008D"/>
    <w:rsid w:val="00597B11"/>
    <w:rsid w:val="005A442F"/>
    <w:rsid w:val="005D2E01"/>
    <w:rsid w:val="005D7526"/>
    <w:rsid w:val="005E1ED0"/>
    <w:rsid w:val="005E4BB2"/>
    <w:rsid w:val="00602AEA"/>
    <w:rsid w:val="00605819"/>
    <w:rsid w:val="00614FDF"/>
    <w:rsid w:val="00621293"/>
    <w:rsid w:val="006317AD"/>
    <w:rsid w:val="0063543D"/>
    <w:rsid w:val="00647114"/>
    <w:rsid w:val="006A323F"/>
    <w:rsid w:val="006B30D0"/>
    <w:rsid w:val="006C3D95"/>
    <w:rsid w:val="006D1C02"/>
    <w:rsid w:val="006D2021"/>
    <w:rsid w:val="006E5C86"/>
    <w:rsid w:val="00701116"/>
    <w:rsid w:val="00703496"/>
    <w:rsid w:val="00707CB0"/>
    <w:rsid w:val="00713C44"/>
    <w:rsid w:val="00734A5B"/>
    <w:rsid w:val="0074026F"/>
    <w:rsid w:val="007429F6"/>
    <w:rsid w:val="00744E76"/>
    <w:rsid w:val="00774DA4"/>
    <w:rsid w:val="00781F0F"/>
    <w:rsid w:val="00784A32"/>
    <w:rsid w:val="007A0BA8"/>
    <w:rsid w:val="007B600E"/>
    <w:rsid w:val="007C6EE8"/>
    <w:rsid w:val="007D146A"/>
    <w:rsid w:val="007F0F4A"/>
    <w:rsid w:val="008028A4"/>
    <w:rsid w:val="00823496"/>
    <w:rsid w:val="00830747"/>
    <w:rsid w:val="008649AD"/>
    <w:rsid w:val="00866027"/>
    <w:rsid w:val="008768CA"/>
    <w:rsid w:val="00881CC2"/>
    <w:rsid w:val="008C384C"/>
    <w:rsid w:val="0090271F"/>
    <w:rsid w:val="00902E23"/>
    <w:rsid w:val="009031E8"/>
    <w:rsid w:val="009114D7"/>
    <w:rsid w:val="0091348E"/>
    <w:rsid w:val="00917CCB"/>
    <w:rsid w:val="009358A2"/>
    <w:rsid w:val="00942EC2"/>
    <w:rsid w:val="00991648"/>
    <w:rsid w:val="00996EB2"/>
    <w:rsid w:val="009A6939"/>
    <w:rsid w:val="009F37B7"/>
    <w:rsid w:val="00A10F02"/>
    <w:rsid w:val="00A164B4"/>
    <w:rsid w:val="00A26956"/>
    <w:rsid w:val="00A27486"/>
    <w:rsid w:val="00A53724"/>
    <w:rsid w:val="00A56066"/>
    <w:rsid w:val="00A73129"/>
    <w:rsid w:val="00A82346"/>
    <w:rsid w:val="00A92BA1"/>
    <w:rsid w:val="00AA7F49"/>
    <w:rsid w:val="00AC6BC6"/>
    <w:rsid w:val="00AE65E2"/>
    <w:rsid w:val="00AF6FE4"/>
    <w:rsid w:val="00B139CB"/>
    <w:rsid w:val="00B15449"/>
    <w:rsid w:val="00B27CB5"/>
    <w:rsid w:val="00B5551F"/>
    <w:rsid w:val="00B65C55"/>
    <w:rsid w:val="00B67876"/>
    <w:rsid w:val="00B71C03"/>
    <w:rsid w:val="00B93086"/>
    <w:rsid w:val="00B93CA2"/>
    <w:rsid w:val="00BA19ED"/>
    <w:rsid w:val="00BA4B8D"/>
    <w:rsid w:val="00BC0F7D"/>
    <w:rsid w:val="00BD6476"/>
    <w:rsid w:val="00BD7D31"/>
    <w:rsid w:val="00BE3255"/>
    <w:rsid w:val="00BE5559"/>
    <w:rsid w:val="00BF128E"/>
    <w:rsid w:val="00BF6391"/>
    <w:rsid w:val="00C074DD"/>
    <w:rsid w:val="00C1496A"/>
    <w:rsid w:val="00C33079"/>
    <w:rsid w:val="00C45231"/>
    <w:rsid w:val="00C6269A"/>
    <w:rsid w:val="00C72833"/>
    <w:rsid w:val="00C74A6E"/>
    <w:rsid w:val="00C80F1D"/>
    <w:rsid w:val="00C93F40"/>
    <w:rsid w:val="00CA3D0C"/>
    <w:rsid w:val="00CC252A"/>
    <w:rsid w:val="00CC71A2"/>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62CD"/>
    <w:rsid w:val="00E07E1E"/>
    <w:rsid w:val="00E16509"/>
    <w:rsid w:val="00E3093F"/>
    <w:rsid w:val="00E44582"/>
    <w:rsid w:val="00E61CF3"/>
    <w:rsid w:val="00E64764"/>
    <w:rsid w:val="00E77645"/>
    <w:rsid w:val="00E943AC"/>
    <w:rsid w:val="00E96270"/>
    <w:rsid w:val="00EA15B0"/>
    <w:rsid w:val="00EA5EA7"/>
    <w:rsid w:val="00EB3F9E"/>
    <w:rsid w:val="00EC4A25"/>
    <w:rsid w:val="00EE4F2B"/>
    <w:rsid w:val="00EE7FD5"/>
    <w:rsid w:val="00EF0F20"/>
    <w:rsid w:val="00F025A2"/>
    <w:rsid w:val="00F04712"/>
    <w:rsid w:val="00F13360"/>
    <w:rsid w:val="00F22EC7"/>
    <w:rsid w:val="00F27D5F"/>
    <w:rsid w:val="00F325C8"/>
    <w:rsid w:val="00F32897"/>
    <w:rsid w:val="00F418A3"/>
    <w:rsid w:val="00F653B8"/>
    <w:rsid w:val="00F65C5F"/>
    <w:rsid w:val="00F9008D"/>
    <w:rsid w:val="00FA1200"/>
    <w:rsid w:val="00FA126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17B158A"/>
  <w15:chartTrackingRefBased/>
  <w15:docId w15:val="{ED48FD88-79C5-42F8-AC0F-DFDA3481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semiHidden/>
    <w:rsid w:val="00D003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0301"/>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00301"/>
    <w:pPr>
      <w:jc w:val="right"/>
    </w:pPr>
  </w:style>
  <w:style w:type="paragraph" w:customStyle="1" w:styleId="TAL">
    <w:name w:val="TAL"/>
    <w:basedOn w:val="Normal"/>
    <w:link w:val="TALChar"/>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rPr>
  </w:style>
  <w:style w:type="character" w:customStyle="1" w:styleId="Heading6Char">
    <w:name w:val="Heading 6 Char"/>
    <w:aliases w:val="T1 Char,Header 6 Char,Heading 6 Char4,Header 6 Char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val="en-GB"/>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Numbered Sub-list Char Char,Heading 81 Char,标题 81 Char,Heading 5 Char Char"/>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val="en-GB"/>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val="en-GB"/>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har1"/>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 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0">
    <w:name w:val="toc 9"/>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val="en-GB"/>
    </w:rPr>
  </w:style>
  <w:style w:type="paragraph" w:customStyle="1" w:styleId="ZC">
    <w:name w:val="ZC"/>
    <w:rsid w:val="00784A32"/>
    <w:pPr>
      <w:spacing w:line="360" w:lineRule="atLeast"/>
      <w:jc w:val="center"/>
    </w:pPr>
    <w:rPr>
      <w:rFonts w:eastAsia="MS Mincho"/>
      <w:lang w:val="en-GB"/>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 Char Char21"/>
    <w:rsid w:val="00784A32"/>
    <w:rPr>
      <w:rFonts w:ascii="Times New Roman" w:hAnsi="Times New Roman"/>
      <w:lang w:val="en-GB" w:eastAsia="en-US"/>
    </w:rPr>
  </w:style>
  <w:style w:type="paragraph" w:customStyle="1" w:styleId="CarCar">
    <w:name w:val=" 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 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 Char Char13"/>
    <w:semiHidden/>
    <w:rsid w:val="00784A32"/>
    <w:rPr>
      <w:rFonts w:eastAsia="SimSun"/>
      <w:lang w:val="en-GB" w:eastAsia="en-US" w:bidi="ar-SA"/>
    </w:rPr>
  </w:style>
  <w:style w:type="character" w:customStyle="1" w:styleId="CharChar7">
    <w:name w:val=" Char Char7"/>
    <w:rsid w:val="00784A32"/>
    <w:rPr>
      <w:rFonts w:ascii="Arial" w:eastAsia="SimSun" w:hAnsi="Arial"/>
      <w:sz w:val="36"/>
      <w:lang w:val="en-GB" w:eastAsia="en-US" w:bidi="ar-SA"/>
    </w:rPr>
  </w:style>
  <w:style w:type="character" w:customStyle="1" w:styleId="CharChar6">
    <w:name w:val=" Char Char6"/>
    <w:rsid w:val="00784A32"/>
    <w:rPr>
      <w:rFonts w:ascii="Arial" w:eastAsia="SimSun" w:hAnsi="Arial"/>
      <w:sz w:val="32"/>
      <w:lang w:val="en-GB" w:eastAsia="en-US" w:bidi="ar-SA"/>
    </w:rPr>
  </w:style>
  <w:style w:type="character" w:customStyle="1" w:styleId="CharChar5">
    <w:name w:val=" Char Char5"/>
    <w:rsid w:val="00784A32"/>
    <w:rPr>
      <w:rFonts w:ascii="Arial" w:eastAsia="SimSun" w:hAnsi="Arial"/>
      <w:sz w:val="28"/>
      <w:lang w:val="en-GB" w:eastAsia="en-US" w:bidi="ar-SA"/>
    </w:rPr>
  </w:style>
  <w:style w:type="character" w:customStyle="1" w:styleId="CharChar16">
    <w:name w:val=" Char Char16"/>
    <w:rsid w:val="00784A32"/>
    <w:rPr>
      <w:rFonts w:ascii="Arial" w:eastAsia="SimSun" w:hAnsi="Arial"/>
      <w:lang w:val="en-GB" w:eastAsia="en-US" w:bidi="ar-SA"/>
    </w:rPr>
  </w:style>
  <w:style w:type="character" w:customStyle="1" w:styleId="CharChar14">
    <w:name w:val=" Char Char14"/>
    <w:rsid w:val="00784A32"/>
    <w:rPr>
      <w:rFonts w:ascii="Arial" w:eastAsia="SimSun" w:hAnsi="Arial"/>
      <w:sz w:val="36"/>
      <w:lang w:val="en-GB" w:eastAsia="en-US" w:bidi="ar-SA"/>
    </w:rPr>
  </w:style>
  <w:style w:type="character" w:customStyle="1" w:styleId="CharChar11">
    <w:name w:val=" 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 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84A32"/>
    <w:rPr>
      <w:rFonts w:eastAsia="Batang"/>
      <w:lang w:val="en-GB"/>
    </w:rPr>
  </w:style>
  <w:style w:type="paragraph" w:customStyle="1" w:styleId="a0">
    <w:name w:val="変更箇所"/>
    <w:hidden/>
    <w:semiHidden/>
    <w:rsid w:val="00784A32"/>
    <w:rPr>
      <w:rFonts w:eastAsia="MS Mincho"/>
      <w:lang w:val="en-GB"/>
    </w:rPr>
  </w:style>
  <w:style w:type="paragraph" w:customStyle="1" w:styleId="CarCar1CharCharCarCar">
    <w:name w:val=" 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 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 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 Char Char25"/>
    <w:rsid w:val="00784A32"/>
    <w:rPr>
      <w:rFonts w:ascii="Arial" w:hAnsi="Arial"/>
      <w:lang w:val="en-GB" w:eastAsia="en-US"/>
    </w:rPr>
  </w:style>
  <w:style w:type="character" w:customStyle="1" w:styleId="CharChar24">
    <w:name w:val=" Char Char24"/>
    <w:rsid w:val="00784A32"/>
    <w:rPr>
      <w:rFonts w:ascii="Arial" w:hAnsi="Arial"/>
      <w:sz w:val="36"/>
      <w:lang w:val="en-GB" w:eastAsia="en-US"/>
    </w:rPr>
  </w:style>
  <w:style w:type="character" w:customStyle="1" w:styleId="CharChar17">
    <w:name w:val=" Char Char17"/>
    <w:rsid w:val="00784A32"/>
    <w:rPr>
      <w:rFonts w:ascii="Tahoma" w:hAnsi="Tahoma" w:cs="Tahoma"/>
      <w:shd w:val="clear" w:color="auto" w:fill="000080"/>
      <w:lang w:val="en-GB" w:eastAsia="en-US"/>
    </w:rPr>
  </w:style>
  <w:style w:type="character" w:customStyle="1" w:styleId="CharChar19">
    <w:name w:val=" Char Char19"/>
    <w:rsid w:val="00784A32"/>
    <w:rPr>
      <w:rFonts w:ascii="Times New Roman" w:hAnsi="Times New Roman"/>
      <w:lang w:val="en-GB"/>
    </w:rPr>
  </w:style>
  <w:style w:type="character" w:customStyle="1" w:styleId="CharChar20">
    <w:name w:val=" 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val="en-GB"/>
    </w:rPr>
  </w:style>
  <w:style w:type="character" w:customStyle="1" w:styleId="CharChar30">
    <w:name w:val=" Char Char30"/>
    <w:rsid w:val="00784A32"/>
    <w:rPr>
      <w:rFonts w:ascii="Arial" w:hAnsi="Arial"/>
      <w:lang w:val="en-GB" w:eastAsia="en-US"/>
    </w:rPr>
  </w:style>
  <w:style w:type="character" w:customStyle="1" w:styleId="CharChar29">
    <w:name w:val=" Char Char29"/>
    <w:rsid w:val="00784A32"/>
    <w:rPr>
      <w:rFonts w:ascii="Arial" w:hAnsi="Arial"/>
      <w:sz w:val="36"/>
      <w:lang w:val="en-GB" w:eastAsia="en-US"/>
    </w:rPr>
  </w:style>
  <w:style w:type="character" w:customStyle="1" w:styleId="CharChar26">
    <w:name w:val=" Char Char26"/>
    <w:rsid w:val="00784A32"/>
    <w:rPr>
      <w:rFonts w:ascii="Times New Roman" w:hAnsi="Times New Roman"/>
      <w:lang w:val="en-GB" w:eastAsia="en-US"/>
    </w:rPr>
  </w:style>
  <w:style w:type="character" w:customStyle="1" w:styleId="CharChar28">
    <w:name w:val=" Char Char28"/>
    <w:rsid w:val="00784A32"/>
    <w:rPr>
      <w:rFonts w:ascii="Arial" w:hAnsi="Arial"/>
      <w:sz w:val="36"/>
      <w:lang w:val="en-GB" w:eastAsia="en-US"/>
    </w:rPr>
  </w:style>
  <w:style w:type="character" w:customStyle="1" w:styleId="CharChar27">
    <w:name w:val=" Char Char27"/>
    <w:rsid w:val="00784A32"/>
    <w:rPr>
      <w:rFonts w:ascii="Arial" w:hAnsi="Arial"/>
      <w:b/>
      <w:i/>
      <w:noProof/>
      <w:sz w:val="18"/>
      <w:lang w:val="en-GB" w:eastAsia="en-US"/>
    </w:rPr>
  </w:style>
  <w:style w:type="paragraph" w:customStyle="1" w:styleId="4">
    <w:name w:val=" (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val="en-GB"/>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 Char Char9"/>
    <w:rsid w:val="00784A32"/>
    <w:rPr>
      <w:rFonts w:ascii="Arial" w:eastAsia="MS Mincho" w:hAnsi="Arial" w:cs="CG Times (WN)"/>
      <w:kern w:val="0"/>
      <w:sz w:val="22"/>
      <w:szCs w:val="20"/>
      <w:lang w:val="en-GB" w:eastAsia="ar-SA"/>
    </w:rPr>
  </w:style>
  <w:style w:type="character" w:customStyle="1" w:styleId="CharChar3">
    <w:name w:val=" Char Char3"/>
    <w:rsid w:val="00784A32"/>
    <w:rPr>
      <w:rFonts w:ascii="Arial" w:hAnsi="Arial"/>
      <w:sz w:val="22"/>
      <w:lang w:val="en-GB" w:eastAsia="en-US" w:bidi="ar-SA"/>
    </w:rPr>
  </w:style>
  <w:style w:type="paragraph" w:customStyle="1" w:styleId="CharCharCharCharChar">
    <w:name w:val="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 Char Char1"/>
    <w:rsid w:val="00784A32"/>
    <w:rPr>
      <w:lang w:val="en-GB" w:eastAsia="ja-JP" w:bidi="ar-SA"/>
    </w:rPr>
  </w:style>
  <w:style w:type="paragraph" w:customStyle="1" w:styleId="CharChar1CharChar">
    <w:name w:val=" 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 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 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 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val="en-GB"/>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 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 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val="en-GB"/>
    </w:rPr>
  </w:style>
  <w:style w:type="paragraph" w:customStyle="1" w:styleId="11">
    <w:name w:val="変更箇所1"/>
    <w:hidden/>
    <w:semiHidden/>
    <w:rsid w:val="00784A32"/>
    <w:rPr>
      <w:rFonts w:eastAsia="MS Mincho"/>
      <w:lang w:val="en-GB"/>
    </w:rPr>
  </w:style>
  <w:style w:type="character" w:customStyle="1" w:styleId="hps">
    <w:name w:val="hps"/>
    <w:rsid w:val="00784A32"/>
  </w:style>
  <w:style w:type="paragraph" w:customStyle="1" w:styleId="CarCar5">
    <w:name w:val=" 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2"/>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0">
    <w:name w:val="caption"/>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
    <w:name w:val="table of figures"/>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val="en-GB"/>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lang/>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val="en-GB"/>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val="en-GB" w:eastAsia="ko-KR"/>
    </w:rPr>
  </w:style>
  <w:style w:type="paragraph" w:customStyle="1" w:styleId="PageXofY">
    <w:name w:val="Page X of Y"/>
    <w:rsid w:val="00784A32"/>
    <w:rPr>
      <w:rFonts w:eastAsia="SimSun"/>
      <w:sz w:val="24"/>
      <w:szCs w:val="24"/>
      <w:lang w:val="en-GB" w:eastAsia="ko-KR"/>
    </w:rPr>
  </w:style>
  <w:style w:type="paragraph" w:customStyle="1" w:styleId="Createdby">
    <w:name w:val="Created by"/>
    <w:rsid w:val="00784A32"/>
    <w:rPr>
      <w:rFonts w:eastAsia="SimSun"/>
      <w:sz w:val="24"/>
      <w:szCs w:val="24"/>
      <w:lang w:val="en-GB" w:eastAsia="ko-KR"/>
    </w:rPr>
  </w:style>
  <w:style w:type="paragraph" w:customStyle="1" w:styleId="Createdon">
    <w:name w:val="Created on"/>
    <w:rsid w:val="00784A32"/>
    <w:rPr>
      <w:rFonts w:eastAsia="SimSun"/>
      <w:sz w:val="24"/>
      <w:szCs w:val="24"/>
      <w:lang w:val="en-GB" w:eastAsia="ko-KR"/>
    </w:rPr>
  </w:style>
  <w:style w:type="paragraph" w:customStyle="1" w:styleId="Filenameandpath">
    <w:name w:val="Filename and path"/>
    <w:rsid w:val="00784A32"/>
    <w:rPr>
      <w:rFonts w:eastAsia="SimSun"/>
      <w:sz w:val="24"/>
      <w:szCs w:val="24"/>
      <w:lang w:val="en-GB" w:eastAsia="ko-KR"/>
    </w:rPr>
  </w:style>
  <w:style w:type="paragraph" w:customStyle="1" w:styleId="AuthorPageDate">
    <w:name w:val="Author  Page #  Date"/>
    <w:rsid w:val="00784A32"/>
    <w:rPr>
      <w:rFonts w:eastAsia="SimSun"/>
      <w:sz w:val="24"/>
      <w:szCs w:val="24"/>
      <w:lang w:val="en-GB" w:eastAsia="ko-KR"/>
    </w:rPr>
  </w:style>
  <w:style w:type="paragraph" w:customStyle="1" w:styleId="ConfidentialPageDate">
    <w:name w:val="Confidential  Page #  Date"/>
    <w:rsid w:val="00784A32"/>
    <w:rPr>
      <w:rFonts w:eastAsia="SimSun"/>
      <w:sz w:val="24"/>
      <w:szCs w:val="24"/>
      <w:lang w:val="en-GB"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val="en-GB"/>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val="en-GB"/>
    </w:rPr>
  </w:style>
  <w:style w:type="paragraph" w:customStyle="1" w:styleId="21">
    <w:name w:val="수정2"/>
    <w:hidden/>
    <w:semiHidden/>
    <w:rsid w:val="00784A32"/>
    <w:rPr>
      <w:rFonts w:eastAsia="Batang"/>
      <w:lang w:val="en-GB"/>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val="en-GB" w:eastAsia="ko-KR"/>
    </w:rPr>
  </w:style>
  <w:style w:type="paragraph" w:customStyle="1" w:styleId="Lastprinted">
    <w:name w:val="Last printed"/>
    <w:rsid w:val="00784A32"/>
    <w:rPr>
      <w:rFonts w:eastAsia="SimSun"/>
      <w:sz w:val="24"/>
      <w:szCs w:val="24"/>
      <w:lang w:val="en-GB" w:eastAsia="ko-KR"/>
    </w:rPr>
  </w:style>
  <w:style w:type="paragraph" w:customStyle="1" w:styleId="Lastsavedby">
    <w:name w:val="Last saved by"/>
    <w:rsid w:val="00784A32"/>
    <w:rPr>
      <w:rFonts w:eastAsia="SimSun"/>
      <w:sz w:val="24"/>
      <w:szCs w:val="24"/>
      <w:lang w:val="en-GB" w:eastAsia="ko-KR"/>
    </w:rPr>
  </w:style>
  <w:style w:type="paragraph" w:customStyle="1" w:styleId="Filename">
    <w:name w:val="Filename"/>
    <w:rsid w:val="00784A32"/>
    <w:rPr>
      <w:rFonts w:eastAsia="SimSun"/>
      <w:sz w:val="24"/>
      <w:szCs w:val="24"/>
      <w:lang w:val="en-GB"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val="en-GB"/>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lang w:val="en-GB" w:eastAsia="en-GB"/>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lang w:val="en-GB" w:eastAsia="en-G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val="en-GB"/>
    </w:rPr>
  </w:style>
  <w:style w:type="paragraph" w:customStyle="1" w:styleId="Commentnokia0">
    <w:name w:val="Comment nokia"/>
    <w:basedOn w:val="Heading4"/>
    <w:rsid w:val="00784A32"/>
    <w:rPr>
      <w:b/>
      <w:sz w:val="28"/>
      <w:lang w:eastAsia="x-none"/>
    </w:rPr>
  </w:style>
  <w:style w:type="paragraph" w:customStyle="1" w:styleId="Char11">
    <w:name w:val=" 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 Char Char22"/>
    <w:rsid w:val="00784A32"/>
    <w:rPr>
      <w:rFonts w:ascii="Arial" w:hAnsi="Arial"/>
      <w:b/>
      <w:i/>
      <w:noProof/>
      <w:sz w:val="18"/>
      <w:lang w:val="en-GB"/>
    </w:rPr>
  </w:style>
  <w:style w:type="character" w:customStyle="1" w:styleId="af7">
    <w:name w:val=" (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 Char Char18"/>
    <w:rsid w:val="00784A32"/>
    <w:rPr>
      <w:rFonts w:ascii="Arial" w:hAnsi="Arial"/>
      <w:lang w:eastAsia="en-US"/>
    </w:rPr>
  </w:style>
  <w:style w:type="paragraph" w:customStyle="1" w:styleId="CharCharCharChar0">
    <w:name w:val=" Char Char Char Char"/>
    <w:rsid w:val="00784A3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 Car Car4"/>
    <w:rsid w:val="00784A32"/>
    <w:rPr>
      <w:rFonts w:ascii="Arial" w:eastAsia="MS Mincho" w:hAnsi="Arial"/>
      <w:lang w:val="en-GB" w:eastAsia="en-US" w:bidi="ar-SA"/>
    </w:rPr>
  </w:style>
  <w:style w:type="character" w:customStyle="1" w:styleId="CarCar80">
    <w:name w:val=" Car Car8"/>
    <w:rsid w:val="00784A32"/>
    <w:rPr>
      <w:rFonts w:ascii="Arial" w:eastAsia="MS Mincho" w:hAnsi="Arial"/>
      <w:sz w:val="36"/>
      <w:lang w:val="en-GB" w:eastAsia="en-US" w:bidi="ar-SA"/>
    </w:rPr>
  </w:style>
  <w:style w:type="character" w:customStyle="1" w:styleId="CarCar30">
    <w:name w:val=" Car Car3"/>
    <w:rsid w:val="00784A32"/>
    <w:rPr>
      <w:rFonts w:ascii="Arial" w:eastAsia="MS Mincho" w:hAnsi="Arial"/>
      <w:sz w:val="36"/>
      <w:lang w:val="en-GB" w:eastAsia="en-US" w:bidi="ar-SA"/>
    </w:rPr>
  </w:style>
  <w:style w:type="character" w:customStyle="1" w:styleId="CarCar70">
    <w:name w:val=" Car Car7"/>
    <w:rsid w:val="00784A32"/>
    <w:rPr>
      <w:rFonts w:eastAsia="MS Mincho"/>
      <w:lang w:val="en-GB" w:eastAsia="en-US" w:bidi="ar-SA"/>
    </w:rPr>
  </w:style>
  <w:style w:type="character" w:customStyle="1" w:styleId="CarCar60">
    <w:name w:val=" Car Car6"/>
    <w:rsid w:val="00784A32"/>
    <w:rPr>
      <w:rFonts w:ascii="Courier New" w:hAnsi="Courier New"/>
      <w:lang w:val="nb-NO" w:eastAsia="ja-JP" w:bidi="ar-SA"/>
    </w:rPr>
  </w:style>
  <w:style w:type="character" w:customStyle="1" w:styleId="CarCar20">
    <w:name w:val=" Car Car2"/>
    <w:rsid w:val="00784A32"/>
    <w:rPr>
      <w:rFonts w:eastAsia="MS Mincho"/>
      <w:lang w:val="en-GB" w:eastAsia="ja-JP" w:bidi="ar-SA"/>
    </w:rPr>
  </w:style>
  <w:style w:type="character" w:customStyle="1" w:styleId="CarCar90">
    <w:name w:val=" Car Car9"/>
    <w:rsid w:val="00784A32"/>
    <w:rPr>
      <w:rFonts w:ascii="Arial" w:hAnsi="Arial"/>
      <w:lang w:val="en-GB" w:eastAsia="ja-JP" w:bidi="ar-SA"/>
    </w:rPr>
  </w:style>
  <w:style w:type="character" w:customStyle="1" w:styleId="CarCar100">
    <w:name w:val=" Car Car10"/>
    <w:rsid w:val="00784A32"/>
    <w:rPr>
      <w:rFonts w:ascii="Arial" w:hAnsi="Arial"/>
      <w:lang w:val="en-GB" w:eastAsia="ja-JP" w:bidi="ar-SA"/>
    </w:rPr>
  </w:style>
  <w:style w:type="character" w:customStyle="1" w:styleId="80">
    <w:name w:val=" (文字) (文字)8"/>
    <w:rsid w:val="00784A32"/>
    <w:rPr>
      <w:rFonts w:ascii="Arial" w:eastAsia="MS Mincho" w:hAnsi="Arial"/>
      <w:lang w:val="en-GB" w:eastAsia="ar-SA" w:bidi="ar-SA"/>
    </w:rPr>
  </w:style>
  <w:style w:type="character" w:customStyle="1" w:styleId="70">
    <w:name w:val=" (文字) (文字)7"/>
    <w:rsid w:val="00784A32"/>
    <w:rPr>
      <w:rFonts w:ascii="Arial" w:eastAsia="MS Mincho" w:hAnsi="Arial"/>
      <w:sz w:val="36"/>
      <w:lang w:val="en-GB" w:eastAsia="ar-SA" w:bidi="ar-SA"/>
    </w:rPr>
  </w:style>
  <w:style w:type="character" w:customStyle="1" w:styleId="61">
    <w:name w:val=" (文字) (文字)6"/>
    <w:rsid w:val="00784A32"/>
    <w:rPr>
      <w:rFonts w:eastAsia="MS Mincho"/>
      <w:lang w:val="en-GB" w:eastAsia="ar-SA" w:bidi="ar-SA"/>
    </w:rPr>
  </w:style>
  <w:style w:type="character" w:customStyle="1" w:styleId="53">
    <w:name w:val=" (文字) (文字)5"/>
    <w:rsid w:val="00784A32"/>
    <w:rPr>
      <w:rFonts w:ascii="Courier New" w:eastAsia="MS Mincho" w:hAnsi="Courier New"/>
      <w:lang w:val="nb-NO" w:eastAsia="ar-SA" w:bidi="ar-SA"/>
    </w:rPr>
  </w:style>
  <w:style w:type="character" w:customStyle="1" w:styleId="37">
    <w:name w:val=" (文字) (文字)3"/>
    <w:rsid w:val="00784A32"/>
    <w:rPr>
      <w:rFonts w:eastAsia="MS Mincho"/>
      <w:lang w:val="en-GB" w:eastAsia="ar-SA" w:bidi="ar-SA"/>
    </w:rPr>
  </w:style>
  <w:style w:type="character" w:customStyle="1" w:styleId="1f7">
    <w:name w:val=" (文字) (文字)1"/>
    <w:rsid w:val="00784A32"/>
    <w:rPr>
      <w:rFonts w:eastAsia="MS Mincho"/>
      <w:lang w:val="en-GB" w:eastAsia="ar-SA" w:bidi="ar-SA"/>
    </w:rPr>
  </w:style>
  <w:style w:type="paragraph" w:customStyle="1" w:styleId="2a">
    <w:name w:val=" (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 Char Char23"/>
    <w:rsid w:val="00784A32"/>
    <w:rPr>
      <w:rFonts w:ascii="Arial" w:hAnsi="Arial"/>
      <w:lang w:val="en-GB" w:eastAsia="en-US"/>
    </w:rPr>
  </w:style>
  <w:style w:type="character" w:customStyle="1" w:styleId="Head2A0">
    <w:name w:val="Head2A "/>
    <w:rsid w:val="00784A32"/>
    <w:rPr>
      <w:rFonts w:ascii="Arial" w:eastAsia="MS Mincho" w:hAnsi="Arial"/>
      <w:sz w:val="32"/>
      <w:lang w:val="en-GB" w:eastAsia="en-US" w:bidi="ar-SA"/>
    </w:rPr>
  </w:style>
  <w:style w:type="character" w:customStyle="1" w:styleId="Titre30">
    <w:name w:val="Titre 3 "/>
    <w:rsid w:val="00784A32"/>
    <w:rPr>
      <w:rFonts w:ascii="Arial" w:hAnsi="Arial"/>
      <w:sz w:val="28"/>
      <w:szCs w:val="28"/>
      <w:lang w:val="en-GB" w:eastAsia="en-GB"/>
    </w:rPr>
  </w:style>
  <w:style w:type="paragraph" w:customStyle="1" w:styleId="1Char1">
    <w:name w:val="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 (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 (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 (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 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 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 Zchn Zchn5"/>
    <w:rsid w:val="00784A32"/>
    <w:rPr>
      <w:rFonts w:ascii="Courier New" w:eastAsia="Batang" w:hAnsi="Courier New"/>
      <w:lang w:val="nb-NO" w:eastAsia="en-US" w:bidi="ar-SA"/>
    </w:rPr>
  </w:style>
  <w:style w:type="paragraph" w:customStyle="1" w:styleId="1CharChar1Char0">
    <w:name w:val=" (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84A32"/>
    <w:rPr>
      <w:rFonts w:eastAsia="Batang"/>
      <w:lang w:val="en-GB"/>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val="en-GB"/>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A32"/>
    <w:pPr>
      <w:widowControl w:val="0"/>
      <w:autoSpaceDE w:val="0"/>
      <w:autoSpaceDN w:val="0"/>
      <w:adjustRightInd w:val="0"/>
    </w:pPr>
    <w:rPr>
      <w:rFonts w:ascii="MS PGothic" w:eastAsia="MS PGothic"/>
      <w:lang w:eastAsia="ja-JP"/>
    </w:rPr>
  </w:style>
  <w:style w:type="paragraph" w:customStyle="1" w:styleId="Xmessagecontent">
    <w:name w:val="X message content"/>
    <w:rsid w:val="00784A32"/>
    <w:pPr>
      <w:spacing w:before="120" w:after="220"/>
    </w:pPr>
    <w:rPr>
      <w:rFonts w:ascii="Arial" w:eastAsia="MS Mincho" w:hAnsi="Arial"/>
      <w:noProof/>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 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 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val="en-GB"/>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F06A0-4E33-4BC5-8D74-52598FA7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112705</Words>
  <Characters>642421</Characters>
  <Application>Microsoft Office Word</Application>
  <DocSecurity>0</DocSecurity>
  <Lines>5353</Lines>
  <Paragraphs>1507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753619</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3</cp:revision>
  <cp:lastPrinted>2019-02-25T23:05:00Z</cp:lastPrinted>
  <dcterms:created xsi:type="dcterms:W3CDTF">2021-02-18T17:10:00Z</dcterms:created>
  <dcterms:modified xsi:type="dcterms:W3CDTF">2021-02-18T17:10:00Z</dcterms:modified>
</cp:coreProperties>
</file>